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7e0f" w14:paraId="c8f7e0f" w:rsidRDefault="005814D4" w:rsidP="005814D4" w:rsidR="005814D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4D4" w:rsidP="005814D4" w:rsidR="005814D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14D4" w:rsidP="005814D4" w:rsidR="005814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14D4" w:rsidP="005814D4" w:rsidR="005814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14D4" w:rsidP="005814D4" w:rsidR="005814D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14D4" w:rsidP="005814D4" w:rsidR="005814D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14D4" w:rsidP="005814D4" w:rsidR="005814D4" w:rsidRPr="005D578C">
      <w:pPr>
        <w:jc w:val="center"/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For Fun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Giuseppina Martinuzzi 7</w:t>
      </w:r>
      <w:r w:rsidRPr="002C2F41">
        <w:rPr>
          <w:rFonts w:cs="Times New Roman" w:eastAsia="Times New Roman"/>
        </w:rPr>
        <w:t xml:space="preserve">, OIB </w:t>
      </w:r>
      <w:r w:rsidRPr="005814D4">
        <w:rPr>
          <w:rFonts w:cs="Times New Roman" w:eastAsia="Times New Roman"/>
        </w:rPr>
        <w:t>19871763875</w:t>
      </w:r>
      <w:r w:rsidRPr="002C2F41">
        <w:rPr>
          <w:rFonts w:cs="Times New Roman" w:eastAsia="Times New Roman"/>
        </w:rPr>
        <w:t xml:space="preserve">, MBS </w:t>
      </w:r>
      <w:r w:rsidRPr="005814D4">
        <w:rPr>
          <w:rFonts w:cs="Times New Roman" w:eastAsia="Times New Roman"/>
        </w:rPr>
        <w:t>040344221</w:t>
      </w:r>
      <w:r>
        <w:rPr>
          <w:rFonts w:cs="Times New Roman" w:eastAsia="Times New Roman"/>
          <w:szCs w:val="24"/>
        </w:rPr>
        <w:t>, 10. svibnja 2017.</w:t>
      </w: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For Fun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Giuseppina Martinuzzi 7</w:t>
      </w:r>
      <w:r w:rsidRPr="002C2F41">
        <w:rPr>
          <w:rFonts w:cs="Times New Roman" w:eastAsia="Times New Roman"/>
        </w:rPr>
        <w:t xml:space="preserve">, OIB </w:t>
      </w:r>
      <w:r w:rsidRPr="005814D4">
        <w:rPr>
          <w:rFonts w:cs="Times New Roman" w:eastAsia="Times New Roman"/>
        </w:rPr>
        <w:t>19871763875</w:t>
      </w:r>
      <w:r w:rsidRPr="002C2F41">
        <w:rPr>
          <w:rFonts w:cs="Times New Roman" w:eastAsia="Times New Roman"/>
        </w:rPr>
        <w:t xml:space="preserve">, MBS </w:t>
      </w:r>
      <w:r w:rsidRPr="005814D4">
        <w:rPr>
          <w:rFonts w:cs="Times New Roman" w:eastAsia="Times New Roman"/>
        </w:rPr>
        <w:t>040344221</w:t>
      </w:r>
      <w:r>
        <w:rPr>
          <w:rFonts w:cs="Times New Roman" w:eastAsia="Times New Roman"/>
          <w:szCs w:val="24"/>
        </w:rPr>
        <w:t>.</w:t>
      </w: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5814D4" w:rsidP="005814D4" w:rsidR="005814D4">
      <w:pPr>
        <w:rPr>
          <w:rFonts w:cs="Times New Roman" w:eastAsia="Times New Roman"/>
          <w:szCs w:val="20"/>
        </w:rPr>
      </w:pPr>
    </w:p>
    <w:p w:rsidRDefault="005814D4" w:rsidP="005814D4" w:rsidR="005814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For Fun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Giuseppina Martinuzzi 7</w:t>
      </w:r>
      <w:r w:rsidRPr="002C2F41">
        <w:rPr>
          <w:rFonts w:cs="Times New Roman" w:eastAsia="Times New Roman"/>
        </w:rPr>
        <w:t xml:space="preserve">, OIB </w:t>
      </w:r>
      <w:r w:rsidRPr="005814D4">
        <w:rPr>
          <w:rFonts w:cs="Times New Roman" w:eastAsia="Times New Roman"/>
        </w:rPr>
        <w:t>19871763875</w:t>
      </w:r>
      <w:r w:rsidRPr="002C2F41">
        <w:rPr>
          <w:rFonts w:cs="Times New Roman" w:eastAsia="Times New Roman"/>
        </w:rPr>
        <w:t xml:space="preserve">, MBS </w:t>
      </w:r>
      <w:r w:rsidRPr="005814D4">
        <w:rPr>
          <w:rFonts w:cs="Times New Roman" w:eastAsia="Times New Roman"/>
        </w:rPr>
        <w:t>040344221</w:t>
      </w:r>
      <w:r>
        <w:rPr>
          <w:rFonts w:cs="Times New Roman" w:eastAsia="Times New Roman"/>
          <w:szCs w:val="24"/>
        </w:rPr>
        <w:t>.</w:t>
      </w:r>
    </w:p>
    <w:p w:rsidRDefault="005814D4" w:rsidP="005814D4" w:rsidR="005814D4">
      <w:pPr>
        <w:ind w:firstLine="709"/>
        <w:rPr>
          <w:rFonts w:cs="Times New Roman" w:eastAsia="Times New Roman"/>
          <w:szCs w:val="24"/>
        </w:rPr>
      </w:pPr>
    </w:p>
    <w:p w:rsidRDefault="005814D4" w:rsidP="005814D4" w:rsidR="005814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For Fun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Giuseppina Martinuzzi 7</w:t>
      </w:r>
      <w:r w:rsidRPr="002C2F41">
        <w:rPr>
          <w:rFonts w:cs="Times New Roman" w:eastAsia="Times New Roman"/>
        </w:rPr>
        <w:t xml:space="preserve">, OIB </w:t>
      </w:r>
      <w:r w:rsidRPr="005814D4">
        <w:rPr>
          <w:rFonts w:cs="Times New Roman" w:eastAsia="Times New Roman"/>
        </w:rPr>
        <w:t>19871763875</w:t>
      </w:r>
      <w:r w:rsidRPr="002C2F41">
        <w:rPr>
          <w:rFonts w:cs="Times New Roman" w:eastAsia="Times New Roman"/>
        </w:rPr>
        <w:t xml:space="preserve">, MBS </w:t>
      </w:r>
      <w:r w:rsidRPr="005814D4">
        <w:rPr>
          <w:rFonts w:cs="Times New Roman" w:eastAsia="Times New Roman"/>
        </w:rPr>
        <w:t>040344221</w:t>
      </w:r>
      <w:r>
        <w:rPr>
          <w:rFonts w:cs="Times New Roman" w:eastAsia="Times New Roman"/>
          <w:szCs w:val="24"/>
        </w:rPr>
        <w:t>.</w:t>
      </w:r>
    </w:p>
    <w:p w:rsidRDefault="005814D4" w:rsidP="005814D4" w:rsidR="005814D4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14D4" w:rsidP="005814D4" w:rsidR="005814D4">
      <w:pPr>
        <w:ind w:firstLine="708"/>
        <w:rPr>
          <w:rFonts w:cs="Times New Roman" w:eastAsia="Times New Roman"/>
          <w:szCs w:val="24"/>
        </w:rPr>
      </w:pPr>
    </w:p>
    <w:p w:rsidRDefault="005814D4" w:rsidP="005814D4" w:rsidR="005814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10.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For Fun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5814D4" w:rsidP="005814D4" w:rsidR="005814D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7D7365">
        <w:t>8</w:t>
      </w:r>
      <w:r>
        <w:t>. ožujka 2017. imao neizvršene osnove za plaćanje u neprekinutom razdoblju</w:t>
      </w:r>
      <w:r w:rsidR="007D7365">
        <w:t xml:space="preserve"> od 120 dana u ukupnom iznosu 23</w:t>
      </w:r>
      <w:r>
        <w:t>.</w:t>
      </w:r>
      <w:r w:rsidR="007D7365">
        <w:t>650</w:t>
      </w:r>
      <w:r>
        <w:t>,</w:t>
      </w:r>
      <w:r w:rsidR="007D7365">
        <w:t>98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7D7365">
        <w:rPr>
          <w:rFonts w:eastAsiaTheme="minorHAnsi"/>
          <w:lang w:eastAsia="en-US"/>
        </w:rPr>
        <w:t>15</w:t>
      </w:r>
      <w:r>
        <w:rPr>
          <w:rFonts w:eastAsiaTheme="minorHAnsi"/>
          <w:lang w:eastAsia="en-US"/>
        </w:rPr>
        <w:t>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D736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7D7365">
        <w:rPr>
          <w:rFonts w:cs="Times New Roman" w:eastAsia="Times New Roman"/>
          <w:szCs w:val="24"/>
        </w:rPr>
        <w:t>147</w:t>
      </w:r>
      <w:r>
        <w:rPr>
          <w:rFonts w:cs="Times New Roman" w:eastAsia="Times New Roman"/>
          <w:szCs w:val="24"/>
        </w:rPr>
        <w:t>/</w:t>
      </w:r>
      <w:r w:rsidR="007D7365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814D4" w:rsidP="005814D4" w:rsidR="005814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814D4" w:rsidP="005814D4" w:rsidR="005814D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14D4" w:rsidP="005814D4" w:rsidR="005814D4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814D4" w:rsidP="005814D4" w:rsidR="005814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814D4" w:rsidP="005814D4" w:rsidR="005814D4">
      <w:pPr>
        <w:jc w:val="left"/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left"/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814D4" w:rsidP="005814D4" w:rsidR="005814D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814D4" w:rsidP="005814D4" w:rsidR="005814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814D4" w:rsidP="005814D4" w:rsidR="005814D4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rPr>
          <w:rFonts w:cs="Times New Roman" w:eastAsia="Times New Roman"/>
          <w:szCs w:val="24"/>
        </w:rPr>
      </w:pPr>
    </w:p>
    <w:p w:rsidRDefault="005814D4" w:rsidP="005814D4" w:rsidR="005814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14D4" w:rsidP="005814D4" w:rsidR="005814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814D4" w:rsidP="005814D4" w:rsidR="005814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D7365">
        <w:rPr>
          <w:rFonts w:cs="Times New Roman" w:eastAsia="Times New Roman"/>
        </w:rPr>
        <w:t xml:space="preserve">For Fun </w:t>
      </w:r>
      <w:r w:rsidR="007D7365" w:rsidRPr="002C2F41">
        <w:rPr>
          <w:rFonts w:cs="Times New Roman" w:eastAsia="Times New Roman"/>
        </w:rPr>
        <w:t xml:space="preserve">d. o. o. </w:t>
      </w:r>
      <w:r w:rsidR="007D7365">
        <w:rPr>
          <w:rFonts w:cs="Times New Roman" w:eastAsia="Times New Roman"/>
        </w:rPr>
        <w:t>Umag, Giuseppina Martinuzzi 7</w:t>
      </w:r>
      <w:r>
        <w:rPr>
          <w:rFonts w:cs="Times New Roman" w:eastAsia="Times New Roman"/>
        </w:rPr>
        <w:t xml:space="preserve">, </w:t>
      </w:r>
    </w:p>
    <w:p w:rsidRDefault="005814D4" w:rsidP="005814D4" w:rsidR="005814D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814D4" w:rsidP="005814D4" w:rsidR="005814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814D4" w:rsidP="005814D4" w:rsidR="005814D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7D7365">
        <w:rPr>
          <w:rFonts w:cs="Times New Roman" w:eastAsia="Times New Roman"/>
          <w:szCs w:val="20"/>
        </w:rPr>
        <w:t>Dubravka Stašić,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5814D4" w:rsidP="005814D4" w:rsidR="005814D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814D4" w:rsidP="005814D4" w:rsidR="005814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814D4" w:rsidP="005814D4" w:rsidR="005814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814D4" w:rsidP="005814D4" w:rsidR="005814D4"/>
    <w:p w:rsidRDefault="005814D4" w:rsidP="005814D4" w:rsidR="005814D4"/>
    <w:sectPr w:rsidSect="005814D4" w:rsidR="005814D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4D4" w:rsidP="005814D4" w:rsidR="005814D4">
      <w:r>
        <w:separator/>
      </w:r>
    </w:p>
  </w:endnote>
  <w:endnote w:id="0" w:type="continuationSeparator">
    <w:p w:rsidRDefault="005814D4" w:rsidP="005814D4" w:rsidR="00581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4D4" w:rsidP="005814D4" w:rsidR="005814D4">
      <w:r>
        <w:separator/>
      </w:r>
    </w:p>
  </w:footnote>
  <w:footnote w:id="0" w:type="continuationSeparator">
    <w:p w:rsidRDefault="005814D4" w:rsidP="005814D4" w:rsidR="00581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4D4" w:rsidP="005814D4" w:rsidR="005814D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C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St-147/2017-4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4D4" w:rsidP="005814D4" w:rsidR="005814D4" w:rsidRPr="00970AE0">
    <w:pPr>
      <w:pStyle w:val="Zaglavlje"/>
      <w:jc w:val="right"/>
    </w:pPr>
    <w:r>
      <w:rPr>
        <w:szCs w:val="24"/>
      </w:rPr>
      <w:t>8 St-147/2017-4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584"/>
    <w:rsid w:val="00094000"/>
    <w:rsid w:val="005814D4"/>
    <w:rsid w:val="007D7365"/>
    <w:rsid w:val="008B1C28"/>
    <w:rsid w:val="00FC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4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14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14D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14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14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14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C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C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C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C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14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14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14D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14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14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14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C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C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C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C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 Fun d.o.o. UMAG</izvorni_sadrzaj>
    <derivirana_varijabla naziv="DomainObject.Predmet.ProtustrankaFormated_1">  For Fun d.o.o. UMAG</derivirana_varijabla>
  </DomainObject.Predmet.ProtustrankaFormated>
  <DomainObject.Predmet.ProtustrankaFormatedOIB>
    <izvorni_sadrzaj>  For Fun d.o.o. UMAG, OIB 19871763875</izvorni_sadrzaj>
    <derivirana_varijabla naziv="DomainObject.Predmet.ProtustrankaFormatedOIB_1">  For Fun d.o.o. UMAG, OIB 19871763875</derivirana_varijabla>
  </DomainObject.Predmet.ProtustrankaFormatedOIB>
  <DomainObject.Predmet.ProtustrankaFormatedWithAdress>
    <izvorni_sadrzaj> For Fun d.o.o. UMAG, Giuseppina Martinuzzi 7, 52470 Umag</izvorni_sadrzaj>
    <derivirana_varijabla naziv="DomainObject.Predmet.ProtustrankaFormatedWithAdress_1"> For Fun d.o.o. UMAG, Giuseppina Martinuzzi 7, 52470 Umag</derivirana_varijabla>
  </DomainObject.Predmet.ProtustrankaFormatedWithAdress>
  <DomainObject.Predmet.ProtustrankaFormatedWithAdressOIB>
    <izvorni_sadrzaj> For Fun d.o.o. UMAG, OIB 19871763875, Giuseppina Martinuzzi 7, 52470 Umag</izvorni_sadrzaj>
    <derivirana_varijabla naziv="DomainObject.Predmet.ProtustrankaFormatedWithAdressOIB_1"> For Fun d.o.o. UMAG, OIB 19871763875, Giuseppina Martinuzzi 7, 52470 Umag</derivirana_varijabla>
  </DomainObject.Predmet.ProtustrankaFormatedWithAdressOIB>
  <DomainObject.Predmet.ProtustrankaWithAdress>
    <izvorni_sadrzaj>For Fun d.o.o. UMAG Giuseppina Martinuzzi 7, 52470 Umag</izvorni_sadrzaj>
    <derivirana_varijabla naziv="DomainObject.Predmet.ProtustrankaWithAdress_1">For Fun d.o.o. UMAG Giuseppina Martinuzzi 7, 52470 Umag</derivirana_varijabla>
  </DomainObject.Predmet.ProtustrankaWithAdress>
  <DomainObject.Predmet.ProtustrankaWithAdressOIB>
    <izvorni_sadrzaj>For Fun d.o.o. UMAG, OIB 19871763875, Giuseppina Martinuzzi 7, 52470 Umag</izvorni_sadrzaj>
    <derivirana_varijabla naziv="DomainObject.Predmet.ProtustrankaWithAdressOIB_1">For Fun d.o.o. UMAG, OIB 19871763875, Giuseppina Martinuzzi 7, 52470 Umag</derivirana_varijabla>
  </DomainObject.Predmet.ProtustrankaWithAdressOIB>
  <DomainObject.Predmet.ProtustrankaNazivFormated>
    <izvorni_sadrzaj>For Fun d.o.o. UMAG</izvorni_sadrzaj>
    <derivirana_varijabla naziv="DomainObject.Predmet.ProtustrankaNazivFormated_1">For Fun d.o.o. UMAG</derivirana_varijabla>
  </DomainObject.Predmet.ProtustrankaNazivFormated>
  <DomainObject.Predmet.ProtustrankaNazivFormatedOIB>
    <izvorni_sadrzaj>For Fun d.o.o. UMAG, OIB 19871763875</izvorni_sadrzaj>
    <derivirana_varijabla naziv="DomainObject.Predmet.ProtustrankaNazivFormatedOIB_1">For Fun d.o.o. UMAG, OIB 19871763875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23650.98</izvorni_sadrzaj>
    <derivirana_varijabla naziv="DomainObject.Predmet.TrenutnaVrijednost_1">23650.98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 Fun d.o.o. UMAG</item>
    </izvorni_sadrzaj>
    <derivirana_varijabla naziv="DomainObject.Predmet.ProtuStrankaListFormated_1">
      <item>For Fun d.o.o. UMAG</item>
    </derivirana_varijabla>
  </DomainObject.Predmet.ProtuStrankaListFormated>
  <DomainObject.Predmet.ProtuStrankaListFormatedOIB>
    <izvorni_sadrzaj>
      <item>For Fun d.o.o. UMAG, OIB 19871763875</item>
    </izvorni_sadrzaj>
    <derivirana_varijabla naziv="DomainObject.Predmet.ProtuStrankaListFormatedOIB_1">
      <item>For Fun d.o.o. UMAG, OIB 19871763875</item>
    </derivirana_varijabla>
  </DomainObject.Predmet.ProtuStrankaListFormatedOIB>
  <DomainObject.Predmet.ProtuStrankaListFormatedWithAdress>
    <izvorni_sadrzaj>
      <item>For Fun d.o.o. UMAG, Giuseppina Martinuzzi 7, 52470 Umag</item>
    </izvorni_sadrzaj>
    <derivirana_varijabla naziv="DomainObject.Predmet.ProtuStrankaListFormatedWithAdress_1">
      <item>For Fun d.o.o. UMAG, Giuseppina Martinuzzi 7, 52470 Umag</item>
    </derivirana_varijabla>
  </DomainObject.Predmet.ProtuStrankaListFormatedWithAdress>
  <DomainObject.Predmet.ProtuStrankaListFormatedWithAdressOIB>
    <izvorni_sadrzaj>
      <item>For Fun d.o.o. UMAG, OIB 19871763875, Giuseppina Martinuzzi 7, 52470 Umag</item>
    </izvorni_sadrzaj>
    <derivirana_varijabla naziv="DomainObject.Predmet.ProtuStrankaListFormatedWithAdressOIB_1">
      <item>For Fun d.o.o. UMAG, OIB 19871763875, Giuseppina Martinuzzi 7, 52470 Umag</item>
    </derivirana_varijabla>
  </DomainObject.Predmet.ProtuStrankaListFormatedWithAdressOIB>
  <DomainObject.Predmet.ProtuStrankaListNazivFormated>
    <izvorni_sadrzaj>
      <item>For Fun d.o.o. UMAG</item>
    </izvorni_sadrzaj>
    <derivirana_varijabla naziv="DomainObject.Predmet.ProtuStrankaListNazivFormated_1">
      <item>For Fun d.o.o. UMAG</item>
    </derivirana_varijabla>
  </DomainObject.Predmet.ProtuStrankaListNazivFormated>
  <DomainObject.Predmet.ProtuStrankaListNazivFormatedOIB>
    <izvorni_sadrzaj>
      <item>For Fun d.o.o. UMAG, OIB 19871763875</item>
    </izvorni_sadrzaj>
    <derivirana_varijabla naziv="DomainObject.Predmet.ProtuStrankaListNazivFormatedOIB_1">
      <item>For Fun d.o.o. UMAG, OIB 19871763875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 Fun d.o.o. UMAG</izvorni_sadrzaj>
    <derivirana_varijabla naziv="DomainObject.Predmet.ProtustrankaIDrugi_1">For Fun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 Fun d.o.o. UMAG, OIB 19871763875, Giuseppina Martinuzzi 7, 52470 Umag</izvorni_sadrzaj>
    <derivirana_varijabla naziv="DomainObject.Predmet.ProtustrankaIDrugiAdressOIB_1">For Fun d.o.o. UMAG, OIB 19871763875, Giuseppina Martinuzzi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 Fun d.o.o. UMAG</item>
    </izvorni_sadrzaj>
    <derivirana_varijabla naziv="DomainObject.Predmet.SudioniciListNaziv_1">
      <item>FINANCIJSKA AGENCIJA, RC RIJEKA, PODRUŽNICA PULA, PULA</item>
      <item>For Fun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 Fun d.o.o. UMAG, OIB 19871763875, Giuseppina Martinuzzi 7,52470 Umag</item>
    </izvorni_sadrzaj>
    <derivirana_varijabla naziv="DomainObject.Predmet.SudioniciListAdressOIB_1">
      <item>FINANCIJSKA AGENCIJA, RC RIJEKA, PODRUŽNICA PULA, PULA, OIB 85821130368, Giardini 5,52100 Pula</item>
      <item>For Fun d.o.o. UMAG, OIB 19871763875, Giuseppina Martinuzzi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19871763875</item>
    </izvorni_sadrzaj>
    <derivirana_varijabla naziv="DomainObject.Predmet.SudioniciListNazivOIB_1">
      <item>, OIB 85821130368</item>
      <item>, OIB 19871763875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3622</properties:Characters>
  <properties:Lines>86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2017-05-08T06:19:00Z</dcterms:created>
  <dc:creator>Morena Brajuha</dc:creator>
  <dc:description/>
  <cp:keywords/>
  <cp:lastModifiedBy>Hani Udovičić</cp:lastModifiedBy>
  <cp:lastPrinted>2017-05-10T06:38:00Z</cp:lastPrinted>
  <dcterms:modified xmlns:xsi="http://www.w3.org/2001/XMLSchema-instance" xsi:type="dcterms:W3CDTF">2017-05-10T06:38:00Z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