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7282" w14:paraId="5017282" w:rsidRDefault="005139EB" w:rsidP="00902813" w:rsidR="00902813">
      <w:pPr>
        <w:jc w:val="right"/>
        <w15:collapsed w:val="false"/>
      </w:pPr>
      <w:r>
        <w:t>9</w:t>
      </w:r>
      <w:r w:rsidR="00902813">
        <w:t xml:space="preserve"> St-</w:t>
      </w:r>
      <w:r w:rsidR="000A7B66">
        <w:t>725</w:t>
      </w:r>
      <w:r w:rsidR="005536B4">
        <w:t>/18</w:t>
      </w:r>
      <w:r w:rsidR="00CC0B2A">
        <w:t>-2</w:t>
      </w:r>
    </w:p>
    <w:p w:rsidRDefault="004952D7" w:rsidP="004952D7" w:rsidR="004952D7">
      <w:r>
        <w:rPr>
          <w:rStyle w:val="Naglaeno"/>
        </w:rPr>
        <w:t xml:space="preserve">             </w:t>
      </w:r>
      <w:r w:rsidR="00A12C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0F4000">
        <w:t>Jadranki Pajur Vranješ</w:t>
      </w:r>
      <w:r w:rsidR="00366021">
        <w:t xml:space="preserve"> </w:t>
      </w:r>
      <w:r w:rsidR="00EC103F" w:rsidRPr="00EC103F">
        <w:t>u stečajnom predmetu predlagatelja</w:t>
      </w:r>
      <w:r w:rsidR="000A7B66">
        <w:t xml:space="preserve"> Ivan Šinko,</w:t>
      </w:r>
      <w:r w:rsidR="00A501C6">
        <w:t xml:space="preserve"> </w:t>
      </w:r>
      <w:r w:rsidR="00EA0F97">
        <w:t>OIB: 19714478254</w:t>
      </w:r>
      <w:r w:rsidR="00A501C6">
        <w:t>,</w:t>
      </w:r>
      <w:r w:rsidR="00EA0F97">
        <w:t xml:space="preserve"> </w:t>
      </w:r>
      <w:r w:rsidR="000A7B66">
        <w:t xml:space="preserve"> Maršala Tita 55, Zaprešić</w:t>
      </w:r>
      <w:r w:rsidR="00A501C6">
        <w:t>,</w:t>
      </w:r>
      <w:r w:rsidR="00EC103F">
        <w:t xml:space="preserve"> </w:t>
      </w:r>
      <w:r w:rsidR="00902813" w:rsidRPr="00902813">
        <w:t xml:space="preserve">za otvaranje stečajnog postupka nad </w:t>
      </w:r>
      <w:r w:rsidR="00427EB3">
        <w:t xml:space="preserve"> ŠINKO TRANSPORTI j.d.o.o</w:t>
      </w:r>
      <w:r w:rsidR="00A501C6">
        <w:t>.  II Rakitovec 15 a, Zaprešić</w:t>
      </w:r>
      <w:r w:rsidR="00427EB3">
        <w:t>,</w:t>
      </w:r>
      <w:r w:rsidR="00A501C6">
        <w:t xml:space="preserve"> </w:t>
      </w:r>
      <w:r w:rsidR="00427EB3">
        <w:t>OIB:</w:t>
      </w:r>
      <w:r w:rsidR="00A501C6">
        <w:t xml:space="preserve"> </w:t>
      </w:r>
      <w:r w:rsidR="00427EB3">
        <w:t>50183414074,</w:t>
      </w:r>
      <w:r w:rsidR="00A501C6">
        <w:t xml:space="preserve"> </w:t>
      </w:r>
      <w:r w:rsidR="00427EB3">
        <w:t>MBS: 080959064</w:t>
      </w:r>
      <w:r w:rsidR="00A501C6">
        <w:t>, 5. studenog</w:t>
      </w:r>
      <w:r w:rsidR="00F86822">
        <w:t xml:space="preserve"> 2018</w:t>
      </w:r>
      <w:r w:rsidR="005D739C">
        <w:t>.</w:t>
      </w:r>
      <w:r w:rsidR="00A501C6">
        <w:t xml:space="preserve"> 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EC103F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427EB3">
        <w:t>ŠINKO TRANSPORTI j.d.o.o</w:t>
      </w:r>
      <w:r w:rsidR="00A501C6">
        <w:t>.  II Rakitovec 15 a, Zaprešić</w:t>
      </w:r>
      <w:r w:rsidR="00427EB3">
        <w:t>,</w:t>
      </w:r>
      <w:r w:rsidR="00A501C6">
        <w:t xml:space="preserve"> </w:t>
      </w:r>
      <w:r w:rsidR="00427EB3">
        <w:t>OIB:</w:t>
      </w:r>
      <w:r w:rsidR="00A501C6">
        <w:t xml:space="preserve"> </w:t>
      </w:r>
      <w:r w:rsidR="00427EB3">
        <w:t>50183414074,</w:t>
      </w:r>
      <w:r w:rsidR="00A501C6">
        <w:t xml:space="preserve"> </w:t>
      </w:r>
      <w:r w:rsidR="00427EB3">
        <w:t>MBS: 080959064</w:t>
      </w:r>
      <w:r w:rsidR="00A501C6"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27EB3" w:rsidRPr="00A501C6">
        <w:t>13.</w:t>
      </w:r>
      <w:r w:rsidR="00A501C6">
        <w:t xml:space="preserve"> </w:t>
      </w:r>
      <w:r w:rsidR="00427EB3" w:rsidRPr="00A501C6">
        <w:t>prosinca</w:t>
      </w:r>
      <w:r w:rsidR="00A501C6">
        <w:t xml:space="preserve">  2018.</w:t>
      </w:r>
      <w:r w:rsidR="00F86822" w:rsidRPr="00A501C6">
        <w:t xml:space="preserve"> u 12</w:t>
      </w:r>
      <w:r w:rsidR="00427EB3" w:rsidRPr="00A501C6">
        <w:t>,3</w:t>
      </w:r>
      <w:r w:rsidR="005D739C" w:rsidRPr="00A501C6">
        <w:t>0</w:t>
      </w:r>
      <w:r w:rsidR="00EB3AC0" w:rsidRPr="00A501C6">
        <w:t xml:space="preserve"> </w:t>
      </w:r>
      <w:r w:rsidRPr="00A501C6">
        <w:t>sati</w:t>
      </w:r>
      <w:r>
        <w:t xml:space="preserve"> u zgradi ovog suda u Osijeku, Zagrebačka br. 2, soba br. </w:t>
      </w:r>
      <w:r w:rsidR="005D739C">
        <w:t>3</w:t>
      </w:r>
      <w:r w:rsidR="00A501C6">
        <w:t>7</w:t>
      </w:r>
      <w:r>
        <w:t>/II, na koje se pozivaju sve zainteresirane stranke dostavom ovog rješenja.</w:t>
      </w:r>
    </w:p>
    <w:p w:rsidRDefault="004B741D" w:rsidP="005D739C" w:rsidR="004B741D">
      <w:pPr>
        <w:pStyle w:val="Tijeloteksta"/>
        <w:numPr>
          <w:ilvl w:val="0"/>
          <w:numId w:val="1"/>
        </w:numPr>
      </w:pPr>
      <w:r>
        <w:t>U ovom postupku imenuje se privremen</w:t>
      </w:r>
      <w:r w:rsidR="00427EB3">
        <w:t>a</w:t>
      </w:r>
      <w:r w:rsidR="00E171AF">
        <w:t xml:space="preserve"> stečajn</w:t>
      </w:r>
      <w:r w:rsidR="00427EB3">
        <w:t xml:space="preserve">a </w:t>
      </w:r>
      <w:r w:rsidR="00E171AF">
        <w:t>upravitelj</w:t>
      </w:r>
      <w:r w:rsidR="00427EB3">
        <w:t>ica</w:t>
      </w:r>
      <w:r w:rsidR="00E171AF">
        <w:t xml:space="preserve"> u osobi</w:t>
      </w:r>
      <w:r w:rsidR="005D4764">
        <w:t xml:space="preserve"> </w:t>
      </w:r>
      <w:r w:rsidR="00427EB3" w:rsidRPr="00BF72EA">
        <w:t>Boja Stanković,Osijek, Ilirska 48,</w:t>
      </w:r>
      <w:r w:rsidR="00CC0B2A">
        <w:t xml:space="preserve"> </w:t>
      </w:r>
      <w:r w:rsidR="00427EB3" w:rsidRPr="00BF72EA">
        <w:t>OIB: 96757479881</w:t>
      </w:r>
      <w:r w:rsidR="00F86822">
        <w:rPr>
          <w:b/>
        </w:rPr>
        <w:t>.</w:t>
      </w:r>
      <w:r w:rsidR="00BF72EA">
        <w:rPr>
          <w:b/>
        </w:rPr>
        <w:t xml:space="preserve"> </w:t>
      </w:r>
      <w:r w:rsidR="00A26E0B">
        <w:t>P</w:t>
      </w:r>
      <w:r w:rsidR="00427EB3">
        <w:t xml:space="preserve">rivremena stečajna </w:t>
      </w:r>
      <w:r>
        <w:t>upravitelj</w:t>
      </w:r>
      <w:r w:rsidR="00427EB3">
        <w:t>ica</w:t>
      </w:r>
      <w:r w:rsidR="00BF72EA">
        <w:t xml:space="preserve"> dužna</w:t>
      </w:r>
      <w:r>
        <w:t xml:space="preserve"> je u primjerenom roku, a najdulje u roku od </w:t>
      </w:r>
      <w:r w:rsidR="00070D0F">
        <w:t>8</w:t>
      </w:r>
      <w:r>
        <w:t xml:space="preserve"> dana </w:t>
      </w:r>
      <w:r w:rsidR="005D739C">
        <w:t xml:space="preserve">prije održavanja ročišta </w:t>
      </w:r>
      <w:r>
        <w:t>dostaviti stečajnom sucu izvješće o financijsko gospodarskom stanju stečajnog dužnika, te mogućnostima provođenja stečajnog postupka nad njegovom imovinom.</w:t>
      </w:r>
    </w:p>
    <w:p w:rsidRDefault="00BF72EA" w:rsidP="004B741D" w:rsidR="004B741D">
      <w:pPr>
        <w:pStyle w:val="Tijeloteksta"/>
        <w:numPr>
          <w:ilvl w:val="0"/>
          <w:numId w:val="1"/>
        </w:numPr>
      </w:pPr>
      <w:r>
        <w:t>Privremena stečajna</w:t>
      </w:r>
      <w:r w:rsidR="004B741D">
        <w:t xml:space="preserve"> upravitelj</w:t>
      </w:r>
      <w:r>
        <w:t>ica</w:t>
      </w:r>
      <w:r w:rsidR="004B741D">
        <w:t xml:space="preserve"> ovlašten</w:t>
      </w:r>
      <w:r>
        <w:t>a</w:t>
      </w:r>
      <w:r w:rsidR="004B741D">
        <w:t xml:space="preserve">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</w:t>
      </w:r>
      <w:r w:rsidR="00BF72EA">
        <w:t>ik dužnika, dužan je privremenoj stečajnoj upraviteljici</w:t>
      </w:r>
      <w:r>
        <w:t xml:space="preserve"> dopustiti uvid u knjige i svu poslovnu dokumentaciju </w:t>
      </w:r>
      <w:r w:rsidR="00BF72EA">
        <w:t>dužnika, pružiti joj</w:t>
      </w:r>
      <w:r>
        <w:t xml:space="preserve">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CC0B2A" w:rsidP="004B741D" w:rsidR="00CC0B2A">
      <w:pPr>
        <w:pStyle w:val="Tijeloteksta"/>
        <w:rPr>
          <w:b/>
          <w:bCs/>
        </w:rPr>
      </w:pPr>
    </w:p>
    <w:p w:rsidRDefault="00366021" w:rsidP="00EA0F97" w:rsidR="0013209D">
      <w:pPr>
        <w:pStyle w:val="Tijeloteksta"/>
      </w:pPr>
      <w:r>
        <w:tab/>
      </w:r>
      <w:r w:rsidR="00BF72EA">
        <w:t>Predlagatelj</w:t>
      </w:r>
      <w:r w:rsidR="00427EB3" w:rsidRPr="00427EB3">
        <w:t xml:space="preserve"> </w:t>
      </w:r>
      <w:r w:rsidR="00427EB3">
        <w:t xml:space="preserve">Ivan Šinko, </w:t>
      </w:r>
      <w:r w:rsidR="00EA0F97">
        <w:t>OIB: 19714478254</w:t>
      </w:r>
      <w:r w:rsidR="00BF72EA">
        <w:t>,</w:t>
      </w:r>
      <w:r w:rsidR="00EA0F97">
        <w:t xml:space="preserve">  </w:t>
      </w:r>
      <w:r w:rsidR="00427EB3">
        <w:t>Maršala Tita 55, Zaprešić</w:t>
      </w:r>
      <w:r w:rsidR="00BF72EA">
        <w:t>,</w:t>
      </w:r>
      <w:r w:rsidR="00F86822">
        <w:t xml:space="preserve"> </w:t>
      </w:r>
      <w:r w:rsidR="00B32D98">
        <w:t>podni</w:t>
      </w:r>
      <w:r w:rsidR="00427EB3">
        <w:t>o</w:t>
      </w:r>
      <w:r w:rsidR="00BF72EA">
        <w:t xml:space="preserve"> je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EA0F97">
        <w:t>ŠINKO TRANSPORTI j.d.o.o</w:t>
      </w:r>
      <w:r w:rsidR="00BF72EA">
        <w:t>,</w:t>
      </w:r>
      <w:r w:rsidR="00EA0F97">
        <w:t xml:space="preserve">  II Rakitovec 15 a, Zaprešić,</w:t>
      </w:r>
      <w:r w:rsidR="00BF72EA">
        <w:t xml:space="preserve"> </w:t>
      </w:r>
      <w:r w:rsidR="00EA0F97">
        <w:t>OIB:50183414074,</w:t>
      </w:r>
      <w:r w:rsidR="00BF72EA">
        <w:t xml:space="preserve"> </w:t>
      </w:r>
      <w:r w:rsidR="00EA0F97">
        <w:t>MBS: 080959064</w:t>
      </w:r>
      <w:r w:rsidR="00BF72EA">
        <w:t>.</w:t>
      </w:r>
    </w:p>
    <w:p w:rsidRDefault="003E3A0B" w:rsidP="005A7923" w:rsidR="003E3A0B">
      <w:pPr>
        <w:pStyle w:val="Tijeloteksta"/>
      </w:pPr>
    </w:p>
    <w:p w:rsidRDefault="00EF5439" w:rsidP="00BF72EA" w:rsidR="00CC0B2A">
      <w:pPr>
        <w:pStyle w:val="Tijeloteksta"/>
        <w:ind w:firstLine="708"/>
      </w:pPr>
      <w:r>
        <w:t>U prijedlogu navod</w:t>
      </w:r>
      <w:r w:rsidR="00EA0F97">
        <w:t>i da uposlen u</w:t>
      </w:r>
      <w:r w:rsidR="00BF72EA">
        <w:t xml:space="preserve"> društvu</w:t>
      </w:r>
      <w:r w:rsidR="00652FEF">
        <w:t xml:space="preserve"> </w:t>
      </w:r>
      <w:r w:rsidR="00EA0F97">
        <w:t>Šinko Transporti j.d</w:t>
      </w:r>
      <w:r w:rsidR="00BF72EA">
        <w:t>.</w:t>
      </w:r>
      <w:r w:rsidR="00EA0F97">
        <w:t xml:space="preserve">o.o </w:t>
      </w:r>
      <w:r w:rsidR="00B211D2">
        <w:t>koji je upisan u sudskom registru trgovačkih društava u Republici Hrva</w:t>
      </w:r>
      <w:r w:rsidR="00EA0F97">
        <w:t>tskom pod brojem MBS</w:t>
      </w:r>
      <w:r w:rsidR="00BF72EA">
        <w:t xml:space="preserve"> </w:t>
      </w:r>
      <w:r w:rsidR="00EA0F97">
        <w:t>080959064.</w:t>
      </w:r>
      <w:r w:rsidR="00BF72EA">
        <w:t xml:space="preserve"> </w:t>
      </w:r>
    </w:p>
    <w:p w:rsidRDefault="00CC0B2A" w:rsidP="00BF72EA" w:rsidR="00CC0B2A">
      <w:pPr>
        <w:pStyle w:val="Tijeloteksta"/>
        <w:ind w:firstLine="708"/>
      </w:pPr>
    </w:p>
    <w:p w:rsidRDefault="00CC0B2A" w:rsidP="00CC0B2A" w:rsidR="00CC0B2A">
      <w:pPr>
        <w:pStyle w:val="Tijeloteksta"/>
        <w:ind w:firstLine="708"/>
        <w:jc w:val="right"/>
      </w:pPr>
      <w:r>
        <w:lastRenderedPageBreak/>
        <w:t>9 St-725/18-2</w:t>
      </w:r>
    </w:p>
    <w:p w:rsidRDefault="00CC0B2A" w:rsidP="00CC0B2A" w:rsidR="00CC0B2A">
      <w:pPr>
        <w:pStyle w:val="Tijeloteksta"/>
        <w:ind w:firstLine="708"/>
        <w:jc w:val="center"/>
      </w:pPr>
      <w:r>
        <w:t>2</w:t>
      </w:r>
    </w:p>
    <w:p w:rsidRDefault="00CC0B2A" w:rsidP="00CC0B2A" w:rsidR="00CC0B2A">
      <w:pPr>
        <w:pStyle w:val="Tijeloteksta"/>
        <w:ind w:firstLine="708"/>
        <w:jc w:val="center"/>
      </w:pPr>
    </w:p>
    <w:p w:rsidRDefault="00CC0B2A" w:rsidP="00CC0B2A" w:rsidR="00CC0B2A">
      <w:pPr>
        <w:pStyle w:val="Tijeloteksta"/>
        <w:ind w:firstLine="708"/>
        <w:jc w:val="center"/>
      </w:pPr>
    </w:p>
    <w:p w:rsidRDefault="00B211D2" w:rsidP="00BF72EA" w:rsidR="00B211D2">
      <w:pPr>
        <w:pStyle w:val="Tijeloteksta"/>
        <w:ind w:firstLine="708"/>
      </w:pPr>
      <w:r>
        <w:t>Nadal</w:t>
      </w:r>
      <w:r w:rsidR="00BF72EA">
        <w:t>je navodi da ima</w:t>
      </w:r>
      <w:r>
        <w:t xml:space="preserve"> prema dužniku tražbinu iz </w:t>
      </w:r>
      <w:r w:rsidR="00BF72EA">
        <w:t>radnog odnosa po osnovi neisplać</w:t>
      </w:r>
      <w:r>
        <w:t>ene plaće</w:t>
      </w:r>
      <w:r w:rsidR="00BF72EA">
        <w:t xml:space="preserve">, </w:t>
      </w:r>
      <w:r>
        <w:t>pa je</w:t>
      </w:r>
      <w:r w:rsidR="00BF72EA">
        <w:t xml:space="preserve"> stoga dužnik nesposoban za plać</w:t>
      </w:r>
      <w:r>
        <w:t>anje (kako je to određ</w:t>
      </w:r>
      <w:r w:rsidR="00CC0B2A">
        <w:t>eno člankom 6 Stečajnog zakona).</w:t>
      </w:r>
      <w:r>
        <w:t xml:space="preserve"> </w:t>
      </w:r>
    </w:p>
    <w:p w:rsidRDefault="00652FEF" w:rsidP="004952D7" w:rsidR="00652FEF">
      <w:pPr>
        <w:pStyle w:val="Tijeloteksta"/>
        <w:ind w:firstLine="708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C0B2A">
        <w:t>,</w:t>
      </w:r>
      <w:r>
        <w:t xml:space="preserve"> a sukladno čl. 115</w:t>
      </w:r>
      <w:r w:rsidR="00CC0B2A">
        <w:t>.</w:t>
      </w:r>
      <w:r>
        <w:t xml:space="preserve">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93569C" w:rsidR="00133EE5">
      <w:pPr>
        <w:pStyle w:val="Tijeloteksta"/>
        <w:ind w:firstLine="708"/>
      </w:pPr>
      <w:r>
        <w:t xml:space="preserve">Također, temeljem čl. 115. st. 2. citiranog zakona </w:t>
      </w:r>
      <w:r w:rsidR="005E6C79">
        <w:t xml:space="preserve">automatskim odabirom u sustavu e-spisa </w:t>
      </w:r>
      <w:r>
        <w:t>imenovan</w:t>
      </w:r>
      <w:r w:rsidR="00EA0F97">
        <w:t>a je privremena stečajna</w:t>
      </w:r>
      <w:r>
        <w:t xml:space="preserve"> upravitelj</w:t>
      </w:r>
      <w:r w:rsidR="00EA0F97">
        <w:t>ica</w:t>
      </w:r>
      <w:r>
        <w:t xml:space="preserve"> u </w:t>
      </w:r>
      <w:r w:rsidR="00CC0B2A">
        <w:t>oso</w:t>
      </w:r>
      <w:r w:rsidR="00EA0F97">
        <w:t>bi Boja</w:t>
      </w:r>
      <w:r w:rsidR="00CC0B2A">
        <w:t xml:space="preserve"> Stanković iz Osijeka, Ilirska </w:t>
      </w:r>
      <w:r w:rsidR="00EA0F97">
        <w:t>48</w:t>
      </w:r>
      <w:r w:rsidR="00CC0B2A">
        <w:t>.</w:t>
      </w:r>
      <w:r w:rsidR="00EA0F97">
        <w:t xml:space="preserve"> </w:t>
      </w:r>
      <w:r w:rsidR="00B211D2">
        <w:t>r</w:t>
      </w:r>
      <w:r>
        <w:t xml:space="preserve">adi utvrđivanja stanja imovine dužnika, nakon čega </w:t>
      </w:r>
      <w:r w:rsidR="005E6C79">
        <w:t xml:space="preserve">će se </w:t>
      </w:r>
      <w:r>
        <w:t xml:space="preserve"> donijeti odluk</w:t>
      </w:r>
      <w:r w:rsidR="005E6C79">
        <w:t>a</w:t>
      </w:r>
      <w:r>
        <w:t xml:space="preserve"> u ovom postupku.</w:t>
      </w:r>
    </w:p>
    <w:p w:rsidRDefault="005A1D35" w:rsidP="00CC0B2A" w:rsidR="005A1D35">
      <w:pPr>
        <w:pStyle w:val="Tijeloteksta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CC0B2A">
        <w:t xml:space="preserve">, 5. studenog </w:t>
      </w:r>
      <w:r w:rsidR="00B211D2">
        <w:t>2018</w:t>
      </w:r>
      <w:r w:rsidR="00CC0B2A">
        <w:t xml:space="preserve">. 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CC0B2A" w:rsidP="004B741D" w:rsidR="004B741D">
      <w:pPr>
        <w:pStyle w:val="Tijeloteksta"/>
        <w:jc w:val="left"/>
      </w:pPr>
      <w:r>
        <w:t xml:space="preserve">       </w:t>
      </w:r>
      <w:r w:rsidR="004B741D">
        <w:t>Zapisničar</w:t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</w:r>
      <w:r>
        <w:t xml:space="preserve">   S</w:t>
      </w:r>
      <w:r w:rsidR="0093569C">
        <w:t>TEČAJNA SUTKINJA</w:t>
      </w:r>
    </w:p>
    <w:p w:rsidRDefault="00B211D2" w:rsidP="004B741D" w:rsidR="007242CD">
      <w:pPr>
        <w:pStyle w:val="Tijeloteksta"/>
        <w:jc w:val="left"/>
      </w:pPr>
      <w:r>
        <w:t>Zvjezdana Kovačić</w:t>
      </w:r>
      <w:r>
        <w:tab/>
      </w:r>
      <w:r>
        <w:tab/>
      </w:r>
      <w:r>
        <w:tab/>
      </w:r>
      <w:r>
        <w:tab/>
      </w:r>
      <w:r>
        <w:tab/>
      </w:r>
      <w:r w:rsidR="00CC0B2A">
        <w:t xml:space="preserve">               </w:t>
      </w:r>
      <w:r>
        <w:t xml:space="preserve"> Jadranka Pajur Vranješ</w:t>
      </w:r>
    </w:p>
    <w:p w:rsidRDefault="007242CD" w:rsidP="005E6C79" w:rsidR="007242CD">
      <w:pPr>
        <w:pStyle w:val="Tijeloteksta"/>
        <w:ind w:firstLine="708"/>
        <w:jc w:val="left"/>
      </w:pPr>
    </w:p>
    <w:p w:rsidRDefault="004B741D" w:rsidP="0093569C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rješenja nije dopuštena posebna žalba (čl. </w:t>
      </w:r>
      <w:r w:rsidR="0093569C">
        <w:t>115 st. 1</w:t>
      </w:r>
      <w:r>
        <w:t xml:space="preserve"> Stečajnog zakona).</w:t>
      </w:r>
    </w:p>
    <w:p w:rsidRDefault="004B741D" w:rsidP="004B741D" w:rsidR="004B741D">
      <w:pPr>
        <w:pStyle w:val="Tijeloteksta"/>
        <w:jc w:val="left"/>
      </w:pPr>
    </w:p>
    <w:p w:rsidRDefault="005E6C79" w:rsidP="004B741D" w:rsidR="005E6C79">
      <w:pPr>
        <w:pStyle w:val="Tijeloteksta"/>
        <w:jc w:val="left"/>
      </w:pPr>
    </w:p>
    <w:p w:rsidRDefault="005E6C79" w:rsidP="004B741D" w:rsidR="005E6C7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DA108B">
        <w:t>:</w:t>
      </w:r>
    </w:p>
    <w:p w:rsidRDefault="00DA108B" w:rsidP="00DA108B" w:rsidR="00DA108B">
      <w:pPr>
        <w:pStyle w:val="Tijeloteksta"/>
        <w:ind w:left="426"/>
        <w:jc w:val="left"/>
      </w:pPr>
    </w:p>
    <w:p w:rsidRDefault="003E3A0B" w:rsidP="00DA108B" w:rsidR="0093569C">
      <w:pPr>
        <w:pStyle w:val="Tijeloteksta"/>
        <w:numPr>
          <w:ilvl w:val="1"/>
          <w:numId w:val="1"/>
        </w:numPr>
        <w:ind w:left="426"/>
      </w:pPr>
      <w:r>
        <w:t xml:space="preserve">priv. st. </w:t>
      </w:r>
      <w:r w:rsidR="00DA108B">
        <w:t>u</w:t>
      </w:r>
      <w:r>
        <w:t>pravitelj</w:t>
      </w:r>
      <w:r w:rsidR="00EA0F97">
        <w:t xml:space="preserve">ica </w:t>
      </w:r>
      <w:r w:rsidR="004952D7">
        <w:t xml:space="preserve"> </w:t>
      </w:r>
      <w:r w:rsidR="00DA108B">
        <w:t>Boja Stanković</w:t>
      </w:r>
    </w:p>
    <w:p w:rsidRDefault="00DA108B" w:rsidP="00DA108B" w:rsidR="0093569C">
      <w:pPr>
        <w:pStyle w:val="Tijeloteksta"/>
        <w:numPr>
          <w:ilvl w:val="1"/>
          <w:numId w:val="1"/>
        </w:numPr>
        <w:ind w:left="426"/>
      </w:pPr>
      <w:r>
        <w:t xml:space="preserve"> predlagatelj</w:t>
      </w:r>
      <w:r w:rsidR="0093569C" w:rsidRPr="0093569C">
        <w:t xml:space="preserve"> </w:t>
      </w:r>
    </w:p>
    <w:p w:rsidRDefault="003E3A0B" w:rsidP="00DA108B" w:rsidR="0093569C">
      <w:pPr>
        <w:pStyle w:val="Tijeloteksta"/>
        <w:numPr>
          <w:ilvl w:val="1"/>
          <w:numId w:val="1"/>
        </w:numPr>
        <w:ind w:left="426"/>
      </w:pPr>
      <w:r>
        <w:t>ŽDO</w:t>
      </w:r>
      <w:r w:rsidR="00DA108B">
        <w:t xml:space="preserve"> Osijek</w:t>
      </w:r>
    </w:p>
    <w:p w:rsidRDefault="0093569C" w:rsidP="00DA108B" w:rsidR="005A3E5A">
      <w:pPr>
        <w:pStyle w:val="Tijeloteksta"/>
        <w:numPr>
          <w:ilvl w:val="1"/>
          <w:numId w:val="1"/>
        </w:numPr>
        <w:ind w:left="426"/>
      </w:pPr>
      <w:r>
        <w:t xml:space="preserve">e-ogl. </w:t>
      </w:r>
      <w:r w:rsidR="00DA108B">
        <w:t>ploča</w:t>
      </w:r>
    </w:p>
    <w:p w:rsidRDefault="00DA108B" w:rsidP="00DA108B" w:rsidR="0093569C">
      <w:pPr>
        <w:pStyle w:val="Tijeloteksta"/>
        <w:numPr>
          <w:ilvl w:val="1"/>
          <w:numId w:val="1"/>
        </w:numPr>
        <w:ind w:left="426"/>
      </w:pPr>
      <w:r>
        <w:t>roč. 13/12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F98" w:rsidR="00E55F98">
      <w:r>
        <w:separator/>
      </w:r>
    </w:p>
  </w:endnote>
  <w:endnote w:id="0" w:type="continuationSeparator">
    <w:p w:rsidRDefault="00E55F98" w:rsidR="00E55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F98" w:rsidR="00E55F98">
      <w:r>
        <w:separator/>
      </w:r>
    </w:p>
  </w:footnote>
  <w:footnote w:id="0" w:type="continuationSeparator">
    <w:p w:rsidRDefault="00E55F98" w:rsidR="00E55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56354FF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A7B66"/>
    <w:rsid w:val="000C20F1"/>
    <w:rsid w:val="000E414B"/>
    <w:rsid w:val="000F4000"/>
    <w:rsid w:val="0010785A"/>
    <w:rsid w:val="00125C68"/>
    <w:rsid w:val="001309A4"/>
    <w:rsid w:val="0013209D"/>
    <w:rsid w:val="00133EE5"/>
    <w:rsid w:val="00155C77"/>
    <w:rsid w:val="0016016C"/>
    <w:rsid w:val="0016127D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A47C3"/>
    <w:rsid w:val="002D5985"/>
    <w:rsid w:val="00313F98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27EB3"/>
    <w:rsid w:val="00447FD2"/>
    <w:rsid w:val="004806AD"/>
    <w:rsid w:val="004952D7"/>
    <w:rsid w:val="00496CBA"/>
    <w:rsid w:val="00497410"/>
    <w:rsid w:val="004B741D"/>
    <w:rsid w:val="004C5B9D"/>
    <w:rsid w:val="004D35EB"/>
    <w:rsid w:val="004D6D25"/>
    <w:rsid w:val="004E5065"/>
    <w:rsid w:val="00500BBD"/>
    <w:rsid w:val="005139EB"/>
    <w:rsid w:val="00543E4B"/>
    <w:rsid w:val="005536B4"/>
    <w:rsid w:val="00555D95"/>
    <w:rsid w:val="0055624C"/>
    <w:rsid w:val="00576EA0"/>
    <w:rsid w:val="005A1D35"/>
    <w:rsid w:val="005A3E5A"/>
    <w:rsid w:val="005A7923"/>
    <w:rsid w:val="005B403D"/>
    <w:rsid w:val="005D4764"/>
    <w:rsid w:val="005D739C"/>
    <w:rsid w:val="005E5805"/>
    <w:rsid w:val="005E6C79"/>
    <w:rsid w:val="00604411"/>
    <w:rsid w:val="00607E75"/>
    <w:rsid w:val="006235FB"/>
    <w:rsid w:val="00652FEF"/>
    <w:rsid w:val="00665A1B"/>
    <w:rsid w:val="006A56C2"/>
    <w:rsid w:val="006C078C"/>
    <w:rsid w:val="006C6777"/>
    <w:rsid w:val="006D2A11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1AA1"/>
    <w:rsid w:val="007C1241"/>
    <w:rsid w:val="0080666F"/>
    <w:rsid w:val="00814C13"/>
    <w:rsid w:val="00845777"/>
    <w:rsid w:val="00850A85"/>
    <w:rsid w:val="008737C5"/>
    <w:rsid w:val="00891BF4"/>
    <w:rsid w:val="009001D6"/>
    <w:rsid w:val="00902813"/>
    <w:rsid w:val="00906032"/>
    <w:rsid w:val="009215BF"/>
    <w:rsid w:val="00926DED"/>
    <w:rsid w:val="00935547"/>
    <w:rsid w:val="0093569C"/>
    <w:rsid w:val="00965A37"/>
    <w:rsid w:val="00994095"/>
    <w:rsid w:val="009B0969"/>
    <w:rsid w:val="009C13EB"/>
    <w:rsid w:val="00A025E8"/>
    <w:rsid w:val="00A07AC6"/>
    <w:rsid w:val="00A12C15"/>
    <w:rsid w:val="00A15670"/>
    <w:rsid w:val="00A26E0B"/>
    <w:rsid w:val="00A402F9"/>
    <w:rsid w:val="00A501C6"/>
    <w:rsid w:val="00A542B2"/>
    <w:rsid w:val="00A70765"/>
    <w:rsid w:val="00A87884"/>
    <w:rsid w:val="00AB56F9"/>
    <w:rsid w:val="00B00E84"/>
    <w:rsid w:val="00B14E86"/>
    <w:rsid w:val="00B211D2"/>
    <w:rsid w:val="00B255DA"/>
    <w:rsid w:val="00B32D98"/>
    <w:rsid w:val="00BC33DE"/>
    <w:rsid w:val="00BF5580"/>
    <w:rsid w:val="00BF72EA"/>
    <w:rsid w:val="00C15361"/>
    <w:rsid w:val="00C9197B"/>
    <w:rsid w:val="00CA5EA9"/>
    <w:rsid w:val="00CB7AB0"/>
    <w:rsid w:val="00CC0B2A"/>
    <w:rsid w:val="00CF4431"/>
    <w:rsid w:val="00CF53A8"/>
    <w:rsid w:val="00D178DC"/>
    <w:rsid w:val="00D64559"/>
    <w:rsid w:val="00D85A5F"/>
    <w:rsid w:val="00D86163"/>
    <w:rsid w:val="00DA108B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55F98"/>
    <w:rsid w:val="00E92E59"/>
    <w:rsid w:val="00EA0F97"/>
    <w:rsid w:val="00EA5625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22"/>
    <w:rsid w:val="00F8686C"/>
    <w:rsid w:val="00FD489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42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4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42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4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65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St-725/2018-2</izvorni_sadrzaj>
    <derivirana_varijabla naziv="DomainObject.Oznaka_1">St-725/2018-2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St-725/2018</izvorni_sadrzaj>
    <derivirana_varijabla naziv="DomainObject.Predmet.OznakaBroj_1">St-725/2018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ŠINKO transporti jednostavno društvo s ograničenom odgovornošću za trgovinu i usluge</izvorni_sadrzaj>
    <derivirana_varijabla naziv="DomainObject.Predmet.ProtustrankaFormated_1">  ŠINKO transporti jednostavno društvo s ograničenom odgovornošću za trgovinu i usluge</derivirana_varijabla>
  </DomainObject.Predmet.ProtustrankaFormated>
  <DomainObject.Predmet.ProtustrankaFormatedOIB>
    <izvorni_sadrzaj>  ŠINKO transporti jednostavno društvo s ograničenom odgovornošću za trgovinu i usluge, OIB 50183414074</izvorni_sadrzaj>
    <derivirana_varijabla naziv="DomainObject.Predmet.ProtustrankaFormatedOIB_1">  ŠINKO transporti jednostavno društvo s ograničenom odgovornošću za trgovinu i usluge, OIB 50183414074</derivirana_varijabla>
  </DomainObject.Predmet.ProtustrankaFormatedOIB>
  <DomainObject.Predmet.ProtustrankaFormatedWithAdress>
    <izvorni_sadrzaj> ŠINKO transporti jednostavno društvo s ograničenom odgovornošću za trgovinu i usluge, Maršala Tita 55, 10290 Zaprešić</izvorni_sadrzaj>
    <derivirana_varijabla naziv="DomainObject.Predmet.ProtustrankaFormatedWithAdress_1"> ŠINKO transporti jednostavno društvo s ograničenom odgovornošću za trgovinu i usluge, Maršala Tita 55, 10290 Zaprešić</derivirana_varijabla>
  </DomainObject.Predmet.ProtustrankaFormatedWithAdress>
  <DomainObject.Predmet.ProtustrankaFormatedWithAdressOIB>
    <izvorni_sadrzaj> ŠINKO transporti jednostavno društvo s ograničenom odgovornošću za trgovinu i usluge, OIB 50183414074, Maršala Tita 55, 10290 Zaprešić</izvorni_sadrzaj>
    <derivirana_varijabla naziv="DomainObject.Predmet.ProtustrankaFormatedWithAdressOIB_1"> ŠINKO transporti jednostavno društvo s ograničenom odgovornošću za trgovinu i usluge, OIB 50183414074, Maršala Tita 55, 10290 Zaprešić</derivirana_varijabla>
  </DomainObject.Predmet.ProtustrankaFormatedWithAdressOIB>
  <DomainObject.Predmet.ProtustrankaWithAdress>
    <izvorni_sadrzaj>ŠINKO transporti jednostavno društvo s ograničenom odgovornošću za trgovinu i usluge Maršala Tita 55, 10290 Zaprešić</izvorni_sadrzaj>
    <derivirana_varijabla naziv="DomainObject.Predmet.ProtustrankaWithAdress_1">ŠINKO transporti jednostavno društvo s ograničenom odgovornošću za trgovinu i usluge Maršala Tita 55, 10290 Zaprešić</derivirana_varijabla>
  </DomainObject.Predmet.ProtustrankaWithAdress>
  <DomainObject.Predmet.ProtustrankaWithAdressOIB>
    <izvorni_sadrzaj>ŠINKO transporti jednostavno društvo s ograničenom odgovornošću za trgovinu i usluge, OIB 50183414074, Maršala Tita 55, 10290 Zaprešić</izvorni_sadrzaj>
    <derivirana_varijabla naziv="DomainObject.Predmet.ProtustrankaWithAdressOIB_1">ŠINKO transporti jednostavno društvo s ograničenom odgovornošću za trgovinu i usluge, OIB 50183414074, Maršala Tita 55, 10290 Zaprešić</derivirana_varijabla>
  </DomainObject.Predmet.ProtustrankaWithAdressOIB>
  <DomainObject.Predmet.ProtustrankaNazivFormated>
    <izvorni_sadrzaj>ŠINKO transporti jednostavno društvo s ograničenom odgovornošću za trgovinu i usluge</izvorni_sadrzaj>
    <derivirana_varijabla naziv="DomainObject.Predmet.ProtustrankaNazivFormated_1">ŠINKO transporti jednostavno društvo s ograničenom odgovornošću za trgovinu i usluge</derivirana_varijabla>
  </DomainObject.Predmet.ProtustrankaNazivFormated>
  <DomainObject.Predmet.ProtustrankaNazivFormatedOIB>
    <izvorni_sadrzaj>ŠINKO transporti jednostavno društvo s ograničenom odgovornošću za trgovinu i usluge, OIB 50183414074</izvorni_sadrzaj>
    <derivirana_varijabla naziv="DomainObject.Predmet.ProtustrankaNazivFormatedOIB_1">ŠINKO transporti jednostavno društvo s ograničenom odgovornošću za trgovinu i usluge, OIB 50183414074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Šinko</izvorni_sadrzaj>
    <derivirana_varijabla naziv="DomainObject.Predmet.StrankaFormated_1">  Ivan Šinko</derivirana_varijabla>
  </DomainObject.Predmet.StrankaFormated>
  <DomainObject.Predmet.StrankaFormatedOIB>
    <izvorni_sadrzaj>  Ivan Šinko, OIB 19714478254</izvorni_sadrzaj>
    <derivirana_varijabla naziv="DomainObject.Predmet.StrankaFormatedOIB_1">  Ivan Šinko, OIB 19714478254</derivirana_varijabla>
  </DomainObject.Predmet.StrankaFormatedOIB>
  <DomainObject.Predmet.StrankaFormatedWithAdress>
    <izvorni_sadrzaj> Ivan Šinko, Maršala Tita 55, 10290 Zaprešić</izvorni_sadrzaj>
    <derivirana_varijabla naziv="DomainObject.Predmet.StrankaFormatedWithAdress_1"> Ivan Šinko, Maršala Tita 55, 10290 Zaprešić</derivirana_varijabla>
  </DomainObject.Predmet.StrankaFormatedWithAdress>
  <DomainObject.Predmet.StrankaFormatedWithAdressOIB>
    <izvorni_sadrzaj> Ivan Šinko, OIB 19714478254, Maršala Tita 55, 10290 Zaprešić</izvorni_sadrzaj>
    <derivirana_varijabla naziv="DomainObject.Predmet.StrankaFormatedWithAdressOIB_1"> Ivan Šinko, OIB 19714478254, Maršala Tita 55, 10290 Zaprešić</derivirana_varijabla>
  </DomainObject.Predmet.StrankaFormatedWithAdressOIB>
  <DomainObject.Predmet.StrankaWithAdress>
    <izvorni_sadrzaj>Ivan Šinko Maršala Tita 55,10290 Zaprešić</izvorni_sadrzaj>
    <derivirana_varijabla naziv="DomainObject.Predmet.StrankaWithAdress_1">Ivan Šinko Maršala Tita 55,10290 Zaprešić</derivirana_varijabla>
  </DomainObject.Predmet.StrankaWithAdress>
  <DomainObject.Predmet.StrankaWithAdressOIB>
    <izvorni_sadrzaj>Ivan Šinko, OIB 19714478254, Maršala Tita 55,10290 Zaprešić</izvorni_sadrzaj>
    <derivirana_varijabla naziv="DomainObject.Predmet.StrankaWithAdressOIB_1">Ivan Šinko, OIB 19714478254, Maršala Tita 55,10290 Zaprešić</derivirana_varijabla>
  </DomainObject.Predmet.StrankaWithAdressOIB>
  <DomainObject.Predmet.StrankaNazivFormated>
    <izvorni_sadrzaj>Ivan Šinko</izvorni_sadrzaj>
    <derivirana_varijabla naziv="DomainObject.Predmet.StrankaNazivFormated_1">Ivan Šinko</derivirana_varijabla>
  </DomainObject.Predmet.StrankaNazivFormated>
  <DomainObject.Predmet.StrankaNazivFormatedOIB>
    <izvorni_sadrzaj>Ivan Šinko, OIB 19714478254</izvorni_sadrzaj>
    <derivirana_varijabla naziv="DomainObject.Predmet.StrankaNazivFormatedOIB_1">Ivan Šinko, OIB 19714478254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Ivan Šinko</item>
    </izvorni_sadrzaj>
    <derivirana_varijabla naziv="DomainObject.Predmet.StrankaListFormated_1">
      <item>Ivan Šinko</item>
    </derivirana_varijabla>
  </DomainObject.Predmet.StrankaListFormated>
  <DomainObject.Predmet.StrankaListFormatedOIB>
    <izvorni_sadrzaj>
      <item>Ivan Šinko, OIB 19714478254</item>
    </izvorni_sadrzaj>
    <derivirana_varijabla naziv="DomainObject.Predmet.StrankaListFormatedOIB_1">
      <item>Ivan Šinko, OIB 19714478254</item>
    </derivirana_varijabla>
  </DomainObject.Predmet.StrankaListFormatedOIB>
  <DomainObject.Predmet.StrankaListFormatedWithAdress>
    <izvorni_sadrzaj>
      <item>Ivan Šinko, Maršala Tita 55, 10290 Zaprešić</item>
    </izvorni_sadrzaj>
    <derivirana_varijabla naziv="DomainObject.Predmet.StrankaListFormatedWithAdress_1">
      <item>Ivan Šinko, Maršala Tita 55, 10290 Zaprešić</item>
    </derivirana_varijabla>
  </DomainObject.Predmet.StrankaListFormatedWithAdress>
  <DomainObject.Predmet.StrankaListFormatedWithAdressOIB>
    <izvorni_sadrzaj>
      <item>Ivan Šinko, OIB 19714478254, Maršala Tita 55, 10290 Zaprešić</item>
    </izvorni_sadrzaj>
    <derivirana_varijabla naziv="DomainObject.Predmet.StrankaListFormatedWithAdressOIB_1">
      <item>Ivan Šinko, OIB 19714478254, Maršala Tita 55, 10290 Zaprešić</item>
    </derivirana_varijabla>
  </DomainObject.Predmet.StrankaListFormatedWithAdressOIB>
  <DomainObject.Predmet.StrankaListNazivFormated>
    <izvorni_sadrzaj>
      <item>Ivan Šinko</item>
    </izvorni_sadrzaj>
    <derivirana_varijabla naziv="DomainObject.Predmet.StrankaListNazivFormated_1">
      <item>Ivan Šinko</item>
    </derivirana_varijabla>
  </DomainObject.Predmet.StrankaListNazivFormated>
  <DomainObject.Predmet.StrankaListNazivFormatedOIB>
    <izvorni_sadrzaj>
      <item>Ivan Šinko, OIB 19714478254</item>
    </izvorni_sadrzaj>
    <derivirana_varijabla naziv="DomainObject.Predmet.StrankaListNazivFormatedOIB_1">
      <item>Ivan Šinko, OIB 19714478254</item>
    </derivirana_varijabla>
  </DomainObject.Predmet.StrankaListNazivFormatedOIB>
  <DomainObject.Predmet.ProtuStrankaListFormated>
    <izvorni_sadrzaj>
      <item>ŠINKO transporti jednostavno društvo s ograničenom odgovornošću za trgovinu i usluge</item>
    </izvorni_sadrzaj>
    <derivirana_varijabla naziv="DomainObject.Predmet.ProtuStrankaListFormated_1">
      <item>ŠINKO transporti jednostavno društvo s ograničenom odgovornošću za trgovinu i usluge</item>
    </derivirana_varijabla>
  </DomainObject.Predmet.ProtuStrankaListFormated>
  <DomainObject.Predmet.ProtuStrankaListFormatedOIB>
    <izvorni_sadrzaj>
      <item>ŠINKO transporti jednostavno društvo s ograničenom odgovornošću za trgovinu i usluge, OIB 50183414074</item>
    </izvorni_sadrzaj>
    <derivirana_varijabla naziv="DomainObject.Predmet.ProtuStrankaListFormatedOIB_1">
      <item>ŠINKO transporti jednostavno društvo s ograničenom odgovornošću za trgovinu i usluge, OIB 50183414074</item>
    </derivirana_varijabla>
  </DomainObject.Predmet.ProtuStrankaListFormatedOIB>
  <DomainObject.Predmet.ProtuStrankaListFormatedWithAdress>
    <izvorni_sadrzaj>
      <item>ŠINKO transporti jednostavno društvo s ograničenom odgovornošću za trgovinu i usluge, Maršala Tita 55, 10290 Zaprešić</item>
    </izvorni_sadrzaj>
    <derivirana_varijabla naziv="DomainObject.Predmet.ProtuStrankaListFormatedWithAdress_1">
      <item>ŠINKO transporti jednostavno društvo s ograničenom odgovornošću za trgovinu i usluge, Maršala Tita 55, 10290 Zaprešić</item>
    </derivirana_varijabla>
  </DomainObject.Predmet.ProtuStrankaListFormatedWithAdress>
  <DomainObject.Predmet.ProtuStrankaListFormatedWithAdressOIB>
    <izvorni_sadrzaj>
      <item>ŠINKO transporti jednostavno društvo s ograničenom odgovornošću za trgovinu i usluge, OIB 50183414074, Maršala Tita 55, 10290 Zaprešić</item>
    </izvorni_sadrzaj>
    <derivirana_varijabla naziv="DomainObject.Predmet.ProtuStrankaListFormatedWithAdressOIB_1">
      <item>ŠINKO transporti jednostavno društvo s ograničenom odgovornošću za trgovinu i usluge, OIB 50183414074, Maršala Tita 55, 10290 Zaprešić</item>
    </derivirana_varijabla>
  </DomainObject.Predmet.ProtuStrankaListFormatedWithAdressOIB>
  <DomainObject.Predmet.ProtuStrankaListNazivFormated>
    <izvorni_sadrzaj>
      <item>ŠINKO transporti jednostavno društvo s ograničenom odgovornošću za trgovinu i usluge</item>
    </izvorni_sadrzaj>
    <derivirana_varijabla naziv="DomainObject.Predmet.ProtuStrankaListNazivFormated_1">
      <item>ŠINKO transporti jednostavno društvo s ograničenom odgovornošću za trgovinu i usluge</item>
    </derivirana_varijabla>
  </DomainObject.Predmet.ProtuStrankaListNazivFormated>
  <DomainObject.Predmet.ProtuStrankaListNazivFormatedOIB>
    <izvorni_sadrzaj>
      <item>ŠINKO transporti jednostavno društvo s ograničenom odgovornošću za trgovinu i usluge, OIB 50183414074</item>
    </izvorni_sadrzaj>
    <derivirana_varijabla naziv="DomainObject.Predmet.ProtuStrankaListNazivFormatedOIB_1">
      <item>ŠINKO transporti jednostavno društvo s ograničenom odgovornošću za trgovinu i usluge, OIB 50183414074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St-725/2018-2</izvorni_sadrzaj>
    <derivirana_varijabla naziv="DomainObject.PoslovniBrojDokumenta_1">St-725/2018-2</derivirana_varijabla>
  </DomainObject.PoslovniBrojDokumenta>
  <DomainObject.Predmet.StrankaIDrugi>
    <izvorni_sadrzaj>Ivan Šinko</izvorni_sadrzaj>
    <derivirana_varijabla naziv="DomainObject.Predmet.StrankaIDrugi_1">Ivan Šinko</derivirana_varijabla>
  </DomainObject.Predmet.StrankaIDrugi>
  <DomainObject.Predmet.ProtustrankaIDrugi>
    <izvorni_sadrzaj>ŠINKO transporti jednostavno društvo s ograničenom odgovornošću za trgovinu i usluge</izvorni_sadrzaj>
    <derivirana_varijabla naziv="DomainObject.Predmet.ProtustrankaIDrugi_1">ŠINKO transporti jednostavno društvo s ograničenom odgovornošću za trgovinu i usluge</derivirana_varijabla>
  </DomainObject.Predmet.ProtustrankaIDrugi>
  <DomainObject.Predmet.StrankaIDrugiAdressOIB>
    <izvorni_sadrzaj>Ivan Šinko, OIB 19714478254, Maršala Tita 55, 10290 Zaprešić</izvorni_sadrzaj>
    <derivirana_varijabla naziv="DomainObject.Predmet.StrankaIDrugiAdressOIB_1">Ivan Šinko, OIB 19714478254, Maršala Tita 55, 10290 Zaprešić</derivirana_varijabla>
  </DomainObject.Predmet.StrankaIDrugiAdressOIB>
  <DomainObject.Predmet.ProtustrankaIDrugiAdressOIB>
    <izvorni_sadrzaj>ŠINKO transporti jednostavno društvo s ograničenom odgovornošću za trgovinu i usluge, OIB 50183414074, Maršala Tita 55, 10290 Zaprešić</izvorni_sadrzaj>
    <derivirana_varijabla naziv="DomainObject.Predmet.ProtustrankaIDrugiAdressOIB_1">ŠINKO transporti jednostavno društvo s ograničenom odgovornošću za trgovinu i usluge, OIB 50183414074, Maršala Tita 55,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Šinko</item>
      <item>ŠINKO transporti jednostavno društvo s ograničenom odgovornošću za trgovinu i usluge</item>
    </izvorni_sadrzaj>
    <derivirana_varijabla naziv="DomainObject.Predmet.SudioniciListNaziv_1">
      <item>Ivan Šinko</item>
      <item>ŠINKO transporti jednostavno društvo s ograničenom odgovornošću za trgovinu i usluge</item>
    </derivirana_varijabla>
  </DomainObject.Predmet.SudioniciListNaziv>
  <DomainObject.Predmet.SudioniciListAdressOIB>
    <izvorni_sadrzaj>
      <item>Ivan Šinko, OIB 19714478254, Maršala Tita 55,10290 Zaprešić</item>
      <item>ŠINKO transporti jednostavno društvo s ograničenom odgovornošću za trgovinu i usluge, OIB 50183414074, Maršala Tita 55,10290 Zaprešić</item>
    </izvorni_sadrzaj>
    <derivirana_varijabla naziv="DomainObject.Predmet.SudioniciListAdressOIB_1">
      <item>Ivan Šinko, OIB 19714478254, Maršala Tita 55,10290 Zaprešić</item>
      <item>ŠINKO transporti jednostavno društvo s ograničenom odgovornošću za trgovinu i usluge, OIB 50183414074, Maršala Tita 55,10290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19714478254</item>
      <item>, OIB 50183414074</item>
    </izvorni_sadrzaj>
    <derivirana_varijabla naziv="DomainObject.Predmet.SudioniciListNazivOIB_1">
      <item>, OIB 19714478254</item>
      <item>, OIB 50183414074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17324-644C-4A69-A9BB-100B2B4BF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2545</properties:Characters>
  <properties:Lines>129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2018-11-05T07:21:00Z</dcterms:created>
  <dc:creator>hermanj</dc:creator>
  <cp:lastModifiedBy>Zvjezdana Kovačić</cp:lastModifiedBy>
  <cp:lastPrinted>2018-11-05T07:31:00Z</cp:lastPrinted>
  <dcterms:modified xmlns:xsi="http://www.w3.org/2001/XMLSchema-instance" xsi:type="dcterms:W3CDTF">2018-11-05T07:36:00Z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St-725/2018-2 / Odluka - Rješenje - pokretanje prethodnog postupka radi utvrđivanja uvjeta za otvaranje stečajnog postupka (Pozivno_-_privremeni_stečajni_ročište_St-725-18.docx)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