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1756" w14:paraId="ed31756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7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4D5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A27C0"/>
    <w:rsid w:val="00FB17A2"/>
    <w:rsid w:val="00FB6C4D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1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4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1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4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42A9F-C31E-4D6C-85C2-D61639739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2017-07-12T07:41:00Z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Financijska agencija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