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45904" w14:paraId="5545904" w:rsidRDefault="00492973"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391ED9" w:rsidR="00391ED9">
      <w:pPr>
        <w:tabs>
          <w:tab w:pos="708" w:val="left"/>
          <w:tab w:pos="2400" w:val="left"/>
        </w:tabs>
      </w:pPr>
      <w:r w:rsidRPr="00C33A91">
        <w:tab/>
      </w:r>
      <w:r w:rsidR="00391ED9">
        <w:tab/>
      </w:r>
    </w:p>
    <w:p w:rsidRDefault="00391ED9" w:rsidP="00391ED9" w:rsidR="00391ED9" w:rsidRPr="00391ED9">
      <w:pPr>
        <w:tabs>
          <w:tab w:pos="708" w:val="left"/>
          <w:tab w:pos="2400" w:val="left"/>
        </w:tabs>
        <w:jc w:val="center"/>
        <w:rPr>
          <w:spacing w:val="100"/>
        </w:rPr>
      </w:pPr>
      <w:r w:rsidRPr="00391ED9">
        <w:rPr>
          <w:spacing w:val="100"/>
        </w:rPr>
        <w:t xml:space="preserve">ZAKLJUČAK </w:t>
      </w:r>
    </w:p>
    <w:p w:rsidRDefault="00391ED9" w:rsidP="00391ED9" w:rsidR="00391ED9" w:rsidRPr="00C33A91">
      <w:pPr>
        <w:tabs>
          <w:tab w:pos="708" w:val="left"/>
          <w:tab w:pos="2400" w:val="left"/>
        </w:tabs>
        <w:jc w:val="center"/>
      </w:pP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C23084">
        <w:t>LEUTAR d.o.o. u stečaju, OIB:47805232684, Split, Doverska 15</w:t>
      </w:r>
      <w:r w:rsidRPr="0088022B">
        <w:t xml:space="preserve">, dana </w:t>
      </w:r>
      <w:r w:rsidR="00BD4108">
        <w:t>13. srpnja</w:t>
      </w:r>
      <w:r w:rsidR="006544DE">
        <w:t xml:space="preserve"> 2017</w:t>
      </w:r>
      <w:r>
        <w:t xml:space="preserve">. godine </w:t>
      </w:r>
      <w:r w:rsidRPr="0088022B">
        <w:t xml:space="preserve"> </w:t>
      </w:r>
    </w:p>
    <w:p w:rsidRDefault="00C97D2F" w:rsidP="00492973" w:rsidR="00C97D2F"/>
    <w:p w:rsidRDefault="00391ED9" w:rsidP="00492973" w:rsidR="00C97D2F" w:rsidRPr="00391ED9">
      <w:pPr>
        <w:ind w:firstLine="540"/>
        <w:jc w:val="center"/>
        <w:rPr>
          <w:spacing w:val="100"/>
        </w:rPr>
      </w:pPr>
      <w:r w:rsidRPr="00391ED9">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125119" w:rsidP="00125119" w:rsidR="00125119">
      <w:pPr>
        <w:pStyle w:val="Uvuenotijeloteksta"/>
        <w:ind w:hanging="705" w:left="705"/>
      </w:pPr>
      <w:r>
        <w:t>I</w:t>
      </w:r>
      <w:r w:rsidR="006A76AD">
        <w:t>.</w:t>
      </w:r>
      <w:r>
        <w:tab/>
      </w:r>
      <w:r w:rsidRPr="007023EC">
        <w:rPr>
          <w:u w:val="single"/>
        </w:rPr>
        <w:t xml:space="preserve">Određuje se </w:t>
      </w:r>
      <w:r w:rsidR="007D3082">
        <w:rPr>
          <w:u w:val="single"/>
        </w:rPr>
        <w:t>osma</w:t>
      </w:r>
      <w:r w:rsidR="009F3E5C" w:rsidRPr="007023EC">
        <w:rPr>
          <w:u w:val="single"/>
        </w:rPr>
        <w:t xml:space="preserve"> </w:t>
      </w:r>
      <w:r w:rsidRPr="007023EC">
        <w:rPr>
          <w:u w:val="single"/>
        </w:rPr>
        <w:t>prodaja</w:t>
      </w:r>
      <w:r>
        <w:t xml:space="preserve"> u stečajnom postupku uz odgovarajuću primjenu odredaba    Ovršnog zakona kojima je uređena ovrha na nekretnini, sljedećih nekretnina stečajnog dužnika i to nekretnina upisanih u zk.ul.20201, K.O. Osijek, na k.č.br. 6959, stambena zgrada i dvorište Martina Divalta 111:</w:t>
      </w:r>
    </w:p>
    <w:p w:rsidRDefault="00125119" w:rsidP="00125119" w:rsidR="00125119">
      <w:pPr>
        <w:pStyle w:val="Uvuenotijeloteksta"/>
      </w:pPr>
    </w:p>
    <w:p w:rsidRDefault="00125119" w:rsidP="0036672C" w:rsidR="00125119" w:rsidRPr="004B60C6">
      <w:pPr>
        <w:pStyle w:val="Odlomakpopisa"/>
        <w:numPr>
          <w:ilvl w:val="0"/>
          <w:numId w:val="4"/>
        </w:numPr>
        <w:spacing w:lineRule="auto" w:line="276" w:after="200"/>
        <w:contextualSpacing/>
        <w:jc w:val="both"/>
        <w:rPr>
          <w:b/>
        </w:rPr>
      </w:pPr>
      <w:r w:rsidRPr="00185148">
        <w:t>6. ETAŽA, 201/10000, poduložak 6, STAN 6/I na 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227.649,82 </w:t>
      </w:r>
      <w:r w:rsidR="000A0D95">
        <w:rPr>
          <w:b/>
        </w:rPr>
        <w:t>kuna s PDV-om</w:t>
      </w:r>
      <w:r w:rsidR="00BD4108">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11. ETAŽA, 475/10000, poduložak 11, STAN 11/I na I. katu koji se sastoji od: hodnika, kupaonice, kuhinje, ostave, dnevnog boravka, hodnika 2, sobe 1, sobe 2 i lođe ukupne korisne površine 90,64 m</w:t>
      </w:r>
      <w:r w:rsidRPr="004B60C6">
        <w:rPr>
          <w:vertAlign w:val="superscript"/>
        </w:rPr>
        <w:t>2</w:t>
      </w:r>
      <w:r w:rsidRPr="00185148">
        <w:t>, te sporednog dijela koji se sastoji od: parkinga P17 površine 11,50 m</w:t>
      </w:r>
      <w:r w:rsidRPr="004B60C6">
        <w:rPr>
          <w:vertAlign w:val="superscript"/>
        </w:rPr>
        <w:t>2</w:t>
      </w:r>
      <w:r w:rsidRPr="00185148">
        <w:t xml:space="preserve"> i balkona površine 5,56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543.380,42 </w:t>
      </w:r>
      <w:r w:rsidR="000A0D95">
        <w:rPr>
          <w:b/>
        </w:rPr>
        <w:t>kuna s PDV-om</w:t>
      </w:r>
      <w:r w:rsidR="00BD4108">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12. ETAŽA, 303/10000, poduložak 12, STAN 12/II na II. katu koji se sastoji od: hodnika, kupaonice, kuhinje, ostave, dnevnog boravka, sobe 1 i lođe ukupne korisne površine 57,41 m</w:t>
      </w:r>
      <w:r w:rsidRPr="004B60C6">
        <w:rPr>
          <w:vertAlign w:val="superscript"/>
        </w:rPr>
        <w:t>2</w:t>
      </w:r>
      <w:r w:rsidRPr="00185148">
        <w:t>, te sporednog dijela koji se sastoji od: parkinga P18 površine 12,00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340.515,70 </w:t>
      </w:r>
      <w:r w:rsidR="004B60C6" w:rsidRPr="004B60C6">
        <w:rPr>
          <w:b/>
        </w:rPr>
        <w:t>kuna s PDV-om,</w:t>
      </w:r>
      <w:r w:rsidR="009657B6">
        <w:rPr>
          <w:b/>
        </w:rPr>
        <w:t xml:space="preserve"> </w:t>
      </w:r>
      <w:r w:rsidR="00743534">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27. ETAŽA, 460/10000, poduložak 27, STAN 27/V na V. katu koji se sastoji od: hodnika, kupaonice, kuhinje, ostave, dnevnog boravka, stubišta, lođe i galerije ukupne korisne površine 86,51 m</w:t>
      </w:r>
      <w:r w:rsidRPr="004B60C6">
        <w:rPr>
          <w:vertAlign w:val="superscript"/>
        </w:rPr>
        <w:t>2</w:t>
      </w:r>
      <w:r w:rsidRPr="00185148">
        <w:t>, te sporednog dijela koji se sastoji od: parkinga P2 površine 11,50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470.363,02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28. ETAŽA, 594/10000, poduložak 28, STAN 28/V na V. katu koji se sastoji od: hodnika, WC-a, kupaonice, kuhinje, ostave, dnevnog boravka, stubišta, lođe i galerije ukupne korisne površine 112,52 m</w:t>
      </w:r>
      <w:r w:rsidRPr="004B60C6">
        <w:rPr>
          <w:vertAlign w:val="superscript"/>
        </w:rPr>
        <w:t>2</w:t>
      </w:r>
      <w:r w:rsidRPr="00185148">
        <w:t>, te sporednog dijela koji se sastoji od: parkinga P1 površine 12,25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598.276,88 </w:t>
      </w:r>
      <w:r w:rsidR="004B60C6" w:rsidRPr="004B60C6">
        <w:rPr>
          <w:b/>
        </w:rPr>
        <w:t>kuna s PDV-om,</w:t>
      </w:r>
      <w:r w:rsidR="009657B6">
        <w:rPr>
          <w:b/>
        </w:rPr>
        <w:t xml:space="preserve"> </w:t>
      </w:r>
    </w:p>
    <w:p w:rsidRDefault="00125119" w:rsidP="00FD2EE4" w:rsidR="004B60C6" w:rsidRPr="00FD2EE4">
      <w:pPr>
        <w:pStyle w:val="Odlomakpopisa"/>
        <w:numPr>
          <w:ilvl w:val="0"/>
          <w:numId w:val="4"/>
        </w:numPr>
        <w:spacing w:lineRule="auto" w:line="276" w:after="200"/>
        <w:contextualSpacing/>
        <w:jc w:val="both"/>
        <w:rPr>
          <w:b/>
        </w:rPr>
      </w:pPr>
      <w:r w:rsidRPr="00185148">
        <w:lastRenderedPageBreak/>
        <w:t>30. ETAŽA, 300/10000, poduložak 30, STAN 30/V na V. katu koji se sastoji od: hodnika, kupaonice, kuhinje, ostave, dnevnog boravka, stubišta i galerije ukupne korisne površine 56,76 m</w:t>
      </w:r>
      <w:r w:rsidRPr="004B60C6">
        <w:rPr>
          <w:vertAlign w:val="superscript"/>
        </w:rPr>
        <w:t>2</w:t>
      </w:r>
      <w:r w:rsidRPr="00185148">
        <w:t>, te sporednog dijela koji se sastoji od: balkona površine 5,45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308.174,35 </w:t>
      </w:r>
      <w:r w:rsidR="004B60C6" w:rsidRPr="004B60C6">
        <w:rPr>
          <w:b/>
        </w:rPr>
        <w:t xml:space="preserve">kuna </w:t>
      </w:r>
      <w:r w:rsidR="004B60C6">
        <w:rPr>
          <w:b/>
        </w:rPr>
        <w:t>s PDV-om.</w:t>
      </w:r>
      <w:r w:rsidR="009657B6">
        <w:rPr>
          <w:b/>
        </w:rPr>
        <w:t xml:space="preserve"> </w:t>
      </w:r>
    </w:p>
    <w:p w:rsidRDefault="004B60C6" w:rsidP="00FD2EE4" w:rsidR="004B60C6" w:rsidRPr="00FD2EE4">
      <w:pPr>
        <w:spacing w:after="200"/>
        <w:ind w:firstLine="708"/>
        <w:contextualSpacing/>
        <w:jc w:val="both"/>
      </w:pPr>
      <w:r w:rsidRPr="004B60C6">
        <w:t>Nekretnine</w:t>
      </w:r>
      <w:r w:rsidR="00856A54">
        <w:t xml:space="preserve"> navedene pod</w:t>
      </w:r>
      <w:r w:rsidRPr="004B60C6">
        <w:t xml:space="preserve"> a) do f)</w:t>
      </w:r>
      <w:r w:rsidR="00856A54">
        <w:t xml:space="preserve"> točke I. ovog zaključka</w:t>
      </w:r>
      <w:r w:rsidRPr="004B60C6">
        <w:t xml:space="preserve"> nisu oslobođene PDV-a, te stečajni dužnik plaća PDV u iznosu od 25%. </w:t>
      </w:r>
    </w:p>
    <w:p w:rsidRDefault="00125119" w:rsidP="0036672C" w:rsidR="00125119" w:rsidRPr="004B60C6">
      <w:pPr>
        <w:pStyle w:val="Odlomakpopisa"/>
        <w:numPr>
          <w:ilvl w:val="0"/>
          <w:numId w:val="4"/>
        </w:numPr>
        <w:spacing w:lineRule="auto" w:line="276" w:after="200"/>
        <w:contextualSpacing/>
        <w:jc w:val="both"/>
        <w:rPr>
          <w:b/>
        </w:rPr>
      </w:pPr>
      <w:r w:rsidRPr="00185148">
        <w:t>33. ETAŽA, 83/10000, poduložak 33, PARKING NP1 prizemlje ukupne korisne površine 15,72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21.223,11 </w:t>
      </w:r>
      <w:r w:rsidR="004B60C6" w:rsidRPr="004B60C6">
        <w:rPr>
          <w:b/>
        </w:rPr>
        <w:t>kuna</w:t>
      </w:r>
      <w:r w:rsidR="007D3082">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34. ETAŽA, 79/10000, poduložak 34, PARKING NP2 prizemlje ukupne korisne površine 15,01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20.250,53 </w:t>
      </w:r>
      <w:r w:rsidR="004B60C6" w:rsidRPr="004B60C6">
        <w:rPr>
          <w:b/>
        </w:rPr>
        <w:t>kuna</w:t>
      </w:r>
      <w:r w:rsidR="007D3082">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35. ETAŽA, 107/10000, poduložak 35, PARKING NP3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27.438,49 </w:t>
      </w:r>
      <w:r w:rsidR="004B60C6" w:rsidRPr="004B60C6">
        <w:rPr>
          <w:b/>
        </w:rPr>
        <w:t>kuna</w:t>
      </w:r>
      <w:r w:rsidR="007D3082">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36. ETAŽA, 107/10000, poduložak 36, PARKING NP4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27.438,49 </w:t>
      </w:r>
      <w:r w:rsidR="004B60C6" w:rsidRPr="004B60C6">
        <w:rPr>
          <w:b/>
        </w:rPr>
        <w:t>kuna</w:t>
      </w:r>
      <w:r w:rsidR="007D3082">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37. ETAŽA, 88/10000, poduložak 37, PARKING NP5 prizemlje ukupne korisne površine 16,66 m</w:t>
      </w:r>
      <w:r w:rsidRPr="004B60C6">
        <w:rPr>
          <w:vertAlign w:val="superscript"/>
        </w:rPr>
        <w:t>2</w:t>
      </w:r>
      <w:r w:rsidRPr="00185148">
        <w:t>,</w:t>
      </w:r>
      <w:r w:rsidR="004B60C6">
        <w:t xml:space="preserve"> </w:t>
      </w:r>
      <w:r w:rsidR="004B60C6" w:rsidRPr="004B60C6">
        <w:rPr>
          <w:b/>
        </w:rPr>
        <w:t xml:space="preserve">po početnoj cijeni u iznosu od </w:t>
      </w:r>
      <w:r w:rsidR="0033454F">
        <w:rPr>
          <w:b/>
        </w:rPr>
        <w:t xml:space="preserve">22.494,25 </w:t>
      </w:r>
      <w:r w:rsidR="004B60C6" w:rsidRPr="004B60C6">
        <w:rPr>
          <w:b/>
        </w:rPr>
        <w:t>kuna</w:t>
      </w:r>
      <w:r w:rsidR="007D3082">
        <w:rPr>
          <w:b/>
        </w:rPr>
        <w:t xml:space="preserve"> </w:t>
      </w:r>
    </w:p>
    <w:p w:rsidRDefault="00125119" w:rsidP="00271529" w:rsidR="00125119" w:rsidRPr="00271529">
      <w:pPr>
        <w:pStyle w:val="Odlomakpopisa"/>
        <w:numPr>
          <w:ilvl w:val="0"/>
          <w:numId w:val="4"/>
        </w:numPr>
        <w:spacing w:lineRule="auto" w:line="276" w:after="200"/>
        <w:contextualSpacing/>
        <w:jc w:val="both"/>
        <w:rPr>
          <w:b/>
        </w:rPr>
      </w:pPr>
      <w:r w:rsidRPr="00185148">
        <w:t>43. ETAŽA, 87/10000, poduložak 43, PARKING NP11 prizemlje ukupne korisne površine 16,49 m</w:t>
      </w:r>
      <w:r w:rsidRPr="00271529">
        <w:rPr>
          <w:vertAlign w:val="superscript"/>
        </w:rPr>
        <w:t>2</w:t>
      </w:r>
      <w:r w:rsidRPr="00185148">
        <w:t>,</w:t>
      </w:r>
      <w:r w:rsidR="00192ACD">
        <w:t xml:space="preserve"> </w:t>
      </w:r>
      <w:r w:rsidR="00192ACD" w:rsidRPr="00271529">
        <w:rPr>
          <w:b/>
        </w:rPr>
        <w:t xml:space="preserve">po početnoj cijeni u iznosu od </w:t>
      </w:r>
      <w:r w:rsidR="0033454F">
        <w:rPr>
          <w:b/>
        </w:rPr>
        <w:t xml:space="preserve">22.259,00 </w:t>
      </w:r>
      <w:r w:rsidR="000A0D95">
        <w:rPr>
          <w:b/>
        </w:rPr>
        <w:t>kuna</w:t>
      </w:r>
      <w:r w:rsidR="007D3082">
        <w:rPr>
          <w:b/>
        </w:rPr>
        <w:t xml:space="preserve"> </w:t>
      </w:r>
    </w:p>
    <w:p w:rsidRDefault="00125119" w:rsidP="00271529" w:rsidR="00125119" w:rsidRPr="00192ACD">
      <w:pPr>
        <w:pStyle w:val="Odlomakpopisa"/>
        <w:numPr>
          <w:ilvl w:val="0"/>
          <w:numId w:val="4"/>
        </w:numPr>
        <w:spacing w:lineRule="auto" w:line="276" w:after="200"/>
        <w:contextualSpacing/>
        <w:jc w:val="both"/>
        <w:rPr>
          <w:b/>
        </w:rPr>
      </w:pPr>
      <w:r w:rsidRPr="00185148">
        <w:t>44. ETAŽA, 87/10000, poduložak 44, PARKING NP12 prizemlje ukupne korisne površine 16,59 m</w:t>
      </w:r>
      <w:r w:rsidRPr="00192ACD">
        <w:rPr>
          <w:vertAlign w:val="superscript"/>
        </w:rPr>
        <w:t>2</w:t>
      </w:r>
      <w:r w:rsidR="00192ACD">
        <w:t xml:space="preserve">, </w:t>
      </w:r>
      <w:r w:rsidR="00192ACD" w:rsidRPr="004B60C6">
        <w:rPr>
          <w:b/>
        </w:rPr>
        <w:t xml:space="preserve">po početnoj cijeni u iznosu od </w:t>
      </w:r>
      <w:r w:rsidR="000A0D95">
        <w:rPr>
          <w:b/>
        </w:rPr>
        <w:t xml:space="preserve"> </w:t>
      </w:r>
      <w:r w:rsidR="0033454F">
        <w:rPr>
          <w:b/>
        </w:rPr>
        <w:t xml:space="preserve">22.364,53 </w:t>
      </w:r>
      <w:r w:rsidR="00192ACD" w:rsidRPr="004B60C6">
        <w:rPr>
          <w:b/>
        </w:rPr>
        <w:t>kuna</w:t>
      </w:r>
      <w:r w:rsidR="007D3082">
        <w:rPr>
          <w:b/>
        </w:rPr>
        <w:t xml:space="preserve">  </w:t>
      </w:r>
    </w:p>
    <w:p w:rsidRDefault="00192ACD" w:rsidP="001B7A73" w:rsidR="00125119">
      <w:pPr>
        <w:pStyle w:val="Uvuenotijeloteksta"/>
        <w:ind w:firstLine="708" w:left="0"/>
      </w:pPr>
      <w:r>
        <w:t xml:space="preserve">Nekretnine </w:t>
      </w:r>
      <w:r w:rsidR="00856A54">
        <w:t xml:space="preserve">navedene pod </w:t>
      </w:r>
      <w:r>
        <w:t xml:space="preserve">g) do </w:t>
      </w:r>
      <w:r w:rsidR="007D3082">
        <w:t>m</w:t>
      </w:r>
      <w:r>
        <w:t>)</w:t>
      </w:r>
      <w:r w:rsidR="00856A54">
        <w:t xml:space="preserve"> točke I. ovog zaključka</w:t>
      </w:r>
      <w:r>
        <w:t xml:space="preserve"> zbog korištenja imaju status oslobođene isporuke, te se prodaju s tuzemnim prijenosom porezne obveze na kupce koji su obveznici plaćanja PDV-a, a kupci koji nisu obveznici plaćanja PDV-a plaćaju poreze na p</w:t>
      </w:r>
      <w:r w:rsidR="00856A54">
        <w:t xml:space="preserve">romet nekretnina u iznosu od 5%, te navedene početne prodajne cijene služe kao osnovica za izračun PDV-a ili za porez na promet nekretnina. </w:t>
      </w:r>
    </w:p>
    <w:p w:rsidRDefault="001E61FB" w:rsidP="001E61FB" w:rsidR="001E61FB">
      <w:pPr>
        <w:ind w:left="1080"/>
        <w:jc w:val="both"/>
      </w:pPr>
    </w:p>
    <w:p w:rsidRDefault="00856A54" w:rsidP="00343439" w:rsidR="00CB07D0" w:rsidRPr="007023EC">
      <w:pPr>
        <w:jc w:val="both"/>
        <w:rPr>
          <w:bCs/>
        </w:rPr>
      </w:pPr>
      <w:r>
        <w:rPr>
          <w:bCs/>
        </w:rPr>
        <w:tab/>
        <w:t xml:space="preserve">Na nekretninama pobliže označenim na ovoj točci zaključka pod a) do </w:t>
      </w:r>
      <w:r w:rsidR="007D3082">
        <w:rPr>
          <w:bCs/>
        </w:rPr>
        <w:t>m</w:t>
      </w:r>
      <w:r>
        <w:rPr>
          <w:bCs/>
        </w:rPr>
        <w:t xml:space="preserve">) </w:t>
      </w:r>
      <w:r w:rsidR="007023EC">
        <w:rPr>
          <w:bCs/>
        </w:rPr>
        <w:t>upisano</w:t>
      </w:r>
      <w:r>
        <w:rPr>
          <w:bCs/>
        </w:rPr>
        <w:t xml:space="preserve"> </w:t>
      </w:r>
      <w:r w:rsidR="0033454F">
        <w:rPr>
          <w:bCs/>
        </w:rPr>
        <w:t xml:space="preserve">je </w:t>
      </w:r>
      <w:r w:rsidRPr="007023EC">
        <w:rPr>
          <w:bCs/>
        </w:rPr>
        <w:t>razlučno pravo u  korist Zagrebačke banke d.d., Zagreb.</w:t>
      </w:r>
    </w:p>
    <w:p w:rsidRDefault="00856A54" w:rsidP="00BB6618" w:rsidR="00856A54">
      <w:pPr>
        <w:pStyle w:val="Tijeloteksta-uvlaka2"/>
        <w:ind w:firstLine="0"/>
      </w:pPr>
    </w:p>
    <w:p w:rsidRDefault="006A76AD" w:rsidP="006A76AD" w:rsidR="006A76AD" w:rsidRPr="002B2675">
      <w:pPr>
        <w:pStyle w:val="Uvuenotijeloteksta"/>
        <w:ind w:hanging="705" w:left="705"/>
      </w:pPr>
      <w:r>
        <w:t xml:space="preserve">II. </w:t>
      </w:r>
      <w:r>
        <w:tab/>
      </w:r>
      <w:r w:rsidRPr="007023EC">
        <w:rPr>
          <w:u w:val="single"/>
        </w:rPr>
        <w:t xml:space="preserve">Određuje se </w:t>
      </w:r>
      <w:r w:rsidR="007D3082">
        <w:rPr>
          <w:u w:val="single"/>
        </w:rPr>
        <w:t>druga</w:t>
      </w:r>
      <w:r w:rsidR="006544DE" w:rsidRPr="007023EC">
        <w:rPr>
          <w:u w:val="single"/>
        </w:rPr>
        <w:t xml:space="preserve"> </w:t>
      </w:r>
      <w:r w:rsidRPr="007023EC">
        <w:rPr>
          <w:u w:val="single"/>
        </w:rPr>
        <w:t>prodaja</w:t>
      </w:r>
      <w:r>
        <w:t xml:space="preserve"> u stečajnom postupku uz odgovarajuću primjenu odredaba    Ovršnog zakona kojima je uređena ovrha na nekretnini, sljedećih nekretnina stečajnog dužnika i to nekretnina upisanih u </w:t>
      </w:r>
      <w:r w:rsidRPr="002B2675">
        <w:t>zk.ul.20201, K.O. Osijek, na k.č.br. 6959, stambena zgrada i dvorište Martina Divalta 111:</w:t>
      </w:r>
    </w:p>
    <w:p w:rsidRDefault="006A76AD" w:rsidP="006A76AD" w:rsidR="006A76AD">
      <w:pPr>
        <w:pStyle w:val="Uvuenotijeloteksta"/>
      </w:pPr>
    </w:p>
    <w:p w:rsidRDefault="006A76AD" w:rsidP="004D5B67" w:rsidR="006A76AD">
      <w:pPr>
        <w:pStyle w:val="Odlomakpopisa"/>
        <w:numPr>
          <w:ilvl w:val="0"/>
          <w:numId w:val="10"/>
        </w:numPr>
        <w:spacing w:after="200"/>
        <w:contextualSpacing/>
        <w:jc w:val="both"/>
      </w:pPr>
      <w:r>
        <w:t>z.k.ul. 20201, K.O. Osijek, kat. čest. zem. br. 6959, 5.etaža, stan 5/I od 65.06 m</w:t>
      </w:r>
      <w:r w:rsidRPr="00295D92">
        <w:rPr>
          <w:vertAlign w:val="superscript"/>
        </w:rPr>
        <w:t>2</w:t>
      </w:r>
      <w:r>
        <w:t xml:space="preserve"> i parkinga P12 od 11.50 m</w:t>
      </w:r>
      <w:r w:rsidRPr="00295D92">
        <w:rPr>
          <w:vertAlign w:val="superscript"/>
        </w:rPr>
        <w:t>2</w:t>
      </w:r>
      <w:r>
        <w:t xml:space="preserve">, </w:t>
      </w:r>
      <w:r w:rsidRPr="004B60C6">
        <w:rPr>
          <w:b/>
        </w:rPr>
        <w:t xml:space="preserve">po početnoj cijeni u iznosu od </w:t>
      </w:r>
      <w:r>
        <w:rPr>
          <w:b/>
        </w:rPr>
        <w:t>488.201,03</w:t>
      </w:r>
      <w:r w:rsidRPr="009A1F6E">
        <w:rPr>
          <w:b/>
        </w:rPr>
        <w:t xml:space="preserve"> </w:t>
      </w:r>
      <w:r w:rsidRPr="004B60C6">
        <w:rPr>
          <w:b/>
        </w:rPr>
        <w:t>kuna</w:t>
      </w:r>
      <w:r>
        <w:rPr>
          <w:b/>
        </w:rPr>
        <w:t>.</w:t>
      </w:r>
    </w:p>
    <w:p w:rsidRDefault="006A76AD" w:rsidP="004D5B67" w:rsidR="006A76AD">
      <w:pPr>
        <w:pStyle w:val="Odlomakpopisa"/>
        <w:numPr>
          <w:ilvl w:val="0"/>
          <w:numId w:val="10"/>
        </w:numPr>
        <w:spacing w:after="200"/>
        <w:contextualSpacing/>
        <w:jc w:val="both"/>
      </w:pPr>
      <w:r>
        <w:t>z.k.ul. 20201, K.O. Osijek, kat. čest. zem. br. 6959, 8.etaža, stan 8/I od 28.91 m</w:t>
      </w:r>
      <w:r w:rsidRPr="00295D92">
        <w:rPr>
          <w:vertAlign w:val="superscript"/>
        </w:rPr>
        <w:t>2</w:t>
      </w:r>
      <w:r>
        <w:t xml:space="preserve"> i balkona od 4.43 m</w:t>
      </w:r>
      <w:r w:rsidRPr="00295D92">
        <w:rPr>
          <w:vertAlign w:val="superscript"/>
        </w:rPr>
        <w:t>2</w:t>
      </w:r>
      <w:r>
        <w:t xml:space="preserve">, </w:t>
      </w:r>
      <w:r w:rsidRPr="004B60C6">
        <w:rPr>
          <w:b/>
        </w:rPr>
        <w:t xml:space="preserve">po početnoj cijeni u iznosu od </w:t>
      </w:r>
      <w:r>
        <w:rPr>
          <w:b/>
        </w:rPr>
        <w:t>221.284,82</w:t>
      </w:r>
      <w:r w:rsidRPr="009A1F6E">
        <w:rPr>
          <w:b/>
        </w:rPr>
        <w:t xml:space="preserve"> </w:t>
      </w:r>
      <w:r w:rsidRPr="004B60C6">
        <w:rPr>
          <w:b/>
        </w:rPr>
        <w:t>kuna</w:t>
      </w:r>
      <w:r>
        <w:rPr>
          <w:b/>
        </w:rPr>
        <w:t>.</w:t>
      </w:r>
    </w:p>
    <w:p w:rsidRDefault="006A76AD" w:rsidP="004D5B67" w:rsidR="006A76AD">
      <w:pPr>
        <w:pStyle w:val="Odlomakpopisa"/>
        <w:numPr>
          <w:ilvl w:val="0"/>
          <w:numId w:val="10"/>
        </w:numPr>
        <w:spacing w:after="200"/>
        <w:contextualSpacing/>
        <w:jc w:val="both"/>
      </w:pPr>
      <w:r>
        <w:t>z.k.ul. 20201, K.O. Osijek, kat. čest. zem. br. 6959, 29.etaža, stan 29/V od 59.61 m</w:t>
      </w:r>
      <w:r w:rsidRPr="00295D92">
        <w:rPr>
          <w:vertAlign w:val="superscript"/>
        </w:rPr>
        <w:t>2</w:t>
      </w:r>
      <w:r>
        <w:t xml:space="preserve"> i balkona od 4.43 m</w:t>
      </w:r>
      <w:r w:rsidRPr="00295D92">
        <w:rPr>
          <w:vertAlign w:val="superscript"/>
        </w:rPr>
        <w:t>2</w:t>
      </w:r>
      <w:r>
        <w:t xml:space="preserve">, </w:t>
      </w:r>
      <w:r w:rsidRPr="004B60C6">
        <w:rPr>
          <w:b/>
        </w:rPr>
        <w:t xml:space="preserve">po početnoj cijeni u iznosu od </w:t>
      </w:r>
      <w:r>
        <w:rPr>
          <w:b/>
        </w:rPr>
        <w:t>409.439,86</w:t>
      </w:r>
      <w:r w:rsidRPr="009A1F6E">
        <w:rPr>
          <w:b/>
        </w:rPr>
        <w:t xml:space="preserve"> </w:t>
      </w:r>
      <w:r w:rsidRPr="004B60C6">
        <w:rPr>
          <w:b/>
        </w:rPr>
        <w:t>kuna</w:t>
      </w:r>
      <w:r>
        <w:rPr>
          <w:b/>
        </w:rPr>
        <w:t>.</w:t>
      </w:r>
    </w:p>
    <w:p w:rsidRDefault="006A76AD" w:rsidP="006A76AD" w:rsidR="006A76AD">
      <w:pPr>
        <w:pStyle w:val="Odlomakpopisa"/>
        <w:ind w:left="1080"/>
        <w:jc w:val="both"/>
      </w:pPr>
    </w:p>
    <w:p w:rsidRDefault="007D3082" w:rsidP="007D3082" w:rsidR="007D3082">
      <w:pPr>
        <w:pStyle w:val="Uvuenotijeloteksta"/>
        <w:ind w:firstLine="708" w:left="0"/>
      </w:pPr>
      <w:r>
        <w:t xml:space="preserve">Nekretnine navedene pod a) do c) točke II. ovog zaključka zbog korištenja imaju status oslobođene isporuke, te se prodaju s tuzemnim prijenosom porezne obveze na kupce koji su obveznici plaćanja PDV-a, a kupci koji nisu obveznici plaćanja PDV-a plaćaju poreze </w:t>
      </w:r>
      <w:r>
        <w:lastRenderedPageBreak/>
        <w:t xml:space="preserve">na promet nekretnina u iznosu od 5%, te navedene početne prodajne cijene služe kao osnovica za izračun PDV-a ili za porez na promet nekretnina. </w:t>
      </w:r>
    </w:p>
    <w:p w:rsidRDefault="007D3082" w:rsidP="006A76AD" w:rsidR="007D3082">
      <w:pPr>
        <w:pStyle w:val="Odlomakpopisa"/>
        <w:ind w:left="1080"/>
        <w:jc w:val="both"/>
      </w:pPr>
    </w:p>
    <w:p w:rsidRDefault="006A76AD" w:rsidP="007D3082" w:rsidR="006A76AD" w:rsidRPr="002B2675">
      <w:pPr>
        <w:pStyle w:val="Uvuenotijeloteksta"/>
        <w:ind w:firstLine="708" w:left="0"/>
      </w:pPr>
      <w:r w:rsidRPr="002B2675">
        <w:t>Na naprijed opisanim nekretninama upisano je založno pra</w:t>
      </w:r>
      <w:r>
        <w:t>vo Zagrebačke banke d.d. Zagreb, te su navedene nekretnine u posjedu trećih osoba.</w:t>
      </w:r>
    </w:p>
    <w:p w:rsidRDefault="006A76AD" w:rsidP="00BB6618" w:rsidR="006A76AD">
      <w:pPr>
        <w:pStyle w:val="Tijeloteksta-uvlaka2"/>
        <w:ind w:firstLine="0"/>
      </w:pPr>
    </w:p>
    <w:p w:rsidRDefault="006A76AD" w:rsidP="00580D63" w:rsidR="003B71E3">
      <w:pPr>
        <w:pStyle w:val="Tijeloteksta-uvlaka2"/>
        <w:ind w:firstLine="0"/>
      </w:pPr>
      <w:r>
        <w:t>III</w:t>
      </w:r>
      <w:r w:rsidR="003B71E3">
        <w:t xml:space="preserve">.  Održavanje ročišta za prodaju povjerava se javnoj bilježnici </w:t>
      </w:r>
      <w:r w:rsidR="000D1A61">
        <w:t>Dragic</w:t>
      </w:r>
      <w:r w:rsidR="003B71E3">
        <w:t xml:space="preserve">i Dumančić iz Osijeka, Vrt Jagode Truhelke 3. </w:t>
      </w:r>
    </w:p>
    <w:p w:rsidRDefault="003B71E3" w:rsidP="003B71E3" w:rsidR="003B71E3">
      <w:pPr>
        <w:pStyle w:val="Tijeloteksta-uvlaka2"/>
      </w:pPr>
    </w:p>
    <w:p w:rsidRDefault="003B71E3" w:rsidP="00580D63" w:rsidR="00856A54" w:rsidRPr="00185170">
      <w:pPr>
        <w:pStyle w:val="Tijeloteksta-uvlaka2"/>
        <w:rPr>
          <w:b/>
          <w:u w:val="single"/>
        </w:rPr>
      </w:pPr>
      <w:r>
        <w:t xml:space="preserve">Ročište za usmenu javnu dražbu </w:t>
      </w:r>
      <w:r w:rsidR="00856A54">
        <w:t xml:space="preserve">održat će se pred </w:t>
      </w:r>
      <w:r w:rsidR="000D1A61">
        <w:t>javnim bilježnikom Dragicom Dumančić, Vrt Jagode Truhelke 3, Osijek</w:t>
      </w:r>
      <w:r w:rsidR="00856A54">
        <w:t xml:space="preserve">, </w:t>
      </w:r>
      <w:r w:rsidR="00856A54" w:rsidRPr="00185170">
        <w:rPr>
          <w:b/>
          <w:u w:val="single"/>
        </w:rPr>
        <w:t xml:space="preserve">dana </w:t>
      </w:r>
      <w:r w:rsidR="007D3082">
        <w:rPr>
          <w:b/>
          <w:u w:val="single"/>
        </w:rPr>
        <w:t>30</w:t>
      </w:r>
      <w:r w:rsidR="006544DE">
        <w:rPr>
          <w:b/>
          <w:u w:val="single"/>
        </w:rPr>
        <w:t xml:space="preserve">. </w:t>
      </w:r>
      <w:r w:rsidR="007D3082">
        <w:rPr>
          <w:b/>
          <w:u w:val="single"/>
        </w:rPr>
        <w:t>kolovoza</w:t>
      </w:r>
      <w:r w:rsidR="00856A54" w:rsidRPr="00185170">
        <w:rPr>
          <w:b/>
          <w:u w:val="single"/>
        </w:rPr>
        <w:t xml:space="preserve"> </w:t>
      </w:r>
      <w:r w:rsidR="007D3082">
        <w:rPr>
          <w:b/>
          <w:u w:val="single"/>
        </w:rPr>
        <w:t>2017</w:t>
      </w:r>
      <w:r w:rsidR="00856A54" w:rsidRPr="00185170">
        <w:rPr>
          <w:b/>
          <w:u w:val="single"/>
        </w:rPr>
        <w:t xml:space="preserve">. godine u </w:t>
      </w:r>
      <w:r w:rsidR="00465E7D" w:rsidRPr="00185170">
        <w:rPr>
          <w:b/>
          <w:u w:val="single"/>
        </w:rPr>
        <w:t>12.00</w:t>
      </w:r>
      <w:r w:rsidR="00856A54" w:rsidRPr="00185170">
        <w:rPr>
          <w:b/>
          <w:u w:val="single"/>
        </w:rPr>
        <w:t xml:space="preserve"> sati.</w:t>
      </w:r>
    </w:p>
    <w:p w:rsidRDefault="00856A54" w:rsidP="00856A54" w:rsidR="00856A54">
      <w:pPr>
        <w:pStyle w:val="Tijeloteksta-uvlaka2"/>
        <w:ind w:firstLine="0" w:left="1260"/>
      </w:pPr>
    </w:p>
    <w:p w:rsidRDefault="00856A54" w:rsidP="00580D63" w:rsidR="00856A54">
      <w:pPr>
        <w:pStyle w:val="Tijeloteksta-uvlaka2"/>
      </w:pPr>
      <w:r>
        <w:t>Ročište će se održati  i ako na njemu sudjeluje samo jedan ponuditelj.</w:t>
      </w:r>
    </w:p>
    <w:p w:rsidRDefault="00856A54" w:rsidP="00856A54" w:rsidR="00856A54">
      <w:pPr>
        <w:pStyle w:val="Tijeloteksta-uvlaka2"/>
        <w:ind w:firstLine="0" w:left="540"/>
      </w:pPr>
    </w:p>
    <w:p w:rsidRDefault="00580D63" w:rsidP="00580D63" w:rsidR="00856A54">
      <w:pPr>
        <w:pStyle w:val="Tijeloteksta-uvlaka2"/>
        <w:ind w:firstLine="0"/>
      </w:pPr>
      <w:r>
        <w:t xml:space="preserve">IV.     </w:t>
      </w:r>
      <w:r w:rsidR="00F44892">
        <w:t xml:space="preserve">Ovaj zaključak o prodaji  </w:t>
      </w:r>
      <w:r w:rsidR="00856A54">
        <w:t xml:space="preserve">objavit će se na </w:t>
      </w:r>
      <w:r w:rsidR="00913AF4">
        <w:t>e-</w:t>
      </w:r>
      <w:r w:rsidR="00856A54">
        <w:t>oglasnoj ploči Trgovačkog suda u Splitu,  te  u dnevnom tisku.</w:t>
      </w:r>
    </w:p>
    <w:p w:rsidRDefault="00856A54" w:rsidP="00856A54" w:rsidR="00856A54">
      <w:pPr>
        <w:ind w:left="720"/>
        <w:jc w:val="both"/>
      </w:pPr>
    </w:p>
    <w:p w:rsidRDefault="00856A54" w:rsidP="00580D63" w:rsidR="00856A54">
      <w:pPr>
        <w:ind w:firstLine="708"/>
        <w:jc w:val="both"/>
      </w:pPr>
      <w:r>
        <w:t>Stečajni upravitelj će Hrvatskoj gospodarskoj komori Zagreb i Visokom trgovačkom sudu Republike Hrvatske u Zagrebu do</w:t>
      </w:r>
      <w:r w:rsidR="004D5B67">
        <w:t xml:space="preserve">staviti podatke o nekretninama </w:t>
      </w:r>
      <w:r>
        <w:t xml:space="preserve">koje su predmet prodaje.  </w:t>
      </w:r>
    </w:p>
    <w:p w:rsidRDefault="00856A54" w:rsidP="00563774" w:rsidR="00856A54">
      <w:pPr>
        <w:jc w:val="both"/>
      </w:pPr>
    </w:p>
    <w:p w:rsidRDefault="00580D63" w:rsidP="00580D63" w:rsidR="00856A54">
      <w:pPr>
        <w:jc w:val="both"/>
      </w:pPr>
      <w:r>
        <w:t xml:space="preserve">V. </w:t>
      </w:r>
      <w:r w:rsidR="00FD2EE4">
        <w:tab/>
      </w:r>
      <w:r w:rsidR="00856A54">
        <w:t>Prodaju se nekretnine navedene u toč</w:t>
      </w:r>
      <w:r w:rsidR="005C1643">
        <w:t>ci</w:t>
      </w:r>
      <w:r w:rsidR="00856A54">
        <w:t xml:space="preserve"> </w:t>
      </w:r>
      <w:r w:rsidR="00856A54" w:rsidRPr="00B75963">
        <w:t>I.</w:t>
      </w:r>
      <w:r w:rsidR="00856A54">
        <w:t xml:space="preserve"> ovog zaključka</w:t>
      </w:r>
      <w:r w:rsidR="00574415">
        <w:t xml:space="preserve"> kako je označeno u točci a) do </w:t>
      </w:r>
      <w:r w:rsidR="00A8163F">
        <w:t>m</w:t>
      </w:r>
      <w:r w:rsidR="006A76AD">
        <w:t>) zaključka, te nekretnine navedene u točci II. ovo</w:t>
      </w:r>
      <w:r w:rsidR="004D5B67">
        <w:t>g</w:t>
      </w:r>
      <w:r w:rsidR="006A76AD">
        <w:t xml:space="preserve"> zaključka kako je označeno u točci a) do c).</w:t>
      </w:r>
    </w:p>
    <w:p w:rsidRDefault="00574415" w:rsidP="00574415" w:rsidR="00574415">
      <w:pPr>
        <w:ind w:left="720"/>
        <w:jc w:val="both"/>
      </w:pPr>
    </w:p>
    <w:p w:rsidRDefault="00856A54" w:rsidP="00580D63" w:rsidR="00856A54">
      <w:pPr>
        <w:ind w:firstLine="708"/>
        <w:jc w:val="both"/>
      </w:pPr>
      <w:r>
        <w:t xml:space="preserve">Nekretnine koje su predmet prodaje slobodne su </w:t>
      </w:r>
      <w:r w:rsidR="00A8163F">
        <w:t>od osoba i stvari trećih osoba</w:t>
      </w:r>
      <w:r w:rsidR="006B566D">
        <w:t xml:space="preserve">, te nekretnina navedenih u točci II. ovog zaključka. </w:t>
      </w:r>
    </w:p>
    <w:p w:rsidRDefault="00856A54" w:rsidP="00856A54" w:rsidR="00856A54">
      <w:pPr>
        <w:jc w:val="both"/>
      </w:pPr>
    </w:p>
    <w:p w:rsidRDefault="001B7A73" w:rsidP="00580D63" w:rsidR="00856A54">
      <w:pPr>
        <w:ind w:firstLine="708"/>
        <w:jc w:val="both"/>
      </w:pPr>
      <w:r>
        <w:t xml:space="preserve">Vrijednost pojedinih </w:t>
      </w:r>
      <w:r w:rsidR="00856A54">
        <w:t xml:space="preserve">nekretnina </w:t>
      </w:r>
      <w:r w:rsidR="00F44892">
        <w:t xml:space="preserve">po kojima će se kao po početnoj cijeni prodavati na </w:t>
      </w:r>
      <w:r w:rsidR="00A8163F">
        <w:t>osmoj</w:t>
      </w:r>
      <w:r w:rsidR="00F44892">
        <w:t xml:space="preserve"> javnoj dražbi </w:t>
      </w:r>
      <w:r w:rsidR="006A76AD">
        <w:t xml:space="preserve">utvrđena je u iznosima </w:t>
      </w:r>
      <w:r w:rsidR="00856A54">
        <w:t xml:space="preserve">koji su navedeni </w:t>
      </w:r>
      <w:r w:rsidR="003D6E75">
        <w:t>u točci I</w:t>
      </w:r>
      <w:r w:rsidR="00EB6303">
        <w:t>.</w:t>
      </w:r>
      <w:r w:rsidR="006A76AD">
        <w:t xml:space="preserve"> zaključka, odnosno na </w:t>
      </w:r>
      <w:r w:rsidR="00A8163F">
        <w:t>drugoj</w:t>
      </w:r>
      <w:r w:rsidR="006A76AD">
        <w:t xml:space="preserve"> javnoj dražbi za nekretnine navedene u točci II. zaključka.</w:t>
      </w:r>
    </w:p>
    <w:p w:rsidRDefault="00F44892" w:rsidP="00F44892" w:rsidR="00F44892">
      <w:pPr>
        <w:pStyle w:val="Odlomakpopisa"/>
      </w:pPr>
    </w:p>
    <w:p w:rsidRDefault="00856A54" w:rsidP="00580D63" w:rsidR="00856A54">
      <w:pPr>
        <w:ind w:firstLine="708"/>
        <w:jc w:val="both"/>
      </w:pPr>
      <w:r>
        <w:t xml:space="preserve">Ako se nekretnine ne prodaju niti na </w:t>
      </w:r>
      <w:r w:rsidR="00A8163F">
        <w:t>osmom</w:t>
      </w:r>
      <w:r>
        <w:t xml:space="preserve"> ročištu za prodaju po utvrđenim vrijednostima</w:t>
      </w:r>
      <w:r w:rsidR="001B7A73">
        <w:t xml:space="preserve"> iz točke I. rješenja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6A76AD" w:rsidP="00580D63" w:rsidR="006A76AD">
      <w:pPr>
        <w:ind w:firstLine="708"/>
        <w:jc w:val="both"/>
      </w:pPr>
      <w:r>
        <w:t xml:space="preserve">Ako se nekretnine ne prodaju niti na </w:t>
      </w:r>
      <w:r w:rsidR="00A8163F">
        <w:t>drugom</w:t>
      </w:r>
      <w:r>
        <w:t xml:space="preserve"> ročištu za prodaju po utvrđenim vrijednostima iz točke II. rješenja, na narednim ročištima za prodaju mogu se prodati za nižu vrijednost koju zaključkom odredi stečajni sudac. </w:t>
      </w:r>
    </w:p>
    <w:p w:rsidRDefault="006A76AD" w:rsidP="00856A54" w:rsidR="006A76AD">
      <w:pPr>
        <w:ind w:left="1080"/>
        <w:jc w:val="both"/>
      </w:pPr>
    </w:p>
    <w:p w:rsidRDefault="00856A54" w:rsidP="00580D63" w:rsidR="00856A54">
      <w:pPr>
        <w:ind w:firstLine="708"/>
        <w:jc w:val="both"/>
      </w:pPr>
      <w:r>
        <w:t xml:space="preserve">Sve poreze i pristojbe u svezi s prodajom  nekretnina snosi kupac. </w:t>
      </w:r>
    </w:p>
    <w:p w:rsidRDefault="00856A54" w:rsidP="00856A54" w:rsidR="00856A54">
      <w:pPr>
        <w:ind w:left="720"/>
        <w:jc w:val="both"/>
      </w:pPr>
    </w:p>
    <w:p w:rsidRDefault="007E7E62" w:rsidP="00580D63" w:rsidR="00F44892">
      <w:pPr>
        <w:jc w:val="both"/>
      </w:pPr>
      <w:r>
        <w:t xml:space="preserve">VI. </w:t>
      </w:r>
      <w:r w:rsidR="00F44892">
        <w:t xml:space="preserve">Pravo podnošenja pismenih ponuda i sudjelovanja na javnoj dražbi imaju: </w:t>
      </w:r>
    </w:p>
    <w:p w:rsidRDefault="00FD2EE4" w:rsidP="00FD2EE4" w:rsidR="00F44892">
      <w:pPr>
        <w:jc w:val="both"/>
      </w:pPr>
      <w:r>
        <w:t xml:space="preserve">- </w:t>
      </w:r>
      <w:r w:rsidR="00F44892">
        <w:t xml:space="preserve">domaće fizičke osobe uz prilaganje dokaza o identitetu, </w:t>
      </w:r>
    </w:p>
    <w:p w:rsidRDefault="00FD2EE4" w:rsidP="00FD2EE4" w:rsidR="00F44892">
      <w:pPr>
        <w:jc w:val="both"/>
      </w:pPr>
      <w:r>
        <w:t>-</w:t>
      </w:r>
      <w:r w:rsidR="00F44892">
        <w:t xml:space="preserve">domaće pravne osobe uz prilaganje izvornika ili javnobilježnički ovjerovljene preslike izvoda iz sudskog registra, </w:t>
      </w:r>
    </w:p>
    <w:p w:rsidRDefault="00FD2EE4" w:rsidP="00FD2EE4" w:rsidR="00F44892">
      <w:pPr>
        <w:jc w:val="both"/>
      </w:pPr>
      <w:r>
        <w:t xml:space="preserve">- </w:t>
      </w:r>
      <w:r w:rsidR="00F44892">
        <w:t>strane fizičke osobe uz prilaganje dokaza o ispunjenju zakonom propisanih uvjeta, te i javnobilježnički ovjerene preslike dokaza o identitetu prevedenog po sudskom tumaču,</w:t>
      </w:r>
    </w:p>
    <w:p w:rsidRDefault="00FD2EE4" w:rsidP="00FD2EE4" w:rsidR="00F44892">
      <w:pPr>
        <w:jc w:val="both"/>
      </w:pPr>
      <w:r>
        <w:lastRenderedPageBreak/>
        <w:t>-</w:t>
      </w:r>
      <w:r w:rsidR="00F44892">
        <w:t>strane pravne osobe uz prilaganje dokaza o ispunjenju zakonom propisanih uvjeta te i izvornika ili javnobilježnički ovjerovljene preslike izvoda iz sudskog registra</w:t>
      </w:r>
      <w:r w:rsidR="00D20EED">
        <w:t>, prevedenog po sudskom tumaču,</w:t>
      </w:r>
    </w:p>
    <w:p w:rsidRDefault="00FD2EE4" w:rsidP="00FD2EE4" w:rsidR="00D20EED">
      <w:pPr>
        <w:jc w:val="both"/>
      </w:pPr>
      <w:r>
        <w:t xml:space="preserve">- </w:t>
      </w:r>
      <w:r w:rsidR="00D20EED">
        <w:t>u</w:t>
      </w:r>
      <w:r w:rsidR="00F44892">
        <w:t>koliko navedene osobe zastupa punomoćnik, isti mora priložiti javnobilježnički ovjerenu specijalnu punomoć za zastupanje</w:t>
      </w:r>
      <w:r w:rsidR="00D20EED">
        <w:t>,</w:t>
      </w:r>
    </w:p>
    <w:p w:rsidRDefault="00FD2EE4" w:rsidP="00FD2EE4" w:rsidR="00F44892">
      <w:pPr>
        <w:jc w:val="both"/>
      </w:pPr>
      <w:r>
        <w:t xml:space="preserve">- </w:t>
      </w:r>
      <w:r w:rsidR="00F44892">
        <w:t xml:space="preserve">koje su </w:t>
      </w:r>
      <w:r w:rsidR="00F44892" w:rsidRPr="00C81C33">
        <w:rPr>
          <w:b/>
          <w:u w:val="single"/>
        </w:rPr>
        <w:t>zaključno sa</w:t>
      </w:r>
      <w:r w:rsidR="00F44892">
        <w:t xml:space="preserve">  </w:t>
      </w:r>
      <w:r w:rsidR="0033454F">
        <w:rPr>
          <w:b/>
          <w:u w:val="single"/>
        </w:rPr>
        <w:t>28</w:t>
      </w:r>
      <w:r w:rsidR="00A8163F">
        <w:rPr>
          <w:b/>
          <w:u w:val="single"/>
        </w:rPr>
        <w:t>. kolovoza 2017</w:t>
      </w:r>
      <w:r w:rsidR="00F44892" w:rsidRPr="00C81C33">
        <w:rPr>
          <w:b/>
          <w:u w:val="single"/>
        </w:rPr>
        <w:t>. godine</w:t>
      </w:r>
      <w:r w:rsidR="00F44892">
        <w:t xml:space="preserve">  uplatile osiguranje  u iznosu od </w:t>
      </w:r>
      <w:r w:rsidR="00F44892" w:rsidRPr="00C81C33">
        <w:rPr>
          <w:b/>
          <w:u w:val="single"/>
        </w:rPr>
        <w:t>10%</w:t>
      </w:r>
      <w:r w:rsidR="00F44892">
        <w:t xml:space="preserve"> od vrijednosti  nekretnina </w:t>
      </w:r>
      <w:r w:rsidR="00563774">
        <w:t xml:space="preserve">iz točke I. ovog zaključka </w:t>
      </w:r>
      <w:r w:rsidR="00F44892">
        <w:t xml:space="preserve">koje su predmet prodaje na račun sudskog depozita Trgovačkog suda u Splitu pri Hrvatskoj Poštanskoj Banci d.d. Zagreb </w:t>
      </w:r>
      <w:r w:rsidR="00F44892" w:rsidRPr="000039E1">
        <w:t xml:space="preserve">broj: </w:t>
      </w:r>
      <w:r w:rsidR="006544DE" w:rsidRPr="00D2675C">
        <w:rPr>
          <w:bCs/>
        </w:rPr>
        <w:t>HR1623900011300000664</w:t>
      </w:r>
      <w:r w:rsidR="00F44892">
        <w:t xml:space="preserve">, </w:t>
      </w:r>
      <w:r w:rsidR="00F44892" w:rsidRPr="00CB07D0">
        <w:t>koji se vodi kod Hrvatske poštanske banke d.d.,</w:t>
      </w:r>
      <w:r w:rsidR="00EB6303">
        <w:t xml:space="preserve"> model HR02,</w:t>
      </w:r>
      <w:r w:rsidR="00F44892">
        <w:t xml:space="preserve"> s naznakom za spis 4-484-13, </w:t>
      </w:r>
      <w:r w:rsidR="00F44892" w:rsidRPr="00CB07D0">
        <w:t>sa svrhom uplate: „</w:t>
      </w:r>
      <w:r w:rsidR="00F44892">
        <w:t>osiguranje</w:t>
      </w:r>
      <w:r w:rsidR="00F44892" w:rsidRPr="00CB07D0">
        <w:t>„ uz navođenje stvari koja se kupuje</w:t>
      </w:r>
      <w:r w:rsidR="00F44892">
        <w:t>.</w:t>
      </w:r>
    </w:p>
    <w:p w:rsidRDefault="00F44892" w:rsidP="00F44892" w:rsidR="00F44892">
      <w:pPr>
        <w:ind w:left="1080"/>
        <w:jc w:val="both"/>
      </w:pPr>
    </w:p>
    <w:p w:rsidRDefault="00F44892" w:rsidP="00FD2EE4" w:rsidR="00F44892">
      <w:pPr>
        <w:ind w:firstLine="708"/>
        <w:jc w:val="both"/>
      </w:pPr>
      <w:r>
        <w:t>Ponuda mora sadržavati sve podatke o ponuditelju (ime, prezime, adresu, OIB, ponuđenu cijenu i potpis za fizičku osobu, odnosno za pravnu osobu: tvrtku/naziv, sjedište, MBS, OIB, ponuđenu cijenu, puno ime i prezime ovlaštene osobe, sa potpisom i pečatom). Ponudi treba priložiti izvadak iz upisnika u koji je ponuditelj pravna osoba ili obrtnik  upisan te dokaz o plaćenoj jamčevini.</w:t>
      </w:r>
    </w:p>
    <w:p w:rsidRDefault="00856A54" w:rsidP="00856A54" w:rsidR="00856A54">
      <w:pPr>
        <w:jc w:val="both"/>
      </w:pPr>
    </w:p>
    <w:p w:rsidRDefault="00856A54" w:rsidP="00FD2EE4" w:rsidR="00856A54">
      <w:pPr>
        <w:ind w:firstLine="708"/>
        <w:jc w:val="both"/>
      </w:pPr>
      <w:r>
        <w:t xml:space="preserve">Sudionicima dražbe koji ne uspiju u nadmetanju </w:t>
      </w:r>
      <w:r w:rsidR="00B600A0">
        <w:t>osiguranje</w:t>
      </w:r>
      <w:r>
        <w:t xml:space="preserve"> </w:t>
      </w:r>
      <w:r w:rsidR="001B7A73">
        <w:t>će se vratiti</w:t>
      </w:r>
      <w:r>
        <w:t xml:space="preserve"> </w:t>
      </w:r>
      <w:r w:rsidR="00B600A0">
        <w:t xml:space="preserve">u roku 3 dana </w:t>
      </w:r>
      <w:r>
        <w:t>nakon zaključenja javne dražbe.</w:t>
      </w:r>
    </w:p>
    <w:p w:rsidRDefault="00856A54" w:rsidP="00856A54" w:rsidR="00856A54">
      <w:pPr>
        <w:ind w:left="1080"/>
        <w:jc w:val="both"/>
      </w:pPr>
    </w:p>
    <w:p w:rsidRDefault="00580D63" w:rsidP="00580D63" w:rsidR="00856A54" w:rsidRPr="00FD2EE4">
      <w:pPr>
        <w:jc w:val="both"/>
      </w:pPr>
      <w:r w:rsidRPr="00FD2EE4">
        <w:t xml:space="preserve">VII. </w:t>
      </w:r>
      <w:r w:rsidRPr="00FD2EE4">
        <w:tab/>
      </w:r>
      <w:r w:rsidR="00856A54" w:rsidRPr="00FD2EE4">
        <w:t>Kupac je  dužan uplatiti postignutu kupov</w:t>
      </w:r>
      <w:r w:rsidR="00B600A0" w:rsidRPr="00FD2EE4">
        <w:t>n</w:t>
      </w:r>
      <w:r w:rsidR="00856A54" w:rsidRPr="00FD2EE4">
        <w:t xml:space="preserve">inu u roku od 30 dana računajući  od dana  pravomoćnosti  rješenja o dosudi na račun sudskog depozita Trgovačkog suda u Splitu pri Hrvatskoj Poštanskoj Banci d.d. Zagreb broj: </w:t>
      </w:r>
      <w:r w:rsidR="006544DE" w:rsidRPr="00FD2EE4">
        <w:rPr>
          <w:bCs/>
        </w:rPr>
        <w:t xml:space="preserve">HR1623900011300000664 </w:t>
      </w:r>
      <w:r w:rsidR="00856A54" w:rsidRPr="00FD2EE4">
        <w:t xml:space="preserve">s naznakom  za spis </w:t>
      </w:r>
      <w:r w:rsidR="00B600A0" w:rsidRPr="00FD2EE4">
        <w:t>4</w:t>
      </w:r>
      <w:r w:rsidR="00856A54" w:rsidRPr="00FD2EE4">
        <w:t>-</w:t>
      </w:r>
      <w:r w:rsidR="00B600A0" w:rsidRPr="00FD2EE4">
        <w:t>484</w:t>
      </w:r>
      <w:r w:rsidR="00856A54" w:rsidRPr="00FD2EE4">
        <w:t>-</w:t>
      </w:r>
      <w:r w:rsidR="00B600A0" w:rsidRPr="00FD2EE4">
        <w:t>13</w:t>
      </w:r>
      <w:r w:rsidR="00856A54" w:rsidRPr="00FD2EE4">
        <w:t>.</w:t>
      </w:r>
    </w:p>
    <w:p w:rsidRDefault="00856A54" w:rsidP="00856A54" w:rsidR="00856A54">
      <w:pPr>
        <w:ind w:left="1080"/>
        <w:jc w:val="both"/>
      </w:pPr>
    </w:p>
    <w:p w:rsidRDefault="00856A54" w:rsidP="0028537B" w:rsidR="00856A54">
      <w:pPr>
        <w:ind w:firstLine="708"/>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856A54" w:rsidP="00856A54" w:rsidR="00856A54">
      <w:pPr>
        <w:jc w:val="both"/>
      </w:pPr>
    </w:p>
    <w:p w:rsidRDefault="00856A54" w:rsidP="0028537B" w:rsidR="00856A54">
      <w:pPr>
        <w:ind w:firstLine="708"/>
        <w:jc w:val="both"/>
      </w:pPr>
      <w:r>
        <w:t xml:space="preserve">Nekretnine će se  rješenjem o dosudi dosuditi kupcu koji ponudi najpovoljniju cijenu. </w:t>
      </w:r>
    </w:p>
    <w:p w:rsidRDefault="00C81C33" w:rsidP="00856A54" w:rsidR="00856A54">
      <w:pPr>
        <w:ind w:left="720"/>
        <w:jc w:val="both"/>
      </w:pPr>
      <w:r>
        <w:tab/>
      </w:r>
    </w:p>
    <w:p w:rsidRDefault="00856A54" w:rsidP="0028537B" w:rsidR="00856A54">
      <w:pPr>
        <w:ind w:firstLine="708"/>
        <w:jc w:val="both"/>
      </w:pPr>
      <w:r>
        <w:t>Nekretnine će se dosuditi i  kupcima koji su  ponudili nižu cijenu  prema veličini  ponuđene cijene, ako kupci koji su ponudili veću cijenu ne polože kupov</w:t>
      </w:r>
      <w:r w:rsidR="00B34130">
        <w:t>n</w:t>
      </w:r>
      <w:r>
        <w:t>inu u roku  iz toč</w:t>
      </w:r>
      <w:r w:rsidR="00B454E8">
        <w:t>ke</w:t>
      </w:r>
      <w:r>
        <w:t xml:space="preserve"> </w:t>
      </w:r>
      <w:r w:rsidR="00FD2EE4">
        <w:t>VII</w:t>
      </w:r>
      <w:r w:rsidRPr="003A4308">
        <w:t>.</w:t>
      </w:r>
      <w:r>
        <w:t xml:space="preserve"> ovog zaključka.</w:t>
      </w:r>
    </w:p>
    <w:p w:rsidRDefault="00856A54" w:rsidP="00856A54" w:rsidR="00856A54">
      <w:pPr>
        <w:ind w:left="1080"/>
        <w:jc w:val="both"/>
      </w:pPr>
      <w:r>
        <w:t xml:space="preserve"> </w:t>
      </w:r>
    </w:p>
    <w:p w:rsidRDefault="00856A54" w:rsidP="0028537B" w:rsidR="00856A54">
      <w:pPr>
        <w:ind w:firstLine="708"/>
        <w:jc w:val="both"/>
      </w:pPr>
      <w:r>
        <w:t>Osoba koja ima zakons</w:t>
      </w:r>
      <w:r w:rsidR="00A8163F">
        <w:t xml:space="preserve">ko ili ugovorno pravo prvokupa </w:t>
      </w:r>
      <w:r>
        <w:t>ima prednost pred najpovoljnijim ponuditeljem ako odmah po zaključenju dražbe izjavi da imovinu kupuje uz iste uvjete.</w:t>
      </w:r>
    </w:p>
    <w:p w:rsidRDefault="00856A54" w:rsidP="00856A54" w:rsidR="00856A54">
      <w:pPr>
        <w:ind w:left="720"/>
        <w:jc w:val="both"/>
      </w:pPr>
    </w:p>
    <w:p w:rsidRDefault="00856A54" w:rsidP="0028537B" w:rsidR="00856A54">
      <w:pPr>
        <w:ind w:firstLine="708"/>
        <w:jc w:val="both"/>
      </w:pPr>
      <w:r>
        <w:t>U rješenju o dosudi nekretnina sud će odrediti da se nakon pravomoćnosti  tog rješenja  i nakon što kupac položi kupov</w:t>
      </w:r>
      <w:r w:rsidR="000A5F4B">
        <w:t>n</w:t>
      </w:r>
      <w:r>
        <w:t>inu</w:t>
      </w:r>
      <w:r w:rsidR="000A5F4B">
        <w:t>,</w:t>
      </w:r>
      <w:r w:rsidR="00A8163F">
        <w:t xml:space="preserve"> to rješenje položi u </w:t>
      </w:r>
      <w:r>
        <w:t xml:space="preserve">polog isprava Općinskog suda u </w:t>
      </w:r>
      <w:r w:rsidR="000A5F4B">
        <w:t xml:space="preserve">Osijeku, zemljišno-knjižni odjel, za K.O. Osijek. </w:t>
      </w:r>
    </w:p>
    <w:p w:rsidRDefault="000A5F4B" w:rsidP="000A5F4B" w:rsidR="000A5F4B">
      <w:pPr>
        <w:jc w:val="both"/>
      </w:pPr>
    </w:p>
    <w:p w:rsidRDefault="00B454E8" w:rsidP="0028537B" w:rsidR="00856A54">
      <w:pPr>
        <w:ind w:firstLine="708"/>
        <w:jc w:val="both"/>
      </w:pPr>
      <w:r>
        <w:t xml:space="preserve">Nakon </w:t>
      </w:r>
      <w:r w:rsidR="00856A54">
        <w:t>pravomoćnosti rješenja o dosudi nekretnina i nakon što kupac položi kupov</w:t>
      </w:r>
      <w:r w:rsidR="000A5F4B">
        <w:t>n</w:t>
      </w:r>
      <w:r w:rsidR="00856A54">
        <w:t xml:space="preserve">inu sud će donijeti zaključak o predaji nekretnina kupcu čime kupac stupa u posjed nekretnina. </w:t>
      </w:r>
    </w:p>
    <w:p w:rsidRDefault="00856A54" w:rsidP="00856A54" w:rsidR="00856A54">
      <w:pPr>
        <w:jc w:val="both"/>
      </w:pPr>
    </w:p>
    <w:p w:rsidRDefault="00856A54" w:rsidP="0028537B" w:rsidR="00856A54">
      <w:pPr>
        <w:ind w:firstLine="708"/>
        <w:jc w:val="both"/>
      </w:pPr>
      <w:r>
        <w:lastRenderedPageBreak/>
        <w:t xml:space="preserve">Prodaja se obavlja po načelu „viđeno – kupljeno“, što isključuje sve naknadne prigovore kupca. </w:t>
      </w:r>
    </w:p>
    <w:p w:rsidRDefault="00856A54" w:rsidP="00856A54" w:rsidR="00856A54">
      <w:pPr>
        <w:jc w:val="both"/>
      </w:pPr>
    </w:p>
    <w:p w:rsidRDefault="00856A54" w:rsidP="0028537B" w:rsidR="00C97D2F">
      <w:pPr>
        <w:ind w:firstLine="708"/>
        <w:jc w:val="both"/>
      </w:pPr>
      <w:r>
        <w:t xml:space="preserve">Osobe zainteresirane za kupnju mogu razgledati nekretnine  koje su predmet  prodaje svakim radnim danom po prethodnom dogovoru sa stečajnim upraviteljem </w:t>
      </w:r>
      <w:r w:rsidR="004D5B67">
        <w:t>Ivan Sunara</w:t>
      </w:r>
      <w:r>
        <w:t xml:space="preserve"> </w:t>
      </w:r>
      <w:r w:rsidR="00235B20">
        <w:t xml:space="preserve">na </w:t>
      </w:r>
      <w:r w:rsidRPr="007D5591">
        <w:t xml:space="preserve">mob. br: </w:t>
      </w:r>
      <w:r w:rsidR="006544DE" w:rsidRPr="00F51D97">
        <w:rPr>
          <w:szCs w:val="20"/>
          <w:lang w:val="en-AU"/>
        </w:rPr>
        <w:t>099 70 399 07</w:t>
      </w:r>
      <w:r>
        <w:t>. Kod stečajnog upravitelja može se dobiti na uvid sva raspoloživa dokumentacija koja se odnosi na nekretnine koje su predmet  prodaje.</w:t>
      </w:r>
    </w:p>
    <w:p w:rsidRDefault="006544DE" w:rsidP="006544DE" w:rsidR="006544DE">
      <w:pPr>
        <w:tabs>
          <w:tab w:pos="1260" w:val="left"/>
        </w:tabs>
      </w:pPr>
    </w:p>
    <w:p w:rsidRDefault="00DA5B4C" w:rsidP="00A248DB" w:rsidR="00DA5B4C">
      <w:pPr>
        <w:tabs>
          <w:tab w:pos="1260" w:val="left"/>
        </w:tabs>
        <w:jc w:val="center"/>
      </w:pPr>
      <w:r>
        <w:t>Obrazloženje</w:t>
      </w:r>
    </w:p>
    <w:p w:rsidRDefault="00DC0427" w:rsidP="00DC0427" w:rsidR="00DC0427"/>
    <w:p w:rsidRDefault="00C23084" w:rsidP="00C23084" w:rsidR="00C23084">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C23084" w:rsidP="00C23084" w:rsidR="00C23084">
      <w:pPr>
        <w:tabs>
          <w:tab w:pos="6810" w:val="left"/>
        </w:tabs>
        <w:jc w:val="both"/>
      </w:pPr>
    </w:p>
    <w:p w:rsidRDefault="00C23084" w:rsidP="00580D63" w:rsidR="00580D63">
      <w:pPr>
        <w:jc w:val="both"/>
      </w:pPr>
      <w:r>
        <w:tab/>
      </w:r>
      <w:r w:rsidR="00580D63">
        <w:t xml:space="preserve">Rješenjem ovog suda pod gornjim poslovnim brojem od 06. listopada 2016. godine stečajni upravitelj Perica Mitrović iz Osijeka razriješen dužnosti stečajnog upravitelja u ovom stečajnom postupku, te je za novog stečajnog upravitelja imenovan Ivan Sunara iz Splita, A.B. Šimića 20. </w:t>
      </w:r>
    </w:p>
    <w:p w:rsidRDefault="007B6657" w:rsidP="00580D63" w:rsidR="007B6657">
      <w:pPr>
        <w:jc w:val="both"/>
      </w:pPr>
    </w:p>
    <w:p w:rsidRDefault="000E47E2" w:rsidP="00335D44" w:rsidR="000E47E2">
      <w:pPr>
        <w:jc w:val="both"/>
      </w:pPr>
      <w:r>
        <w:t xml:space="preserve">  </w:t>
      </w:r>
      <w:r>
        <w:tab/>
        <w:t xml:space="preserve">Podneskom od </w:t>
      </w:r>
      <w:r w:rsidR="002E1920">
        <w:t>01. listopada</w:t>
      </w:r>
      <w:r w:rsidR="0065073D">
        <w:t xml:space="preserve"> 2015. godine</w:t>
      </w:r>
      <w:r>
        <w:t xml:space="preserve"> </w:t>
      </w:r>
      <w:r w:rsidR="002E1920">
        <w:t xml:space="preserve">vjerovnik  Zagrebačka banka d.d. je predložila </w:t>
      </w:r>
      <w:r>
        <w:t xml:space="preserve">sudu donijeti odluku </w:t>
      </w:r>
      <w:r w:rsidR="002E1920">
        <w:t xml:space="preserve">da održavanje javnih dražbi povjeri javnom bilježniku u Osijeku </w:t>
      </w:r>
      <w:r>
        <w:t>o prodaji imovine stečajnog dužnika.</w:t>
      </w:r>
    </w:p>
    <w:p w:rsidRDefault="007E7E62" w:rsidP="00335D44" w:rsidR="007E7E62">
      <w:pPr>
        <w:jc w:val="both"/>
      </w:pPr>
    </w:p>
    <w:p w:rsidRDefault="007E7E62" w:rsidP="00335D44" w:rsidR="007E7E62">
      <w:pPr>
        <w:jc w:val="both"/>
      </w:pPr>
      <w:r>
        <w:tab/>
        <w:t xml:space="preserve">Rješenjem ovog suda pod gornjim poslovnim brojem od 07. lipnja 2016. godine određena je prodaja nekretnina navedenih u točci II. ovog zaključka. </w:t>
      </w:r>
    </w:p>
    <w:p w:rsidRDefault="000E47E2" w:rsidP="007B6657" w:rsidR="000E47E2" w:rsidRPr="00172053"/>
    <w:p w:rsidRDefault="002E1920" w:rsidP="00235B20" w:rsidR="00235B20">
      <w:pPr>
        <w:ind w:firstLine="708"/>
        <w:jc w:val="both"/>
      </w:pPr>
      <w:r>
        <w:t>Slijedom navedenog, valjalo je od</w:t>
      </w:r>
      <w:r w:rsidR="004D5B67">
        <w:t>l</w:t>
      </w:r>
      <w:r>
        <w:t>učiti kao u izreci ovog zaključka</w:t>
      </w:r>
      <w:r w:rsidR="00235B20">
        <w:t>.</w:t>
      </w:r>
    </w:p>
    <w:p w:rsidRDefault="008E27B5" w:rsidP="00DA5B4C" w:rsidR="008E27B5">
      <w:pPr>
        <w:jc w:val="both"/>
      </w:pPr>
    </w:p>
    <w:p w:rsidRDefault="00B81008" w:rsidP="0047278C" w:rsidR="00DA5B4C">
      <w:pPr>
        <w:ind w:firstLine="540"/>
        <w:jc w:val="center"/>
      </w:pPr>
      <w:r>
        <w:t>U</w:t>
      </w:r>
      <w:r w:rsidR="00DA5B4C">
        <w:t xml:space="preserve">  Splitu,  </w:t>
      </w:r>
      <w:r w:rsidR="00BD4108">
        <w:t>13. srpnja</w:t>
      </w:r>
      <w:r w:rsidR="00580D63">
        <w:t xml:space="preserve"> 2017</w:t>
      </w:r>
      <w:r w:rsidR="00335D44">
        <w:t xml:space="preserve">. godine </w:t>
      </w:r>
    </w:p>
    <w:p w:rsidRDefault="00DA5B4C" w:rsidP="004D5B67" w:rsidR="00DA5B4C">
      <w:pPr>
        <w:ind w:firstLine="708" w:left="3540"/>
      </w:pPr>
      <w:r>
        <w:tab/>
      </w:r>
      <w:r w:rsidR="00335D44">
        <w:t xml:space="preserve">                            </w:t>
      </w:r>
      <w:r w:rsidR="00B81008">
        <w:t xml:space="preserve">  </w:t>
      </w:r>
      <w:r w:rsidR="004D5B67">
        <w:tab/>
      </w:r>
      <w:r w:rsidR="004D5B67">
        <w:tab/>
      </w:r>
      <w:r w:rsidR="00602026">
        <w:t>SUDAC</w:t>
      </w:r>
    </w:p>
    <w:p w:rsidRDefault="00EA50E1" w:rsidP="00B42FDE" w:rsidR="00EA50E1">
      <w:pPr>
        <w:jc w:val="both"/>
      </w:pPr>
    </w:p>
    <w:p w:rsidRDefault="00BB6618" w:rsidP="00B42FDE" w:rsidR="00BB6618">
      <w:pPr>
        <w:jc w:val="both"/>
      </w:pPr>
    </w:p>
    <w:p w:rsidRDefault="00335D44" w:rsidP="00335D44"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492973" w:rsidR="00492973">
      <w:pPr>
        <w:numPr>
          <w:ilvl w:val="0"/>
          <w:numId w:val="1"/>
        </w:numPr>
        <w:jc w:val="both"/>
      </w:pPr>
      <w:r>
        <w:t>S</w:t>
      </w:r>
      <w:r w:rsidR="00DA5B4C">
        <w:t>tečajn</w:t>
      </w:r>
      <w:r>
        <w:t>o</w:t>
      </w:r>
      <w:r w:rsidR="007B6657">
        <w:t>m upravitelju</w:t>
      </w:r>
      <w:r>
        <w:t xml:space="preserve"> uz nalog da oglas o donošenju zaključka objavi u dnevnom tisku te da HGK Zagreb i VTS RH Zagreb dostavi podatke o nekretnin</w:t>
      </w:r>
      <w:r w:rsidR="00484CF5">
        <w:t>ama koje su</w:t>
      </w:r>
      <w:r>
        <w:t xml:space="preserve"> predmet prodaje</w:t>
      </w:r>
      <w:r w:rsidR="00FC6EEE">
        <w:t xml:space="preserve"> </w:t>
      </w:r>
    </w:p>
    <w:p w:rsidRDefault="00D46C86" w:rsidP="00D46C86" w:rsidR="004D5B67">
      <w:pPr>
        <w:numPr>
          <w:ilvl w:val="0"/>
          <w:numId w:val="16"/>
        </w:numPr>
        <w:jc w:val="both"/>
      </w:pPr>
      <w:r>
        <w:t>razlučn</w:t>
      </w:r>
      <w:r w:rsidR="004D5B67">
        <w:t>o</w:t>
      </w:r>
      <w:r>
        <w:t>m</w:t>
      </w:r>
      <w:r w:rsidR="00C23084">
        <w:t xml:space="preserve"> vjerovni</w:t>
      </w:r>
      <w:r w:rsidR="004D5B67">
        <w:t>ku</w:t>
      </w:r>
      <w:r w:rsidR="00C23084">
        <w:t xml:space="preserve"> Zagrebačka banka d.d. Zagreb</w:t>
      </w:r>
      <w:r w:rsidR="00484CF5">
        <w:t>, Trg bana Jelačića 10</w:t>
      </w:r>
    </w:p>
    <w:p w:rsidRDefault="00412C89" w:rsidP="00D46C86" w:rsidR="00412C89">
      <w:pPr>
        <w:numPr>
          <w:ilvl w:val="0"/>
          <w:numId w:val="16"/>
        </w:numPr>
        <w:jc w:val="both"/>
      </w:pPr>
      <w:r>
        <w:t>Porezna uprava Split</w:t>
      </w:r>
    </w:p>
    <w:p w:rsidRDefault="00484CF5" w:rsidP="00D46C86" w:rsidR="00484CF5">
      <w:pPr>
        <w:numPr>
          <w:ilvl w:val="0"/>
          <w:numId w:val="16"/>
        </w:numPr>
        <w:jc w:val="both"/>
      </w:pPr>
      <w:r>
        <w:t>Porezna uprava Osijek</w:t>
      </w:r>
    </w:p>
    <w:p w:rsidRDefault="001C1255" w:rsidP="00D46C86" w:rsidR="001C1255">
      <w:pPr>
        <w:numPr>
          <w:ilvl w:val="0"/>
          <w:numId w:val="16"/>
        </w:numPr>
        <w:jc w:val="both"/>
      </w:pPr>
      <w:r>
        <w:t>Županijsko državno odvjetništvo u Splitu,Građansko-upravni odjel</w:t>
      </w:r>
    </w:p>
    <w:p w:rsidRDefault="002E1920" w:rsidP="00D46C86" w:rsidR="002E1920">
      <w:pPr>
        <w:numPr>
          <w:ilvl w:val="0"/>
          <w:numId w:val="16"/>
        </w:numPr>
        <w:jc w:val="both"/>
      </w:pPr>
      <w:r>
        <w:t xml:space="preserve">javna bilježnica Dragica Dumančić </w:t>
      </w:r>
      <w:r w:rsidR="004D5B67">
        <w:t xml:space="preserve">uz dopis </w:t>
      </w:r>
    </w:p>
    <w:p w:rsidRDefault="004D5B67" w:rsidP="004D5B67" w:rsidR="004D5B67">
      <w:pPr>
        <w:numPr>
          <w:ilvl w:val="0"/>
          <w:numId w:val="16"/>
        </w:numPr>
        <w:jc w:val="both"/>
      </w:pPr>
      <w:r>
        <w:t>COLUMBUS d.o.o</w:t>
      </w:r>
      <w:r w:rsidR="00017C01">
        <w:t xml:space="preserve">., Martina Divalta 111, Osijek i </w:t>
      </w:r>
      <w:r w:rsidR="00017C01" w:rsidRPr="00017C01">
        <w:t>Maršala Tita 101, Suza</w:t>
      </w:r>
    </w:p>
    <w:p w:rsidRDefault="004D5B67" w:rsidP="004D5B67" w:rsidR="004D5B67">
      <w:pPr>
        <w:numPr>
          <w:ilvl w:val="0"/>
          <w:numId w:val="16"/>
        </w:numPr>
        <w:jc w:val="both"/>
      </w:pPr>
      <w:r>
        <w:t>Kata Mačković</w:t>
      </w:r>
      <w:r w:rsidR="00017C01">
        <w:t>,</w:t>
      </w:r>
      <w:r>
        <w:t xml:space="preserve"> </w:t>
      </w:r>
      <w:r w:rsidR="00017C01">
        <w:t>Martina Divalta 111, Osijek</w:t>
      </w:r>
    </w:p>
    <w:p w:rsidRDefault="004D5B67" w:rsidP="004D5B67" w:rsidR="004D5B67">
      <w:pPr>
        <w:numPr>
          <w:ilvl w:val="0"/>
          <w:numId w:val="16"/>
        </w:numPr>
        <w:jc w:val="both"/>
      </w:pPr>
      <w:r>
        <w:t xml:space="preserve">Ilija </w:t>
      </w:r>
      <w:r w:rsidR="00017C01">
        <w:t xml:space="preserve">Milić, </w:t>
      </w:r>
      <w:r w:rsidR="004438E5">
        <w:t>Ulica Jela 77, Osijek</w:t>
      </w:r>
      <w:r w:rsidR="00017C01">
        <w:t xml:space="preserve"> </w:t>
      </w:r>
    </w:p>
    <w:p w:rsidRDefault="00EB6303" w:rsidP="00D46C86" w:rsidR="00EB6303">
      <w:pPr>
        <w:numPr>
          <w:ilvl w:val="0"/>
          <w:numId w:val="16"/>
        </w:numPr>
        <w:jc w:val="both"/>
      </w:pPr>
      <w:r>
        <w:t xml:space="preserve">e-oglasna ploča </w:t>
      </w:r>
    </w:p>
    <w:p w:rsidRDefault="00EB6303" w:rsidP="0028537B" w:rsidR="007E34FC">
      <w:pPr>
        <w:numPr>
          <w:ilvl w:val="0"/>
          <w:numId w:val="16"/>
        </w:numPr>
        <w:jc w:val="both"/>
      </w:pPr>
      <w:r>
        <w:t>spis</w:t>
      </w:r>
    </w:p>
    <w:sectPr w:rsidSect="00335D44"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970698"/>
      <w:docPartObj>
        <w:docPartGallery w:val="Page Numbers (Bottom of Page)"/>
        <w:docPartUnique/>
      </w:docPartObj>
    </w:sdtPr>
    <w:sdtEndPr/>
    <w:sdtContent>
      <w:p w:rsidRDefault="00502C5A" w:rsidR="00502C5A">
        <w:pPr>
          <w:pStyle w:val="Podnoje"/>
          <w:jc w:val="center"/>
        </w:pPr>
        <w:r>
          <w:fldChar w:fldCharType="begin"/>
        </w:r>
        <w:r>
          <w:instrText>PAGE   \* MERGEFORMAT</w:instrText>
        </w:r>
        <w:r>
          <w:fldChar w:fldCharType="separate"/>
        </w:r>
        <w:r w:rsidR="00472F19">
          <w:rPr>
            <w:noProof/>
          </w:rPr>
          <w:t>5</w:t>
        </w:r>
        <w:r>
          <w:fldChar w:fldCharType="end"/>
        </w:r>
      </w:p>
    </w:sdtContent>
  </w:sdt>
  <w:p w:rsidRDefault="00502C5A" w:rsidR="00502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91ED9">
      <w:t>4.</w:t>
    </w:r>
    <w:r w:rsidR="00335D44">
      <w:t>S</w:t>
    </w:r>
    <w:r w:rsidR="001E61FB">
      <w:t>t</w:t>
    </w:r>
    <w:r w:rsidR="00335D44">
      <w:t>-</w:t>
    </w:r>
    <w:r w:rsidR="00C23084">
      <w:t>484</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254F8D">
      <w:t>.</w:t>
    </w:r>
    <w:r>
      <w:t>S</w:t>
    </w:r>
    <w:r w:rsidR="001E61FB">
      <w:t>t</w:t>
    </w:r>
    <w:r>
      <w:t>-</w:t>
    </w:r>
    <w:r w:rsidR="00C23084">
      <w:t>484</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C81A10"/>
    <w:multiLevelType w:val="hybridMultilevel"/>
    <w:tmpl w:val="F47CE0BC"/>
    <w:lvl w:tplc="0006483E"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0D27E55"/>
    <w:multiLevelType w:val="hybridMultilevel"/>
    <w:tmpl w:val="C3B0BC82"/>
    <w:lvl w:tplc="D1D0BB66"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4D7D7DAD"/>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16059AA"/>
    <w:multiLevelType w:val="hybridMultilevel"/>
    <w:tmpl w:val="44420F0E"/>
    <w:lvl w:tplc="5FAE1104" w:ilvl="0">
      <w:start w:val="3"/>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1">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2">
    <w:nsid w:val="63493ED1"/>
    <w:multiLevelType w:val="hybridMultilevel"/>
    <w:tmpl w:val="5E0EAF7E"/>
    <w:lvl w:tplc="916A06FC" w:ilvl="0">
      <w:start w:val="4"/>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3">
    <w:nsid w:val="70234E14"/>
    <w:multiLevelType w:val="hybridMultilevel"/>
    <w:tmpl w:val="09DEDC46"/>
    <w:lvl w:tplc="4CDE67FE"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2184721"/>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78B80E11"/>
    <w:multiLevelType w:val="hybridMultilevel"/>
    <w:tmpl w:val="7D6869B4"/>
    <w:lvl w:tplc="B97415E0" w:ilvl="0">
      <w:start w:val="7"/>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4"/>
  </w:num>
  <w:num w:numId="8">
    <w:abstractNumId w:val="11"/>
  </w:num>
  <w:num w:numId="9">
    <w:abstractNumId w:val="10"/>
  </w:num>
  <w:num w:numId="10">
    <w:abstractNumId w:val="14"/>
  </w:num>
  <w:num w:numId="11">
    <w:abstractNumId w:val="12"/>
  </w:num>
  <w:num w:numId="12">
    <w:abstractNumId w:val="15"/>
  </w:num>
  <w:num w:numId="13">
    <w:abstractNumId w:val="13"/>
  </w:num>
  <w:num w:numId="14">
    <w:abstractNumId w:val="1"/>
  </w:num>
  <w:num w:numId="15">
    <w:abstractNumId w:val="7"/>
  </w:num>
  <w:num w:numId="16">
    <w:abstractNumId w:val="9"/>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3295"/>
    <w:rsid w:val="000039E1"/>
    <w:rsid w:val="000074B5"/>
    <w:rsid w:val="0001236C"/>
    <w:rsid w:val="000145CE"/>
    <w:rsid w:val="00017C01"/>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850CE"/>
    <w:rsid w:val="00092165"/>
    <w:rsid w:val="000935BA"/>
    <w:rsid w:val="000A0D95"/>
    <w:rsid w:val="000A2361"/>
    <w:rsid w:val="000A39EC"/>
    <w:rsid w:val="000A4722"/>
    <w:rsid w:val="000A5F4B"/>
    <w:rsid w:val="000A67E1"/>
    <w:rsid w:val="000B4C3D"/>
    <w:rsid w:val="000B4EA9"/>
    <w:rsid w:val="000C1BE8"/>
    <w:rsid w:val="000C5C4C"/>
    <w:rsid w:val="000C66CC"/>
    <w:rsid w:val="000D10EB"/>
    <w:rsid w:val="000D1A61"/>
    <w:rsid w:val="000D2299"/>
    <w:rsid w:val="000D2E8C"/>
    <w:rsid w:val="000D3719"/>
    <w:rsid w:val="000D37ED"/>
    <w:rsid w:val="000D6131"/>
    <w:rsid w:val="000E2773"/>
    <w:rsid w:val="000E47E2"/>
    <w:rsid w:val="000E4DF6"/>
    <w:rsid w:val="000E5663"/>
    <w:rsid w:val="000E5675"/>
    <w:rsid w:val="000F0349"/>
    <w:rsid w:val="000F31E5"/>
    <w:rsid w:val="000F78BD"/>
    <w:rsid w:val="00101A4D"/>
    <w:rsid w:val="00110A56"/>
    <w:rsid w:val="00112532"/>
    <w:rsid w:val="0012248D"/>
    <w:rsid w:val="0012344C"/>
    <w:rsid w:val="00124432"/>
    <w:rsid w:val="00124D59"/>
    <w:rsid w:val="00125119"/>
    <w:rsid w:val="00134A68"/>
    <w:rsid w:val="00142BEC"/>
    <w:rsid w:val="00144973"/>
    <w:rsid w:val="001466BE"/>
    <w:rsid w:val="00155BD5"/>
    <w:rsid w:val="0016151C"/>
    <w:rsid w:val="00163351"/>
    <w:rsid w:val="001661F7"/>
    <w:rsid w:val="00166C8A"/>
    <w:rsid w:val="00181128"/>
    <w:rsid w:val="001815A1"/>
    <w:rsid w:val="00183C14"/>
    <w:rsid w:val="00185170"/>
    <w:rsid w:val="00185599"/>
    <w:rsid w:val="00187CD8"/>
    <w:rsid w:val="00192ACD"/>
    <w:rsid w:val="001938F9"/>
    <w:rsid w:val="001A1504"/>
    <w:rsid w:val="001A1CF7"/>
    <w:rsid w:val="001A2A74"/>
    <w:rsid w:val="001A63FB"/>
    <w:rsid w:val="001B1BC8"/>
    <w:rsid w:val="001B20DA"/>
    <w:rsid w:val="001B7A73"/>
    <w:rsid w:val="001C1255"/>
    <w:rsid w:val="001C193C"/>
    <w:rsid w:val="001C1DA0"/>
    <w:rsid w:val="001C1FC2"/>
    <w:rsid w:val="001C6F80"/>
    <w:rsid w:val="001D124A"/>
    <w:rsid w:val="001D4D49"/>
    <w:rsid w:val="001D77E8"/>
    <w:rsid w:val="001D7B89"/>
    <w:rsid w:val="001E61FB"/>
    <w:rsid w:val="001F0012"/>
    <w:rsid w:val="001F458E"/>
    <w:rsid w:val="001F4C34"/>
    <w:rsid w:val="001F7364"/>
    <w:rsid w:val="002019FA"/>
    <w:rsid w:val="00206478"/>
    <w:rsid w:val="00206A9C"/>
    <w:rsid w:val="00206F14"/>
    <w:rsid w:val="0021568E"/>
    <w:rsid w:val="00216688"/>
    <w:rsid w:val="002169B6"/>
    <w:rsid w:val="00221273"/>
    <w:rsid w:val="0022640A"/>
    <w:rsid w:val="0022666C"/>
    <w:rsid w:val="00231D6D"/>
    <w:rsid w:val="00233C83"/>
    <w:rsid w:val="00235B20"/>
    <w:rsid w:val="00244A35"/>
    <w:rsid w:val="002457A1"/>
    <w:rsid w:val="00246870"/>
    <w:rsid w:val="00246C53"/>
    <w:rsid w:val="00247924"/>
    <w:rsid w:val="002520AE"/>
    <w:rsid w:val="00254F8D"/>
    <w:rsid w:val="002565B4"/>
    <w:rsid w:val="00257B0F"/>
    <w:rsid w:val="00257D3C"/>
    <w:rsid w:val="0026465C"/>
    <w:rsid w:val="00264D8B"/>
    <w:rsid w:val="00266C45"/>
    <w:rsid w:val="00267286"/>
    <w:rsid w:val="00267FAB"/>
    <w:rsid w:val="00271529"/>
    <w:rsid w:val="002736EB"/>
    <w:rsid w:val="002756B8"/>
    <w:rsid w:val="00276C5A"/>
    <w:rsid w:val="0028280D"/>
    <w:rsid w:val="0028537B"/>
    <w:rsid w:val="002924D1"/>
    <w:rsid w:val="00292CC1"/>
    <w:rsid w:val="0029621B"/>
    <w:rsid w:val="002A11F8"/>
    <w:rsid w:val="002A1312"/>
    <w:rsid w:val="002A76C4"/>
    <w:rsid w:val="002B16B7"/>
    <w:rsid w:val="002B2895"/>
    <w:rsid w:val="002B3D28"/>
    <w:rsid w:val="002B5452"/>
    <w:rsid w:val="002C02B2"/>
    <w:rsid w:val="002C6C33"/>
    <w:rsid w:val="002C6EF5"/>
    <w:rsid w:val="002C7585"/>
    <w:rsid w:val="002E1920"/>
    <w:rsid w:val="002E427A"/>
    <w:rsid w:val="002E71FF"/>
    <w:rsid w:val="002F4108"/>
    <w:rsid w:val="002F4D39"/>
    <w:rsid w:val="00303417"/>
    <w:rsid w:val="00317C0B"/>
    <w:rsid w:val="00323BCC"/>
    <w:rsid w:val="003278BF"/>
    <w:rsid w:val="003279EF"/>
    <w:rsid w:val="00327C7E"/>
    <w:rsid w:val="0033454F"/>
    <w:rsid w:val="00335D44"/>
    <w:rsid w:val="00340747"/>
    <w:rsid w:val="00340B1B"/>
    <w:rsid w:val="00343439"/>
    <w:rsid w:val="00343680"/>
    <w:rsid w:val="0034410A"/>
    <w:rsid w:val="00344989"/>
    <w:rsid w:val="00346CCA"/>
    <w:rsid w:val="00350BA9"/>
    <w:rsid w:val="003512D9"/>
    <w:rsid w:val="00352358"/>
    <w:rsid w:val="00356208"/>
    <w:rsid w:val="00356DBC"/>
    <w:rsid w:val="00357791"/>
    <w:rsid w:val="00360047"/>
    <w:rsid w:val="003660DC"/>
    <w:rsid w:val="0036672C"/>
    <w:rsid w:val="00375117"/>
    <w:rsid w:val="003757E6"/>
    <w:rsid w:val="00375AFB"/>
    <w:rsid w:val="00377C2E"/>
    <w:rsid w:val="003847C0"/>
    <w:rsid w:val="00386897"/>
    <w:rsid w:val="00391ED9"/>
    <w:rsid w:val="003A1B32"/>
    <w:rsid w:val="003A3B6A"/>
    <w:rsid w:val="003A3E60"/>
    <w:rsid w:val="003A4308"/>
    <w:rsid w:val="003A5465"/>
    <w:rsid w:val="003B1402"/>
    <w:rsid w:val="003B199C"/>
    <w:rsid w:val="003B1C4D"/>
    <w:rsid w:val="003B45EC"/>
    <w:rsid w:val="003B71E3"/>
    <w:rsid w:val="003D4251"/>
    <w:rsid w:val="003D6E75"/>
    <w:rsid w:val="003E0CBC"/>
    <w:rsid w:val="003E2C59"/>
    <w:rsid w:val="003E3538"/>
    <w:rsid w:val="003E5A6D"/>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38E5"/>
    <w:rsid w:val="004479C7"/>
    <w:rsid w:val="00454D28"/>
    <w:rsid w:val="00455C16"/>
    <w:rsid w:val="004655AA"/>
    <w:rsid w:val="00465E7D"/>
    <w:rsid w:val="00471DDE"/>
    <w:rsid w:val="0047278C"/>
    <w:rsid w:val="00472F19"/>
    <w:rsid w:val="00477C67"/>
    <w:rsid w:val="00483E3D"/>
    <w:rsid w:val="00484CF5"/>
    <w:rsid w:val="0049026D"/>
    <w:rsid w:val="00492973"/>
    <w:rsid w:val="00495393"/>
    <w:rsid w:val="00495B98"/>
    <w:rsid w:val="00496268"/>
    <w:rsid w:val="00496977"/>
    <w:rsid w:val="004A0ED5"/>
    <w:rsid w:val="004B31A2"/>
    <w:rsid w:val="004B60C6"/>
    <w:rsid w:val="004C0CC5"/>
    <w:rsid w:val="004C6157"/>
    <w:rsid w:val="004D00D1"/>
    <w:rsid w:val="004D326D"/>
    <w:rsid w:val="004D3656"/>
    <w:rsid w:val="004D5B67"/>
    <w:rsid w:val="004D63CA"/>
    <w:rsid w:val="004D72A8"/>
    <w:rsid w:val="004E34EF"/>
    <w:rsid w:val="004E4074"/>
    <w:rsid w:val="004E4375"/>
    <w:rsid w:val="004F449D"/>
    <w:rsid w:val="004F7865"/>
    <w:rsid w:val="00502750"/>
    <w:rsid w:val="00502C5A"/>
    <w:rsid w:val="005048CC"/>
    <w:rsid w:val="005077F4"/>
    <w:rsid w:val="00510605"/>
    <w:rsid w:val="005137F3"/>
    <w:rsid w:val="005153E1"/>
    <w:rsid w:val="005161C7"/>
    <w:rsid w:val="0052123C"/>
    <w:rsid w:val="00526707"/>
    <w:rsid w:val="00527708"/>
    <w:rsid w:val="0052790E"/>
    <w:rsid w:val="005337B6"/>
    <w:rsid w:val="00537EE8"/>
    <w:rsid w:val="00542B14"/>
    <w:rsid w:val="00542E19"/>
    <w:rsid w:val="005466D2"/>
    <w:rsid w:val="00550626"/>
    <w:rsid w:val="00554B61"/>
    <w:rsid w:val="005576BE"/>
    <w:rsid w:val="005634F4"/>
    <w:rsid w:val="00563774"/>
    <w:rsid w:val="00566BE0"/>
    <w:rsid w:val="005676C8"/>
    <w:rsid w:val="0057085D"/>
    <w:rsid w:val="005730AE"/>
    <w:rsid w:val="00574415"/>
    <w:rsid w:val="00580D63"/>
    <w:rsid w:val="00581288"/>
    <w:rsid w:val="005818EB"/>
    <w:rsid w:val="00581B4C"/>
    <w:rsid w:val="00581C8D"/>
    <w:rsid w:val="00583C64"/>
    <w:rsid w:val="00583C89"/>
    <w:rsid w:val="00583F54"/>
    <w:rsid w:val="00593180"/>
    <w:rsid w:val="00595419"/>
    <w:rsid w:val="00596537"/>
    <w:rsid w:val="005970EB"/>
    <w:rsid w:val="005B442B"/>
    <w:rsid w:val="005C15C5"/>
    <w:rsid w:val="005C1643"/>
    <w:rsid w:val="005C371F"/>
    <w:rsid w:val="005C3EE9"/>
    <w:rsid w:val="005C4E7B"/>
    <w:rsid w:val="005C67CC"/>
    <w:rsid w:val="005D075A"/>
    <w:rsid w:val="005D212A"/>
    <w:rsid w:val="005D2C67"/>
    <w:rsid w:val="005D72AD"/>
    <w:rsid w:val="005E35C5"/>
    <w:rsid w:val="005E6E00"/>
    <w:rsid w:val="005F04AB"/>
    <w:rsid w:val="005F1FC5"/>
    <w:rsid w:val="005F3647"/>
    <w:rsid w:val="005F4EF6"/>
    <w:rsid w:val="005F5511"/>
    <w:rsid w:val="005F7605"/>
    <w:rsid w:val="00602026"/>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4DE"/>
    <w:rsid w:val="00654584"/>
    <w:rsid w:val="006546A8"/>
    <w:rsid w:val="00662CDC"/>
    <w:rsid w:val="0066364A"/>
    <w:rsid w:val="00673956"/>
    <w:rsid w:val="00682A9C"/>
    <w:rsid w:val="00685011"/>
    <w:rsid w:val="006858CE"/>
    <w:rsid w:val="0069051A"/>
    <w:rsid w:val="00693CB9"/>
    <w:rsid w:val="006974C8"/>
    <w:rsid w:val="00697F01"/>
    <w:rsid w:val="006A6979"/>
    <w:rsid w:val="006A71A0"/>
    <w:rsid w:val="006A76AD"/>
    <w:rsid w:val="006B306E"/>
    <w:rsid w:val="006B48B4"/>
    <w:rsid w:val="006B4DA0"/>
    <w:rsid w:val="006B566D"/>
    <w:rsid w:val="006B5EA1"/>
    <w:rsid w:val="006B66F5"/>
    <w:rsid w:val="006C16D5"/>
    <w:rsid w:val="006C18B9"/>
    <w:rsid w:val="006C306E"/>
    <w:rsid w:val="006D0297"/>
    <w:rsid w:val="006D48AE"/>
    <w:rsid w:val="006D69CA"/>
    <w:rsid w:val="006E2CC4"/>
    <w:rsid w:val="006E4776"/>
    <w:rsid w:val="006E4B0E"/>
    <w:rsid w:val="006F27DD"/>
    <w:rsid w:val="00700AE5"/>
    <w:rsid w:val="007019BC"/>
    <w:rsid w:val="007023EC"/>
    <w:rsid w:val="0070405C"/>
    <w:rsid w:val="00705114"/>
    <w:rsid w:val="00707C86"/>
    <w:rsid w:val="0071091F"/>
    <w:rsid w:val="00710ADA"/>
    <w:rsid w:val="007150EE"/>
    <w:rsid w:val="0071674F"/>
    <w:rsid w:val="007167DA"/>
    <w:rsid w:val="00717FE0"/>
    <w:rsid w:val="00724EF7"/>
    <w:rsid w:val="007323E1"/>
    <w:rsid w:val="0073410C"/>
    <w:rsid w:val="00734FE0"/>
    <w:rsid w:val="00735E75"/>
    <w:rsid w:val="00740298"/>
    <w:rsid w:val="00741451"/>
    <w:rsid w:val="007420D5"/>
    <w:rsid w:val="0074284D"/>
    <w:rsid w:val="00743534"/>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4961"/>
    <w:rsid w:val="007C5A69"/>
    <w:rsid w:val="007C647B"/>
    <w:rsid w:val="007C7B07"/>
    <w:rsid w:val="007D3082"/>
    <w:rsid w:val="007D4E00"/>
    <w:rsid w:val="007D5257"/>
    <w:rsid w:val="007D540B"/>
    <w:rsid w:val="007D5427"/>
    <w:rsid w:val="007D5591"/>
    <w:rsid w:val="007E188E"/>
    <w:rsid w:val="007E34FC"/>
    <w:rsid w:val="007E743A"/>
    <w:rsid w:val="007E7461"/>
    <w:rsid w:val="007E7608"/>
    <w:rsid w:val="007E7E62"/>
    <w:rsid w:val="007F3E26"/>
    <w:rsid w:val="007F4910"/>
    <w:rsid w:val="00801512"/>
    <w:rsid w:val="00807E24"/>
    <w:rsid w:val="008120C5"/>
    <w:rsid w:val="00812F68"/>
    <w:rsid w:val="00812F6C"/>
    <w:rsid w:val="00814856"/>
    <w:rsid w:val="00824C88"/>
    <w:rsid w:val="00826419"/>
    <w:rsid w:val="008325FF"/>
    <w:rsid w:val="00833F7D"/>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48C3"/>
    <w:rsid w:val="008B622C"/>
    <w:rsid w:val="008B69E5"/>
    <w:rsid w:val="008B7CEC"/>
    <w:rsid w:val="008B7EFD"/>
    <w:rsid w:val="008C0B0D"/>
    <w:rsid w:val="008C6290"/>
    <w:rsid w:val="008D5D98"/>
    <w:rsid w:val="008E0F57"/>
    <w:rsid w:val="008E27B5"/>
    <w:rsid w:val="008E39B8"/>
    <w:rsid w:val="008E5490"/>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EFA"/>
    <w:rsid w:val="009657B6"/>
    <w:rsid w:val="0097122F"/>
    <w:rsid w:val="00980A84"/>
    <w:rsid w:val="00985179"/>
    <w:rsid w:val="00995538"/>
    <w:rsid w:val="00995656"/>
    <w:rsid w:val="00995E42"/>
    <w:rsid w:val="009A1626"/>
    <w:rsid w:val="009A182B"/>
    <w:rsid w:val="009A1F6E"/>
    <w:rsid w:val="009A4A90"/>
    <w:rsid w:val="009B208F"/>
    <w:rsid w:val="009B2D25"/>
    <w:rsid w:val="009B7962"/>
    <w:rsid w:val="009C3E32"/>
    <w:rsid w:val="009C5BDF"/>
    <w:rsid w:val="009C605B"/>
    <w:rsid w:val="009E1BBC"/>
    <w:rsid w:val="009F3199"/>
    <w:rsid w:val="009F3E5C"/>
    <w:rsid w:val="009F48E6"/>
    <w:rsid w:val="009F7B34"/>
    <w:rsid w:val="00A02DDA"/>
    <w:rsid w:val="00A03562"/>
    <w:rsid w:val="00A058D7"/>
    <w:rsid w:val="00A0599D"/>
    <w:rsid w:val="00A16273"/>
    <w:rsid w:val="00A23922"/>
    <w:rsid w:val="00A248DB"/>
    <w:rsid w:val="00A304F3"/>
    <w:rsid w:val="00A316F0"/>
    <w:rsid w:val="00A331C5"/>
    <w:rsid w:val="00A34F66"/>
    <w:rsid w:val="00A35501"/>
    <w:rsid w:val="00A444FC"/>
    <w:rsid w:val="00A53AEE"/>
    <w:rsid w:val="00A627DB"/>
    <w:rsid w:val="00A6329E"/>
    <w:rsid w:val="00A67087"/>
    <w:rsid w:val="00A70581"/>
    <w:rsid w:val="00A71BF1"/>
    <w:rsid w:val="00A721C7"/>
    <w:rsid w:val="00A8163F"/>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4E34"/>
    <w:rsid w:val="00AF0708"/>
    <w:rsid w:val="00AF0D1B"/>
    <w:rsid w:val="00AF5F9A"/>
    <w:rsid w:val="00B023CE"/>
    <w:rsid w:val="00B06C94"/>
    <w:rsid w:val="00B07D10"/>
    <w:rsid w:val="00B10509"/>
    <w:rsid w:val="00B13FDC"/>
    <w:rsid w:val="00B161C8"/>
    <w:rsid w:val="00B16291"/>
    <w:rsid w:val="00B21D66"/>
    <w:rsid w:val="00B21F31"/>
    <w:rsid w:val="00B24B47"/>
    <w:rsid w:val="00B308E2"/>
    <w:rsid w:val="00B308E5"/>
    <w:rsid w:val="00B31581"/>
    <w:rsid w:val="00B33481"/>
    <w:rsid w:val="00B34130"/>
    <w:rsid w:val="00B373B2"/>
    <w:rsid w:val="00B37560"/>
    <w:rsid w:val="00B42154"/>
    <w:rsid w:val="00B42E5F"/>
    <w:rsid w:val="00B42FDE"/>
    <w:rsid w:val="00B4398E"/>
    <w:rsid w:val="00B442FA"/>
    <w:rsid w:val="00B454E8"/>
    <w:rsid w:val="00B4717B"/>
    <w:rsid w:val="00B600A0"/>
    <w:rsid w:val="00B715D8"/>
    <w:rsid w:val="00B71C3E"/>
    <w:rsid w:val="00B72081"/>
    <w:rsid w:val="00B73065"/>
    <w:rsid w:val="00B73581"/>
    <w:rsid w:val="00B747F2"/>
    <w:rsid w:val="00B75963"/>
    <w:rsid w:val="00B75D33"/>
    <w:rsid w:val="00B81008"/>
    <w:rsid w:val="00B81916"/>
    <w:rsid w:val="00B84B6C"/>
    <w:rsid w:val="00B859B7"/>
    <w:rsid w:val="00B87B01"/>
    <w:rsid w:val="00B91A04"/>
    <w:rsid w:val="00B95761"/>
    <w:rsid w:val="00BA0241"/>
    <w:rsid w:val="00BA0CE6"/>
    <w:rsid w:val="00BA20A1"/>
    <w:rsid w:val="00BA4BB7"/>
    <w:rsid w:val="00BA7F0F"/>
    <w:rsid w:val="00BB1049"/>
    <w:rsid w:val="00BB3A08"/>
    <w:rsid w:val="00BB4A35"/>
    <w:rsid w:val="00BB6618"/>
    <w:rsid w:val="00BB6FB9"/>
    <w:rsid w:val="00BC110B"/>
    <w:rsid w:val="00BC4A0D"/>
    <w:rsid w:val="00BC5747"/>
    <w:rsid w:val="00BD37C2"/>
    <w:rsid w:val="00BD39EF"/>
    <w:rsid w:val="00BD4108"/>
    <w:rsid w:val="00BD6466"/>
    <w:rsid w:val="00BD6D9D"/>
    <w:rsid w:val="00BE2770"/>
    <w:rsid w:val="00BE4AC2"/>
    <w:rsid w:val="00BE5751"/>
    <w:rsid w:val="00BF0D06"/>
    <w:rsid w:val="00BF27B7"/>
    <w:rsid w:val="00BF2E44"/>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1C33"/>
    <w:rsid w:val="00C82DAE"/>
    <w:rsid w:val="00C8476B"/>
    <w:rsid w:val="00C85F33"/>
    <w:rsid w:val="00C87FCD"/>
    <w:rsid w:val="00C900BE"/>
    <w:rsid w:val="00C94FEA"/>
    <w:rsid w:val="00C97D2F"/>
    <w:rsid w:val="00CA49A0"/>
    <w:rsid w:val="00CB07D0"/>
    <w:rsid w:val="00CB12DD"/>
    <w:rsid w:val="00CB1D6F"/>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0EED"/>
    <w:rsid w:val="00D22F92"/>
    <w:rsid w:val="00D34D65"/>
    <w:rsid w:val="00D37DCB"/>
    <w:rsid w:val="00D4201D"/>
    <w:rsid w:val="00D42711"/>
    <w:rsid w:val="00D44EFF"/>
    <w:rsid w:val="00D46C86"/>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896"/>
    <w:rsid w:val="00DA3C64"/>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2A8"/>
    <w:rsid w:val="00E54813"/>
    <w:rsid w:val="00E55136"/>
    <w:rsid w:val="00E5774F"/>
    <w:rsid w:val="00E640CF"/>
    <w:rsid w:val="00E67146"/>
    <w:rsid w:val="00E67820"/>
    <w:rsid w:val="00E710A4"/>
    <w:rsid w:val="00E7149E"/>
    <w:rsid w:val="00E755D1"/>
    <w:rsid w:val="00E8089F"/>
    <w:rsid w:val="00E83767"/>
    <w:rsid w:val="00E8380D"/>
    <w:rsid w:val="00E8501E"/>
    <w:rsid w:val="00E865C3"/>
    <w:rsid w:val="00E93E7E"/>
    <w:rsid w:val="00E9504D"/>
    <w:rsid w:val="00E97099"/>
    <w:rsid w:val="00E979ED"/>
    <w:rsid w:val="00EA50E1"/>
    <w:rsid w:val="00EA7689"/>
    <w:rsid w:val="00EA7C53"/>
    <w:rsid w:val="00EB44E6"/>
    <w:rsid w:val="00EB6303"/>
    <w:rsid w:val="00EC019C"/>
    <w:rsid w:val="00EC15C1"/>
    <w:rsid w:val="00EC2D17"/>
    <w:rsid w:val="00EC3A0F"/>
    <w:rsid w:val="00EC7455"/>
    <w:rsid w:val="00ED1590"/>
    <w:rsid w:val="00EE0FE8"/>
    <w:rsid w:val="00EE3536"/>
    <w:rsid w:val="00EE4ADF"/>
    <w:rsid w:val="00EE5EBC"/>
    <w:rsid w:val="00EF31B2"/>
    <w:rsid w:val="00EF36F6"/>
    <w:rsid w:val="00EF4712"/>
    <w:rsid w:val="00F04595"/>
    <w:rsid w:val="00F101AA"/>
    <w:rsid w:val="00F145B1"/>
    <w:rsid w:val="00F1777A"/>
    <w:rsid w:val="00F23E37"/>
    <w:rsid w:val="00F27CD1"/>
    <w:rsid w:val="00F34123"/>
    <w:rsid w:val="00F352C5"/>
    <w:rsid w:val="00F41FDD"/>
    <w:rsid w:val="00F44892"/>
    <w:rsid w:val="00F44C1E"/>
    <w:rsid w:val="00F47035"/>
    <w:rsid w:val="00F53E69"/>
    <w:rsid w:val="00F566AC"/>
    <w:rsid w:val="00F62648"/>
    <w:rsid w:val="00F745AD"/>
    <w:rsid w:val="00F75779"/>
    <w:rsid w:val="00F779CB"/>
    <w:rsid w:val="00F80930"/>
    <w:rsid w:val="00F83007"/>
    <w:rsid w:val="00F84209"/>
    <w:rsid w:val="00F9287A"/>
    <w:rsid w:val="00FA15C3"/>
    <w:rsid w:val="00FA6BFA"/>
    <w:rsid w:val="00FB131B"/>
    <w:rsid w:val="00FC6EEE"/>
    <w:rsid w:val="00FC7A57"/>
    <w:rsid w:val="00FD2EE4"/>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472F19"/>
    <w:rPr>
      <w:color w:val="808080"/>
      <w:bdr w:space="0" w:sz="0" w:color="auto" w:val="none"/>
      <w:shd w:fill="auto" w:color="auto" w:val="clear"/>
    </w:rPr>
  </w:style>
  <w:style w:customStyle="true" w:styleId="eSPISCCParagraphDefaultFont" w:type="character">
    <w:name w:val="eSPIS_CC_Paragraph Default Font"/>
    <w:basedOn w:val="Zadanifontodlomka"/>
    <w:rsid w:val="00472F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2F19"/>
    <w:rPr>
      <w:bdr w:space="0" w:sz="0" w:color="auto" w:val="none"/>
      <w:shd w:fill="FFFFCC" w:color="auto" w:val="clear"/>
      <w:lang w:val="hr-HR"/>
    </w:rPr>
  </w:style>
  <w:style w:customStyle="true" w:styleId="PozadinaSvijetloCrvena" w:type="character">
    <w:name w:val="Pozadina_SvijetloCrvena"/>
    <w:basedOn w:val="eSPISCCParagraphDefaultFont"/>
    <w:rsid w:val="00472F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2F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472F19"/>
    <w:rPr>
      <w:color w:val="808080"/>
      <w:bdr w:color="auto" w:space="0" w:sz="0" w:val="none"/>
      <w:shd w:color="auto" w:fill="auto" w:val="clear"/>
    </w:rPr>
  </w:style>
  <w:style w:customStyle="1" w:styleId="eSPISCCParagraphDefaultFont" w:type="character">
    <w:name w:val="eSPIS_CC_Paragraph Default Font"/>
    <w:basedOn w:val="Zadanifontodlomka"/>
    <w:rsid w:val="00472F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2F19"/>
    <w:rPr>
      <w:bdr w:color="auto" w:space="0" w:sz="0" w:val="none"/>
      <w:shd w:color="auto" w:fill="FFFFCC" w:val="clear"/>
      <w:lang w:val="hr-HR"/>
    </w:rPr>
  </w:style>
  <w:style w:customStyle="1" w:styleId="PozadinaSvijetloCrvena" w:type="character">
    <w:name w:val="Pozadina_SvijetloCrvena"/>
    <w:basedOn w:val="eSPISCCParagraphDefaultFont"/>
    <w:rsid w:val="00472F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2F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911386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A6AF2C-F414-41CC-9F8F-30D7F7F570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1916</properties:Words>
  <properties:Characters>10448</properties:Characters>
  <properties:Lines>248</properties:Lines>
  <properties:Paragraphs>80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2017-07-13T07:02:00Z</dcterms:created>
  <dc:creator>Trgovački sud Split</dc:creator>
  <cp:lastModifiedBy>Katarina Mikulić</cp:lastModifiedBy>
  <cp:lastPrinted>2017-07-13T07:10:00Z</cp:lastPrinted>
  <dcterms:modified xmlns:xsi="http://www.w3.org/2001/XMLSchema-instance" xsi:type="dcterms:W3CDTF">2017-07-13T11:29:00Z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