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e5e3" w14:paraId="70ee5e3" w:rsidRDefault="00025A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5A4D" w:rsidP="00025A4D" w:rsidR="00AE649C">
      <w:pPr>
        <w:pStyle w:val="NormaleSPIS"/>
        <w:spacing w:after="0"/>
      </w:pPr>
      <w:r>
        <w:t xml:space="preserve">         Republika Hrvatska</w:t>
      </w:r>
    </w:p>
    <w:p w:rsidRDefault="00025A4D" w:rsidP="00025A4D" w:rsidR="00025A4D">
      <w:pPr>
        <w:pStyle w:val="NormaleSPIS"/>
        <w:spacing w:after="0"/>
      </w:pPr>
      <w:r>
        <w:t xml:space="preserve">     Trgovački sud u Bjelovaru</w:t>
      </w:r>
    </w:p>
    <w:p w:rsidRDefault="00025A4D" w:rsidP="00025A4D" w:rsidR="00025A4D">
      <w:pPr>
        <w:pStyle w:val="NormaleSPIS"/>
        <w:spacing w:after="0"/>
      </w:pPr>
      <w:r>
        <w:t>Bjelovar, Šetalište dr.I.Lebovića 42.</w:t>
      </w:r>
    </w:p>
    <w:p w:rsidRDefault="00025A4D" w:rsidP="00025A4D" w:rsidR="00025A4D">
      <w:pPr>
        <w:pStyle w:val="NormaleSPIS"/>
        <w:jc w:val="right"/>
        <w:rPr>
          <w:b/>
          <w:noProof/>
        </w:rPr>
      </w:pPr>
      <w:r>
        <w:rPr>
          <w:noProof/>
        </w:rPr>
        <w:t>Poslovni broj: 7 St-674/2018-9</w:t>
      </w:r>
    </w:p>
    <w:p w:rsidRDefault="00025A4D" w:rsidP="00025A4D" w:rsidR="00025A4D">
      <w:pPr>
        <w:jc w:val="center"/>
        <w:rPr>
          <w:noProof/>
        </w:rPr>
      </w:pPr>
    </w:p>
    <w:p w:rsidRDefault="00025A4D" w:rsidP="00025A4D" w:rsidR="00025A4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25A4D" w:rsidP="00025A4D" w:rsidR="00025A4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25A4D" w:rsidP="00025A4D" w:rsidR="00025A4D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025A4D" w:rsidP="00025A4D" w:rsidR="00025A4D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025A4D" w:rsidP="00025A4D" w:rsidR="00025A4D">
      <w:pPr>
        <w:jc w:val="center"/>
        <w:outlineLvl w:val="0"/>
        <w:rPr>
          <w:noProof/>
        </w:rPr>
      </w:pPr>
    </w:p>
    <w:p w:rsidRDefault="00025A4D" w:rsidP="00025A4D" w:rsidR="00025A4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EKO PLANET ENERGIJA d.o.o. za proizvodnju, trgovinu i usluge iz Virovitice, Petra Preradovića 39, MBS 010080436, OIB 57428667707, 5</w:t>
      </w:r>
      <w:r>
        <w:t>. veljače</w:t>
      </w:r>
      <w:r>
        <w:rPr>
          <w:noProof/>
        </w:rPr>
        <w:t xml:space="preserve"> 2019.</w:t>
      </w:r>
    </w:p>
    <w:p w:rsidRDefault="00025A4D" w:rsidP="00025A4D" w:rsidR="00025A4D">
      <w:pPr>
        <w:jc w:val="center"/>
      </w:pPr>
      <w:r>
        <w:t>r i j e š i o   j e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EKO PLANET ENERGIJA d.o.o. za proizvodnju, trgovinu i usluge iz Virovitice, Petra Preradovića 39, MBS 010080436, OIB 57428667707.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Robertu </w:t>
      </w:r>
      <w:proofErr w:type="spellStart"/>
      <w:r>
        <w:t>Slavić</w:t>
      </w:r>
      <w:proofErr w:type="spellEnd"/>
      <w:r>
        <w:t xml:space="preserve"> iz Virovitice, Petra Preradovića 41, OIB 90790982838,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025A4D" w:rsidP="00025A4D" w:rsidR="00025A4D">
      <w:pPr>
        <w:pStyle w:val="ListaeSPIS"/>
        <w:numPr>
          <w:ilvl w:val="0"/>
          <w:numId w:val="0"/>
        </w:numPr>
        <w:ind w:firstLine="624"/>
        <w:jc w:val="right"/>
      </w:pPr>
      <w:r>
        <w:t>Poslovni broj:7 St-674/2018-9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7. ožujka 2019. godine u 10,00 sati, u ovome sudu u Bjelovaru, Šetalište dr. Ivše Lebovića 42, sudnica br. 2, na koje se pozivaju dostavom ovoga rješenja:</w:t>
      </w:r>
    </w:p>
    <w:p w:rsidRDefault="00025A4D" w:rsidP="00025A4D" w:rsidR="00025A4D" w:rsidRPr="00025A4D">
      <w:pPr>
        <w:pStyle w:val="ListaeSPIS"/>
        <w:numPr>
          <w:ilvl w:val="0"/>
          <w:numId w:val="0"/>
        </w:numPr>
        <w:spacing w:after="0"/>
        <w:ind w:left="624"/>
      </w:pPr>
    </w:p>
    <w:p w:rsidRDefault="00025A4D" w:rsidP="00025A4D" w:rsidR="00025A4D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EKO PLANET ENERGIJA d.o.o. za proizvodnju, trgovinu i usluge iz Virovitice, Petra Preradovića 39, MBS 010080436, OIB 57428667707,</w:t>
      </w:r>
    </w:p>
    <w:p w:rsidRDefault="00025A4D" w:rsidP="00025A4D" w:rsidR="00025A4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025A4D" w:rsidP="00025A4D" w:rsidR="00025A4D">
      <w:pPr>
        <w:ind w:left="851"/>
        <w:jc w:val="both"/>
        <w:rPr>
          <w:szCs w:val="20"/>
          <w:lang w:eastAsia="hr-HR"/>
        </w:rPr>
      </w:pPr>
      <w:r>
        <w:rPr>
          <w:noProof/>
        </w:rPr>
        <w:t xml:space="preserve">-zakonski zastupnik dužnika </w:t>
      </w:r>
      <w:r>
        <w:t xml:space="preserve">Robert </w:t>
      </w:r>
      <w:proofErr w:type="spellStart"/>
      <w:r>
        <w:t>Slavić</w:t>
      </w:r>
      <w:proofErr w:type="spellEnd"/>
      <w:r>
        <w:t xml:space="preserve"> iz Virovitice, Petra Preradovića 41,</w:t>
      </w:r>
    </w:p>
    <w:p w:rsidRDefault="00025A4D" w:rsidP="00025A4D" w:rsidR="00025A4D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025A4D" w:rsidP="00025A4D" w:rsidR="00025A4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25A4D" w:rsidP="00025A4D" w:rsidR="00025A4D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12. lipnja 2018. godine ima u Očevidniku redoslijeda osnova za plaćanje evidentirane neizvršene osnove za plaćanje u neprekinutom razdoblju od 120 dana u ukupnom iznosu od 259.872,16 kuna, te da ima i jednog zaposlenog radnika. </w:t>
      </w:r>
    </w:p>
    <w:p w:rsidRDefault="00025A4D" w:rsidP="00025A4D" w:rsidR="00025A4D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025A4D" w:rsidP="00025A4D" w:rsidR="00025A4D">
      <w:pPr>
        <w:jc w:val="both"/>
        <w:outlineLvl w:val="0"/>
        <w:rPr>
          <w:noProof/>
          <w:lang w:val="en-GB"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025A4D" w:rsidP="00025A4D" w:rsidR="00025A4D">
      <w:pPr>
        <w:jc w:val="center"/>
        <w:outlineLvl w:val="0"/>
        <w:rPr>
          <w:noProof/>
        </w:rPr>
      </w:pPr>
      <w:r>
        <w:rPr>
          <w:noProof/>
        </w:rPr>
        <w:t xml:space="preserve">Bjelovar 5. veljače 2019. </w:t>
      </w:r>
    </w:p>
    <w:p w:rsidRDefault="00025A4D" w:rsidP="00025A4D" w:rsidR="00025A4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S u d a c</w:t>
      </w:r>
    </w:p>
    <w:p w:rsidRDefault="00025A4D" w:rsidP="00025A4D" w:rsidR="00025A4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Tomislav Mrazović,v.r.</w:t>
      </w:r>
    </w:p>
    <w:p w:rsidRDefault="00025A4D" w:rsidP="00025A4D" w:rsidR="00025A4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025A4D" w:rsidP="00025A4D" w:rsidR="00025A4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 Jasmina Tubić</w:t>
      </w:r>
    </w:p>
    <w:p w:rsidRDefault="00025A4D" w:rsidP="00025A4D" w:rsidR="00025A4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025A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A4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4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St-674/2018-9</izvorni_sadrzaj>
    <derivirana_varijabla naziv="DomainObject.Oznaka_1">St-674/2018-9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PLANET ENERGIJA društvo s ograničenom odgovornošću za proizvodnju, trgovinu i usluge</izvorni_sadrzaj>
    <derivirana_varijabla naziv="DomainObject.Predmet.ProtustrankaFormated_1">  EKO PLANET ENERGIJA društvo s ograničenom odgovornošću za proizvodnju, trgovinu i usluge</derivirana_varijabla>
  </DomainObject.Predmet.ProtustrankaFormated>
  <DomainObject.Predmet.ProtustrankaFormatedOIB>
    <izvorni_sadrzaj>  EKO PLANET ENERGIJA društvo s ograničenom odgovornošću za proizvodnju, trgovinu i usluge, OIB 57428667707</izvorni_sadrzaj>
    <derivirana_varijabla naziv="DomainObject.Predmet.ProtustrankaFormatedOIB_1">  EKO PLANET ENERGIJA društvo s ograničenom odgovornošću za proizvodnju, trgovinu i usluge, OIB 57428667707</derivirana_varijabla>
  </DomainObject.Predmet.ProtustrankaFormatedOIB>
  <DomainObject.Predmet.ProtustrankaFormatedWithAdress>
    <izvorni_sadrzaj> EKO PLANET ENERGIJA društvo s ograničenom odgovornošću za proizvodnju, trgovinu i usluge, Petra Preradovića 39, 33000 Virovitica</izvorni_sadrzaj>
    <derivirana_varijabla naziv="DomainObject.Predmet.ProtustrankaFormatedWithAdress_1"> EKO PLANET ENERGIJA društvo s ograničenom odgovornošću za proizvodnju, trgovinu i usluge, Petra Preradovića 39, 33000 Virovitica</derivirana_varijabla>
  </DomainObject.Predmet.ProtustrankaFormatedWithAdress>
  <DomainObject.Predmet.ProtustrankaFormatedWithAdressOIB>
    <izvorni_sadrzaj> EKO PLANET ENERGIJA društvo s ograničenom odgovornošću za proizvodnju, trgovinu i usluge, OIB 57428667707, Petra Preradovića 39, 33000 Virovitica</izvorni_sadrzaj>
    <derivirana_varijabla naziv="DomainObject.Predmet.ProtustrankaFormatedWithAdressOIB_1"> EKO PLANET ENERGIJA društvo s ograničenom odgovornošću za proizvodnju, trgovinu i usluge, OIB 57428667707, Petra Preradovića 39, 33000 Virovitica</derivirana_varijabla>
  </DomainObject.Predmet.ProtustrankaFormatedWithAdressOIB>
  <DomainObject.Predmet.ProtustrankaWithAdress>
    <izvorni_sadrzaj>EKO PLANET ENERGIJA društvo s ograničenom odgovornošću za proizvodnju, trgovinu i usluge Petra Preradovića 39, 33000 Virovitica</izvorni_sadrzaj>
    <derivirana_varijabla naziv="DomainObject.Predmet.ProtustrankaWithAdress_1">EKO PLANET ENERGIJA društvo s ograničenom odgovornošću za proizvodnju, trgovinu i usluge Petra Preradovića 39, 33000 Virovitica</derivirana_varijabla>
  </DomainObject.Predmet.ProtustrankaWithAdress>
  <DomainObject.Predmet.ProtustrankaWithAdressOIB>
    <izvorni_sadrzaj>EKO PLANET ENERGIJA društvo s ograničenom odgovornošću za proizvodnju, trgovinu i usluge, OIB 57428667707, Petra Preradovića 39, 33000 Virovitica</izvorni_sadrzaj>
    <derivirana_varijabla naziv="DomainObject.Predmet.ProtustrankaWithAdressOIB_1">EKO PLANET ENERGIJA društvo s ograničenom odgovornošću za proizvodnju, trgovinu i usluge, OIB 57428667707, Petra Preradovića 39, 33000 Virovitica</derivirana_varijabla>
  </DomainObject.Predmet.ProtustrankaWithAdressOIB>
  <DomainObject.Predmet.ProtustrankaNazivFormated>
    <izvorni_sadrzaj>EKO PLANET ENERGIJA društvo s ograničenom odgovornošću za proizvodnju, trgovinu i usluge</izvorni_sadrzaj>
    <derivirana_varijabla naziv="DomainObject.Predmet.ProtustrankaNazivFormated_1">EKO PLANET ENERGIJA društvo s ograničenom odgovornošću za proizvodnju, trgovinu i usluge</derivirana_varijabla>
  </DomainObject.Predmet.ProtustrankaNazivFormated>
  <DomainObject.Predmet.ProtustrankaNazivFormatedOIB>
    <izvorni_sadrzaj>EKO PLANET ENERGIJA društvo s ograničenom odgovornošću za proizvodnju, trgovinu i usluge, OIB 57428667707</izvorni_sadrzaj>
    <derivirana_varijabla naziv="DomainObject.Predmet.ProtustrankaNazivFormatedOIB_1">EKO PLANET ENERGIJA društvo s ograničenom odgovornošću za proizvodnju, trgovinu i usluge, OIB 57428667707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PLANET ENERGIJA društvo s ograničenom odgovornošću za proizvodnju, trgovinu i usluge</item>
    </izvorni_sadrzaj>
    <derivirana_varijabla naziv="DomainObject.Predmet.ProtuStrankaListFormated_1">
      <item>EKO PLANET ENERGIJA društvo s ograničenom odgovornošću za proizvodnju, trgovinu i usluge</item>
    </derivirana_varijabla>
  </DomainObject.Predmet.ProtuStrankaListFormated>
  <DomainObject.Predmet.ProtuStrankaListFormatedOIB>
    <izvorni_sadrzaj>
      <item>EKO PLANET ENERGIJA društvo s ograničenom odgovornošću za proizvodnju, trgovinu i usluge, OIB 57428667707</item>
    </izvorni_sadrzaj>
    <derivirana_varijabla naziv="DomainObject.Predmet.ProtuStrankaListFormatedOIB_1">
      <item>EKO PLANET ENERGIJA društvo s ograničenom odgovornošću za proizvodnju, trgovinu i usluge, OIB 57428667707</item>
    </derivirana_varijabla>
  </DomainObject.Predmet.ProtuStrankaListFormatedOIB>
  <DomainObject.Predmet.ProtuStrankaListFormatedWithAdress>
    <izvorni_sadrzaj>
      <item>EKO PLANET ENERGIJA društvo s ograničenom odgovornošću za proizvodnju, trgovinu i usluge, Petra Preradovića 39, 33000 Virovitica</item>
    </izvorni_sadrzaj>
    <derivirana_varijabla naziv="DomainObject.Predmet.ProtuStrankaListFormatedWithAdress_1">
      <item>EKO PLANET ENERGIJA društvo s ograničenom odgovornošću za proizvodnju, trgovinu i usluge, Petra Preradovića 39, 33000 Virovitica</item>
    </derivirana_varijabla>
  </DomainObject.Predmet.ProtuStrankaListFormatedWithAdress>
  <DomainObject.Predmet.ProtuStrankaListFormatedWithAdressOIB>
    <izvorni_sadrzaj>
      <item>EKO PLANET ENERGIJA društvo s ograničenom odgovornošću za proizvodnju, trgovinu i usluge, OIB 57428667707, Petra Preradovića 39, 33000 Virovitica</item>
    </izvorni_sadrzaj>
    <derivirana_varijabla naziv="DomainObject.Predmet.ProtuStrankaListFormatedWithAdressOIB_1">
      <item>EKO PLANET ENERGIJA društvo s ograničenom odgovornošću za proizvodnju, trgovinu i usluge, OIB 57428667707, Petra Preradovića 39, 33000 Virovitica</item>
    </derivirana_varijabla>
  </DomainObject.Predmet.ProtuStrankaListFormatedWithAdressOIB>
  <DomainObject.Predmet.ProtuStrankaListNazivFormated>
    <izvorni_sadrzaj>
      <item>EKO PLANET ENERGIJA društvo s ograničenom odgovornošću za proizvodnju, trgovinu i usluge</item>
    </izvorni_sadrzaj>
    <derivirana_varijabla naziv="DomainObject.Predmet.ProtuStrankaListNazivFormated_1">
      <item>EKO PLANET ENERGIJA društvo s ograničenom odgovornošću za proizvodnju, trgovinu i usluge</item>
    </derivirana_varijabla>
  </DomainObject.Predmet.ProtuStrankaListNazivFormated>
  <DomainObject.Predmet.ProtuStrankaListNazivFormatedOIB>
    <izvorni_sadrzaj>
      <item>EKO PLANET ENERGIJA društvo s ograničenom odgovornošću za proizvodnju, trgovinu i usluge, OIB 57428667707</item>
    </izvorni_sadrzaj>
    <derivirana_varijabla naziv="DomainObject.Predmet.ProtuStrankaListNazivFormatedOIB_1">
      <item>EKO PLANET ENERGIJA društvo s ograničenom odgovornošću za proizvodnju, trgovinu i usluge, OIB 57428667707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St-674/2018-9</izvorni_sadrzaj>
    <derivirana_varijabla naziv="DomainObject.PoslovniBrojDokumenta_1">St-674/2018-9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PLANET ENERGIJA društvo s ograničenom odgovornošću za proizvodnju, trgovinu i usluge</izvorni_sadrzaj>
    <derivirana_varijabla naziv="DomainObject.Predmet.ProtustrankaIDrugi_1">EKO PLANET ENERGIJA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PLANET ENERGIJA društvo s ograničenom odgovornošću za proizvodnju, trgovinu i usluge, OIB 57428667707, Petra Preradovića 39, 33000 Virovitica</izvorni_sadrzaj>
    <derivirana_varijabla naziv="DomainObject.Predmet.ProtustrankaIDrugiAdressOIB_1">EKO PLANET ENERGIJA društvo s ograničenom odgovornošću za proizvodnju, trgovinu i usluge, OIB 57428667707, Petra Preradovića 39,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PLANET ENERGIJA društvo s ograničenom odgovornošću za proizvodnju, trgovinu i usluge</item>
    </izvorni_sadrzaj>
    <derivirana_varijabla naziv="DomainObject.Predmet.SudioniciListNaziv_1">
      <item>FINA, RC ZAGREB, Podružnica BJELOVAR</item>
      <item>EKO PLANET ENERGIJA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EKO PLANET ENERGIJA društvo s ograničenom odgovornošću za proizvodnju, trgovinu i usluge, OIB 57428667707, Petra Preradovića 39,33000 Virovitica</item>
    </izvorni_sadrzaj>
    <derivirana_varijabla naziv="DomainObject.Predmet.SudioniciListAdressOIB_1">
      <item>FINA, RC ZAGREB, Podružnica BJELOVAR, OIB 85821130368, F. Supila 4,43000 Bjelovar</item>
      <item>EKO PLANET ENERGIJA društvo s ograničenom odgovornošću za proizvodnju, trgovinu i usluge, OIB 57428667707, Petra Preradovića 39,33000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49693-CB91-4B1B-98F3-1D7DAC7CB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3631</properties:Characters>
  <properties:Lines>76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2019-02-05T07:52:00Z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St-674/2018-9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