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f0af" w14:paraId="34ff0af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332C05">
        <w:rPr>
          <w:rFonts w:cs="Times New Roman" w:hAnsi="Times New Roman" w:ascii="Times New Roman"/>
          <w:b/>
          <w:sz w:val="24"/>
          <w:szCs w:val="24"/>
        </w:rPr>
        <w:t>43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332C05">
        <w:rPr>
          <w:rFonts w:cs="Times New Roman" w:hAnsi="Times New Roman" w:ascii="Times New Roman"/>
          <w:sz w:val="24"/>
          <w:szCs w:val="24"/>
        </w:rPr>
        <w:t>BUBA PRO jednostavno društvo sa ograničenom odgovornošću za proizvodnju, trgovinu i usluge iz Knina, Sinjska 15, MBS:110041573, OIB:01263305174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32C05">
        <w:rPr>
          <w:rFonts w:cs="Times New Roman" w:hAnsi="Times New Roman" w:ascii="Times New Roman"/>
          <w:sz w:val="24"/>
          <w:szCs w:val="24"/>
        </w:rPr>
        <w:t>BUBA PRO jednostavno društvo sa ograničenom odgovornošću za proizvodnju, trgovinu i usluge iz Knina, Sinjska 15, MBS:110041573, OIB:01263305174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332C05">
        <w:rPr>
          <w:rFonts w:cs="Times New Roman" w:hAnsi="Times New Roman" w:ascii="Times New Roman"/>
          <w:sz w:val="24"/>
          <w:szCs w:val="24"/>
        </w:rPr>
        <w:t>73.356,19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32C05">
        <w:rPr>
          <w:rFonts w:cs="Times New Roman" w:hAnsi="Times New Roman" w:ascii="Times New Roman"/>
          <w:sz w:val="24"/>
          <w:szCs w:val="24"/>
        </w:rPr>
        <w:t>Šime Anić iz Knina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332C05">
        <w:rPr>
          <w:rFonts w:cs="Times New Roman" w:hAnsi="Times New Roman" w:ascii="Times New Roman"/>
          <w:sz w:val="24"/>
          <w:szCs w:val="24"/>
        </w:rPr>
        <w:t>roj 221-43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B82C19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32C05">
        <w:rPr>
          <w:rFonts w:cs="Times New Roman" w:hAnsi="Times New Roman" w:ascii="Times New Roman"/>
          <w:sz w:val="24"/>
          <w:szCs w:val="24"/>
        </w:rPr>
        <w:t>Šime Anić, Sinjska Cesta 15, Knin</w:t>
      </w:r>
      <w:r w:rsidR="003811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7A92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7F0" w:rsidP="0064642A" w:rsidR="00DD47F0">
      <w:pPr>
        <w:spacing w:lineRule="auto" w:line="240" w:after="0"/>
      </w:pPr>
      <w:r>
        <w:separator/>
      </w:r>
    </w:p>
  </w:endnote>
  <w:endnote w:id="0" w:type="continuationSeparator">
    <w:p w:rsidRDefault="00DD47F0" w:rsidP="0064642A" w:rsidR="00DD47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7F0" w:rsidP="0064642A" w:rsidR="00DD47F0">
      <w:pPr>
        <w:spacing w:lineRule="auto" w:line="240" w:after="0"/>
      </w:pPr>
      <w:r>
        <w:separator/>
      </w:r>
    </w:p>
  </w:footnote>
  <w:footnote w:id="0" w:type="continuationSeparator">
    <w:p w:rsidRDefault="00DD47F0" w:rsidP="0064642A" w:rsidR="00DD47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332C05">
      <w:t>43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E6910"/>
    <w:rsid w:val="00213889"/>
    <w:rsid w:val="00332C05"/>
    <w:rsid w:val="00381125"/>
    <w:rsid w:val="004968F5"/>
    <w:rsid w:val="0064642A"/>
    <w:rsid w:val="00661212"/>
    <w:rsid w:val="00711DB8"/>
    <w:rsid w:val="007F555B"/>
    <w:rsid w:val="008A7A92"/>
    <w:rsid w:val="00AB65C4"/>
    <w:rsid w:val="00B82C19"/>
    <w:rsid w:val="00D56DD5"/>
    <w:rsid w:val="00DD47F0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8A7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A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A9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A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A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8A7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A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A9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A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A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PRO jednostavno društvo s ograničenom odgovornošću za proizvodnju, trgovinu i usluge</izvorni_sadrzaj>
    <derivirana_varijabla naziv="DomainObject.Predmet.ProtustrankaFormated_1">  BUBA PRO jednostavno društvo s ograničenom odgovornošću za proizvodnju, trgovinu i usluge</derivirana_varijabla>
  </DomainObject.Predmet.ProtustrankaFormated>
  <DomainObject.Predmet.ProtustrankaFormatedOIB>
    <izvorni_sadrzaj>  BUBA PRO jednostavno društvo s ograničenom odgovornošću za proizvodnju, trgovinu i usluge, OIB 01263305174</izvorni_sadrzaj>
    <derivirana_varijabla naziv="DomainObject.Predmet.ProtustrankaFormatedOIB_1">  BUBA PRO jednostavno društvo s ograničenom odgovornošću za proizvodnju, trgovinu i usluge, OIB 01263305174</derivirana_varijabla>
  </DomainObject.Predmet.ProtustrankaFormatedOIB>
  <DomainObject.Predmet.ProtustrankaFormatedWithAdress>
    <izvorni_sadrzaj> BUBA PRO jednostavno društvo s ograničenom odgovornošću za proizvodnju, trgovinu i usluge, Sinjska 15, 22300 Knin</izvorni_sadrzaj>
    <derivirana_varijabla naziv="DomainObject.Predmet.ProtustrankaFormatedWithAdress_1"> BUBA PRO jednostavno društvo s ograničenom odgovornošću za proizvodnju, trgovinu i usluge, Sinjska 15, 22300 Knin</derivirana_varijabla>
  </DomainObject.Predmet.ProtustrankaFormatedWithAdress>
  <DomainObject.Predmet.ProtustrankaFormatedWithAdressOIB>
    <izvorni_sadrzaj> BUBA PRO jednostavno društvo s ograničenom odgovornošću za proizvodnju, trgovinu i usluge, OIB 01263305174, Sinjska 15, 22300 Knin</izvorni_sadrzaj>
    <derivirana_varijabla naziv="DomainObject.Predmet.ProtustrankaFormatedWithAdressOIB_1"> BUBA PRO jednostavno društvo s ograničenom odgovornošću za proizvodnju, trgovinu i usluge, OIB 01263305174, Sinjska 15, 22300 Knin</derivirana_varijabla>
  </DomainObject.Predmet.ProtustrankaFormatedWithAdressOIB>
  <DomainObject.Predmet.ProtustrankaWithAdress>
    <izvorni_sadrzaj>BUBA PRO jednostavno društvo s ograničenom odgovornošću za proizvodnju, trgovinu i usluge Sinjska 15, 22300 Knin</izvorni_sadrzaj>
    <derivirana_varijabla naziv="DomainObject.Predmet.ProtustrankaWithAdress_1">BUBA PRO jednostavno društvo s ograničenom odgovornošću za proizvodnju, trgovinu i usluge Sinjska 15, 22300 Knin</derivirana_varijabla>
  </DomainObject.Predmet.ProtustrankaWithAdress>
  <DomainObject.Predmet.ProtustrankaWithAdressOIB>
    <izvorni_sadrzaj>BUBA PRO jednostavno društvo s ograničenom odgovornošću za proizvodnju, trgovinu i usluge, OIB 01263305174, Sinjska 15, 22300 Knin</izvorni_sadrzaj>
    <derivirana_varijabla naziv="DomainObject.Predmet.ProtustrankaWithAdressOIB_1">BUBA PRO jednostavno društvo s ograničenom odgovornošću za proizvodnju, trgovinu i usluge, OIB 01263305174, Sinjska 15, 22300 Knin</derivirana_varijabla>
  </DomainObject.Predmet.ProtustrankaWithAdressOIB>
  <DomainObject.Predmet.ProtustrankaNazivFormated>
    <izvorni_sadrzaj>BUBA PRO jednostavno društvo s ograničenom odgovornošću za proizvodnju, trgovinu i usluge</izvorni_sadrzaj>
    <derivirana_varijabla naziv="DomainObject.Predmet.ProtustrankaNazivFormated_1">BUBA PRO jednostavno društvo s ograničenom odgovornošću za proizvodnju, trgovinu i usluge</derivirana_varijabla>
  </DomainObject.Predmet.ProtustrankaNazivFormated>
  <DomainObject.Predmet.ProtustrankaNazivFormatedOIB>
    <izvorni_sadrzaj>BUBA PRO jednostavno društvo s ograničenom odgovornošću za proizvodnju, trgovinu i usluge, OIB 01263305174</izvorni_sadrzaj>
    <derivirana_varijabla naziv="DomainObject.Predmet.ProtustrankaNazivFormatedOIB_1">BUBA PRO jednostavno društvo s ograničenom odgovornošću za proizvodnju, trgovinu i usluge, OIB 01263305174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BUBA PRO jednostavno društvo s ograničenom odgovornošću za proizvodnju, trgovinu i usluge</item>
    </izvorni_sadrzaj>
    <derivirana_varijabla naziv="DomainObject.Predmet.ProtuStrankaListFormated_1">
      <item>BUBA PRO jednostavno društvo s ograničenom odgovornošću za proizvodnju, trgovinu i usluge</item>
    </derivirana_varijabla>
  </DomainObject.Predmet.ProtuStrankaListFormated>
  <DomainObject.Predmet.ProtuStrankaListFormatedOIB>
    <izvorni_sadrzaj>
      <item>BUBA PRO jednostavno društvo s ograničenom odgovornošću za proizvodnju, trgovinu i usluge, OIB 01263305174</item>
    </izvorni_sadrzaj>
    <derivirana_varijabla naziv="DomainObject.Predmet.ProtuStrankaListFormatedOIB_1">
      <item>BUBA PRO jednostavno društvo s ograničenom odgovornošću za proizvodnju, trgovinu i usluge, OIB 01263305174</item>
    </derivirana_varijabla>
  </DomainObject.Predmet.ProtuStrankaListFormatedOIB>
  <DomainObject.Predmet.ProtuStrankaListFormatedWithAdress>
    <izvorni_sadrzaj>
      <item>BUBA PRO jednostavno društvo s ograničenom odgovornošću za proizvodnju, trgovinu i usluge, Sinjska 15, 22300 Knin</item>
    </izvorni_sadrzaj>
    <derivirana_varijabla naziv="DomainObject.Predmet.ProtuStrankaListFormatedWithAdress_1">
      <item>BUBA PRO jednostavno društvo s ograničenom odgovornošću za proizvodnju, trgovinu i usluge, Sinjska 15, 22300 Knin</item>
    </derivirana_varijabla>
  </DomainObject.Predmet.ProtuStrankaListFormatedWithAdress>
  <DomainObject.Predmet.ProtuStrankaListFormatedWithAdressOIB>
    <izvorni_sadrzaj>
      <item>BUBA PRO jednostavno društvo s ograničenom odgovornošću za proizvodnju, trgovinu i usluge, OIB 01263305174, Sinjska 15, 22300 Knin</item>
    </izvorni_sadrzaj>
    <derivirana_varijabla naziv="DomainObject.Predmet.ProtuStrankaListFormatedWithAdressOIB_1">
      <item>BUBA PRO jednostavno društvo s ograničenom odgovornošću za proizvodnju, trgovinu i usluge, OIB 01263305174, Sinjska 15, 22300 Knin</item>
    </derivirana_varijabla>
  </DomainObject.Predmet.ProtuStrankaListFormatedWithAdressOIB>
  <DomainObject.Predmet.ProtuStrankaListNazivFormated>
    <izvorni_sadrzaj>
      <item>BUBA PRO jednostavno društvo s ograničenom odgovornošću za proizvodnju, trgovinu i usluge</item>
    </izvorni_sadrzaj>
    <derivirana_varijabla naziv="DomainObject.Predmet.ProtuStrankaListNazivFormated_1">
      <item>BUBA PRO jednostavno društvo s ograničenom odgovornošću za proizvodnju, trgovinu i usluge</item>
    </derivirana_varijabla>
  </DomainObject.Predmet.ProtuStrankaListNazivFormated>
  <DomainObject.Predmet.ProtuStrankaListNazivFormatedOIB>
    <izvorni_sadrzaj>
      <item>BUBA PRO jednostavno društvo s ograničenom odgovornošću za proizvodnju, trgovinu i usluge, OIB 01263305174</item>
    </izvorni_sadrzaj>
    <derivirana_varijabla naziv="DomainObject.Predmet.ProtuStrankaListNazivFormatedOIB_1">
      <item>BUBA PRO jednostavno društvo s ograničenom odgovornošću za proizvodnju, trgovinu i usluge, OIB 01263305174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BUBA PRO jednostavno društvo s ograničenom odgovornošću za proizvodnju, trgovinu i usluge</izvorni_sadrzaj>
    <derivirana_varijabla naziv="DomainObject.Predmet.ProtustrankaIDrugi_1">BUBA PRO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BUBA PRO jednostavno društvo s ograničenom odgovornošću za proizvodnju, trgovinu i usluge, OIB 01263305174, Sinjska 15, 22300 Knin</izvorni_sadrzaj>
    <derivirana_varijabla naziv="DomainObject.Predmet.ProtustrankaIDrugiAdressOIB_1">BUBA PRO jednostavno društvo s ograničenom odgovornošću za proizvodnju, trgovinu i usluge, OIB 01263305174, Sinjska 15,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BUBA PRO jednostavno društvo s ograničenom odgovornošću za proizvodnju, trgovinu i usluge</item>
    </izvorni_sadrzaj>
    <derivirana_varijabla naziv="DomainObject.Predmet.SudioniciListNaziv_1">
      <item>FINA - Podružnica Šibenik</item>
      <item>BUBA PRO jednostavno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BUBA PRO jednostavno društvo s ograničenom odgovornošću za proizvodnju, trgovinu i usluge, OIB 01263305174, Sinjska 15,22300 Knin</item>
    </izvorni_sadrzaj>
    <derivirana_varijabla naziv="DomainObject.Predmet.SudioniciListAdressOIB_1">
      <item>FINA - Podružnica Šibenik, OIB 85821130368, Perivoj L. Marune 1,22000 Šibenik</item>
      <item>BUBA PRO jednostavno društvo s ograničenom odgovornošću za proizvodnju, trgovinu i usluge, OIB 01263305174, Sinjska 15,22300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01263305174</item>
    </izvorni_sadrzaj>
    <derivirana_varijabla naziv="DomainObject.Predmet.SudioniciListNazivOIB_1">
      <item>, OIB 85821130368</item>
      <item>, OIB 01263305174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2288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2016-01-12T10:17:00Z</dcterms:created>
  <dc:creator>Joško Livaković</dc:creator>
  <cp:lastModifiedBy>Joško Livaković</cp:lastModifiedBy>
  <dcterms:modified xmlns:xsi="http://www.w3.org/2001/XMLSchema-instance" xsi:type="dcterms:W3CDTF">2016-01-12T10:18:00Z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