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8dfa" w14:paraId="2148dfa" w:rsidRDefault="006A7B7A" w:rsidP="00DE1BFD" w:rsidR="006A7B7A">
      <w:pPr>
        <w15:collapsed w:val="false"/>
        <w:rPr>
          <w:bCs/>
        </w:rPr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861C0" w:rsidR="006A7B7A" w:rsidRPr="002A37B5">
        <w:trPr>
          <w:gridAfter w:val="1"/>
          <w:wAfter w:type="dxa" w:w="284"/>
        </w:trPr>
        <w:tc>
          <w:tcPr>
            <w:tcW w:type="dxa" w:w="2943"/>
          </w:tcPr>
          <w:p w:rsidRDefault="006A7B7A" w:rsidP="002861C0" w:rsidR="006A7B7A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861C0" w:rsidR="006A7B7A" w:rsidRPr="002A37B5">
        <w:tc>
          <w:tcPr>
            <w:tcW w:type="dxa" w:w="3227"/>
            <w:gridSpan w:val="2"/>
          </w:tcPr>
          <w:p w:rsidRDefault="006A7B7A" w:rsidP="002861C0" w:rsidR="006A7B7A" w:rsidRPr="002A37B5">
            <w:pPr>
              <w:jc w:val="center"/>
            </w:pPr>
            <w:r w:rsidRPr="002A37B5">
              <w:t>Republika Hrvatska</w:t>
            </w:r>
          </w:p>
          <w:p w:rsidRDefault="006A7B7A" w:rsidP="002861C0" w:rsidR="006A7B7A" w:rsidRPr="002A37B5">
            <w:pPr>
              <w:jc w:val="center"/>
            </w:pPr>
            <w:r w:rsidRPr="002A37B5">
              <w:t>Trgovački sud u Zadru</w:t>
            </w:r>
          </w:p>
          <w:p w:rsidRDefault="006A7B7A" w:rsidP="002861C0" w:rsidR="006A7B7A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2861C0" w:rsidP="00DE1BFD" w:rsidR="006A7B7A" w:rsidRPr="00A47146">
      <w:pPr>
        <w:rPr>
          <w:bCs/>
        </w:rPr>
      </w:pPr>
      <w:r>
        <w:rPr>
          <w:bCs/>
        </w:rPr>
        <w:br w:clear="all" w:type="textWrapping"/>
      </w:r>
    </w:p>
    <w:p w:rsidRDefault="00A53B25" w:rsidP="00A53B25" w:rsidR="00A53B25" w:rsidRPr="00A47146">
      <w:pPr>
        <w:jc w:val="center"/>
        <w:rPr>
          <w:bCs/>
        </w:rPr>
      </w:pPr>
      <w:r w:rsidRPr="00A47146">
        <w:rPr>
          <w:bCs/>
        </w:rPr>
        <w:t>R E P U B L I K A   H R V A T S K A</w:t>
      </w:r>
    </w:p>
    <w:p w:rsidRDefault="00A53B25" w:rsidP="00A53B25" w:rsidR="00A53B25" w:rsidRPr="00A47146">
      <w:pPr>
        <w:jc w:val="both"/>
        <w:rPr>
          <w:bCs/>
        </w:rPr>
      </w:pPr>
    </w:p>
    <w:p w:rsidRDefault="009D316C" w:rsidP="00A53B25" w:rsidR="00A53B25" w:rsidRPr="00A47146">
      <w:pPr>
        <w:jc w:val="center"/>
      </w:pPr>
      <w:r w:rsidRPr="00A47146">
        <w:t xml:space="preserve">Z A K LJ U Č A K </w:t>
      </w:r>
    </w:p>
    <w:p w:rsidRDefault="009D316C" w:rsidP="00A53B25" w:rsidR="009D316C" w:rsidRPr="00A47146">
      <w:pPr>
        <w:jc w:val="center"/>
      </w:pPr>
    </w:p>
    <w:p w:rsidRDefault="00DE1BFD" w:rsidP="00E70951" w:rsidR="00E70951" w:rsidRPr="00A47146">
      <w:pPr>
        <w:ind w:firstLine="708"/>
        <w:jc w:val="both"/>
      </w:pPr>
      <w:r w:rsidRPr="00A47146">
        <w:t>Trgovački sud u Zadru, po sutkinji Ana Markač, u stečajnom postupku nad stečajnim dužnikom</w:t>
      </w:r>
      <w:r w:rsidR="00BD1F9D" w:rsidRPr="00A47146">
        <w:t xml:space="preserve"> TRIBUNJ, Poljoprivredna zadruga u stečaju, Tribunj, Zamalin 96, OIB:14395554723, kojeg zastupa </w:t>
      </w:r>
      <w:r w:rsidRPr="00A47146">
        <w:t>stečajn</w:t>
      </w:r>
      <w:r w:rsidR="00BD1F9D" w:rsidRPr="00A47146">
        <w:t xml:space="preserve">i upravitelj </w:t>
      </w:r>
      <w:r w:rsidR="002B69C2">
        <w:t xml:space="preserve">Marko Bitanga iz Podstrane, </w:t>
      </w:r>
      <w:r w:rsidR="004417DC" w:rsidRPr="00A47146">
        <w:t xml:space="preserve">dana </w:t>
      </w:r>
      <w:r w:rsidR="002B69C2">
        <w:t>20. kolovoza 2018.</w:t>
      </w:r>
      <w:r w:rsidR="009D316C" w:rsidRPr="00A47146">
        <w:t>,</w:t>
      </w:r>
    </w:p>
    <w:p w:rsidRDefault="009D316C" w:rsidP="00A53B25" w:rsidR="00A53B25" w:rsidRPr="00A47146">
      <w:pPr>
        <w:jc w:val="center"/>
        <w:rPr>
          <w:bCs/>
        </w:rPr>
      </w:pPr>
      <w:r w:rsidRPr="00A47146">
        <w:rPr>
          <w:bCs/>
        </w:rPr>
        <w:t>z a k lj u č i o</w:t>
      </w:r>
      <w:r w:rsidR="00243403" w:rsidRPr="00A47146">
        <w:rPr>
          <w:bCs/>
        </w:rPr>
        <w:t xml:space="preserve"> </w:t>
      </w:r>
      <w:r w:rsidRPr="00A47146">
        <w:rPr>
          <w:bCs/>
        </w:rPr>
        <w:t xml:space="preserve"> </w:t>
      </w:r>
      <w:r w:rsidR="00A53B25" w:rsidRPr="00A47146">
        <w:rPr>
          <w:bCs/>
        </w:rPr>
        <w:t xml:space="preserve">j e </w:t>
      </w:r>
    </w:p>
    <w:p w:rsidRDefault="00A53B25" w:rsidP="00A53B25" w:rsidR="00A53B25" w:rsidRPr="00A47146">
      <w:pPr>
        <w:pStyle w:val="Tijeloteksta"/>
        <w:rPr>
          <w:rFonts w:cs="Times New Roman" w:hAnsi="Times New Roman" w:ascii="Times New Roman"/>
        </w:rPr>
      </w:pPr>
    </w:p>
    <w:p w:rsidRDefault="00D36B2C" w:rsidP="00A53B25" w:rsidR="005A01FF">
      <w:pPr>
        <w:pStyle w:val="Tijeloteksta"/>
        <w:rPr>
          <w:rFonts w:cs="Times New Roman" w:hAnsi="Times New Roman" w:ascii="Times New Roman"/>
        </w:rPr>
      </w:pPr>
      <w:r w:rsidRPr="00A47146">
        <w:rPr>
          <w:rFonts w:cs="Times New Roman" w:hAnsi="Times New Roman" w:ascii="Times New Roman"/>
        </w:rPr>
        <w:tab/>
      </w:r>
      <w:r w:rsidR="0094493C" w:rsidRPr="00A47146">
        <w:rPr>
          <w:rFonts w:cs="Times New Roman" w:hAnsi="Times New Roman" w:ascii="Times New Roman"/>
        </w:rPr>
        <w:t xml:space="preserve">Nalaže se </w:t>
      </w:r>
      <w:r w:rsidR="005D1EC1" w:rsidRPr="00A47146">
        <w:rPr>
          <w:rFonts w:cs="Times New Roman" w:hAnsi="Times New Roman" w:ascii="Times New Roman"/>
        </w:rPr>
        <w:t>stečajnom up</w:t>
      </w:r>
      <w:r w:rsidR="00DC49FF">
        <w:rPr>
          <w:rFonts w:cs="Times New Roman" w:hAnsi="Times New Roman" w:ascii="Times New Roman"/>
        </w:rPr>
        <w:t xml:space="preserve">ravitelju </w:t>
      </w:r>
      <w:r w:rsidR="00001EB5">
        <w:rPr>
          <w:rFonts w:cs="Times New Roman" w:hAnsi="Times New Roman" w:ascii="Times New Roman"/>
        </w:rPr>
        <w:t>Marku Bitangi iz Podstrane</w:t>
      </w:r>
      <w:r w:rsidR="002B69C2">
        <w:rPr>
          <w:rFonts w:cs="Times New Roman" w:hAnsi="Times New Roman" w:ascii="Times New Roman"/>
        </w:rPr>
        <w:t xml:space="preserve">, </w:t>
      </w:r>
      <w:r w:rsidR="00DC49FF">
        <w:rPr>
          <w:rFonts w:cs="Times New Roman" w:hAnsi="Times New Roman" w:ascii="Times New Roman"/>
        </w:rPr>
        <w:t xml:space="preserve">da </w:t>
      </w:r>
      <w:r w:rsidR="005A01FF">
        <w:rPr>
          <w:rFonts w:cs="Times New Roman" w:hAnsi="Times New Roman" w:ascii="Times New Roman"/>
        </w:rPr>
        <w:t xml:space="preserve">se u roku 3 (tri) od dana zaprimanja </w:t>
      </w:r>
      <w:r w:rsidR="00D56C8A">
        <w:rPr>
          <w:rFonts w:cs="Times New Roman" w:hAnsi="Times New Roman" w:ascii="Times New Roman"/>
        </w:rPr>
        <w:t xml:space="preserve">ovog </w:t>
      </w:r>
      <w:r w:rsidR="00001EB5">
        <w:rPr>
          <w:rFonts w:cs="Times New Roman" w:hAnsi="Times New Roman" w:ascii="Times New Roman"/>
        </w:rPr>
        <w:t>zaključka očituje</w:t>
      </w:r>
      <w:r w:rsidR="00D94286">
        <w:rPr>
          <w:rFonts w:cs="Times New Roman" w:hAnsi="Times New Roman" w:ascii="Times New Roman"/>
        </w:rPr>
        <w:t>,</w:t>
      </w:r>
      <w:r w:rsidR="00001EB5">
        <w:rPr>
          <w:rFonts w:cs="Times New Roman" w:hAnsi="Times New Roman" w:ascii="Times New Roman"/>
        </w:rPr>
        <w:t xml:space="preserve"> je li mu prijašnji stečajni upravitelj Damir Šebetić predao svoju dužnost, a sve sukladno točki</w:t>
      </w:r>
      <w:r w:rsidR="002B69C2">
        <w:rPr>
          <w:rFonts w:cs="Times New Roman" w:hAnsi="Times New Roman" w:ascii="Times New Roman"/>
        </w:rPr>
        <w:t xml:space="preserve"> III. izreke rješenja </w:t>
      </w:r>
      <w:r w:rsidR="00001EB5">
        <w:rPr>
          <w:rFonts w:cs="Times New Roman" w:hAnsi="Times New Roman" w:ascii="Times New Roman"/>
        </w:rPr>
        <w:t xml:space="preserve">ovog suda </w:t>
      </w:r>
      <w:r w:rsidR="002B69C2">
        <w:rPr>
          <w:rFonts w:cs="Times New Roman" w:hAnsi="Times New Roman" w:ascii="Times New Roman"/>
        </w:rPr>
        <w:t>poslovni broj St-211/</w:t>
      </w:r>
      <w:r w:rsidR="00D94286">
        <w:rPr>
          <w:rFonts w:cs="Times New Roman" w:hAnsi="Times New Roman" w:ascii="Times New Roman"/>
        </w:rPr>
        <w:t xml:space="preserve">2011-312 od 19. srpnja 2018., </w:t>
      </w:r>
      <w:r w:rsidR="002B69C2">
        <w:rPr>
          <w:rFonts w:cs="Times New Roman" w:hAnsi="Times New Roman" w:ascii="Times New Roman"/>
        </w:rPr>
        <w:t xml:space="preserve">koje </w:t>
      </w:r>
      <w:r w:rsidR="00D94286">
        <w:rPr>
          <w:rFonts w:cs="Times New Roman" w:hAnsi="Times New Roman" w:ascii="Times New Roman"/>
        </w:rPr>
        <w:t xml:space="preserve">je postalo pravomoćno </w:t>
      </w:r>
      <w:r w:rsidR="00001EB5">
        <w:rPr>
          <w:rFonts w:cs="Times New Roman" w:hAnsi="Times New Roman" w:ascii="Times New Roman"/>
        </w:rPr>
        <w:t xml:space="preserve">7. kolovoza 2018. </w:t>
      </w:r>
      <w:r w:rsidR="002B69C2">
        <w:rPr>
          <w:rFonts w:cs="Times New Roman" w:hAnsi="Times New Roman" w:ascii="Times New Roman"/>
        </w:rPr>
        <w:t xml:space="preserve"> </w:t>
      </w:r>
    </w:p>
    <w:p w:rsidRDefault="005D1EC1" w:rsidP="005A01FF" w:rsidR="005D1EC1" w:rsidRPr="00A47146"/>
    <w:p w:rsidRDefault="00DB2A03" w:rsidP="00A53B25" w:rsidR="00A53B25" w:rsidRPr="00A47146">
      <w:pPr>
        <w:jc w:val="center"/>
      </w:pPr>
      <w:r w:rsidRPr="00A47146">
        <w:t xml:space="preserve">U Zadru </w:t>
      </w:r>
      <w:r w:rsidR="002B69C2">
        <w:t xml:space="preserve">20. kolovoza 2018. </w:t>
      </w:r>
      <w:r w:rsidR="00DC49FF">
        <w:t xml:space="preserve"> </w:t>
      </w:r>
      <w:r w:rsidR="009D316C" w:rsidRPr="00A47146">
        <w:t xml:space="preserve"> </w:t>
      </w:r>
      <w:r w:rsidR="00A53B25" w:rsidRPr="00A47146">
        <w:t xml:space="preserve"> </w:t>
      </w:r>
    </w:p>
    <w:p w:rsidRDefault="00673CCD" w:rsidP="00673CCD" w:rsidR="00673CCD"/>
    <w:p w:rsidRDefault="00D56C8A" w:rsidP="00D56C8A" w:rsidR="00D56C8A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D56C8A" w:rsidP="00D56C8A" w:rsidR="00D56C8A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D56C8A" w:rsidP="00D56C8A" w:rsidR="00D56C8A"/>
    <w:p w:rsidRDefault="00673CCD" w:rsidP="00D56C8A" w:rsidR="00673CCD">
      <w:pPr>
        <w:jc w:val="center"/>
      </w:pPr>
    </w:p>
    <w:p w:rsidRDefault="00D56C8A" w:rsidP="00EA1C35" w:rsidR="00D56C8A"/>
    <w:p w:rsidRDefault="00D56C8A" w:rsidP="00EA1C35" w:rsidR="00D56C8A"/>
    <w:p w:rsidRDefault="00A53B25" w:rsidP="00EA1C35" w:rsidR="00A53B25" w:rsidRPr="00A47146">
      <w:r w:rsidRPr="00A47146">
        <w:t>UPUTA O PRAVNOM LIJEKU:</w:t>
      </w:r>
    </w:p>
    <w:p w:rsidRDefault="00A53B25" w:rsidP="00CD2601" w:rsidR="009D316C" w:rsidRPr="00A47146">
      <w:pPr>
        <w:ind w:right="23"/>
        <w:jc w:val="both"/>
      </w:pPr>
      <w:r w:rsidRPr="00A47146">
        <w:t xml:space="preserve">Protiv ovog </w:t>
      </w:r>
      <w:r w:rsidR="009D316C" w:rsidRPr="00A47146">
        <w:t xml:space="preserve">zaključka žalba nije dopuštena. </w:t>
      </w:r>
    </w:p>
    <w:p w:rsidRDefault="009D316C" w:rsidP="00A53B25" w:rsidR="009D316C" w:rsidRPr="00A47146">
      <w:pPr>
        <w:ind w:firstLine="360" w:right="23"/>
        <w:jc w:val="both"/>
      </w:pPr>
    </w:p>
    <w:p w:rsidRDefault="009D316C" w:rsidP="00A53B25" w:rsidR="009D316C" w:rsidRPr="00A47146">
      <w:pPr>
        <w:ind w:firstLine="360" w:right="23"/>
        <w:jc w:val="both"/>
      </w:pPr>
    </w:p>
    <w:p w:rsidRDefault="00673CCD" w:rsidP="00E27E5E" w:rsidR="00673CCD">
      <w:pPr>
        <w:ind w:firstLine="360" w:right="23"/>
        <w:jc w:val="both"/>
      </w:pPr>
    </w:p>
    <w:p w:rsidRDefault="00E27E5E" w:rsidP="00E27E5E" w:rsidR="00A53B25" w:rsidRPr="00A47146">
      <w:pPr>
        <w:ind w:firstLine="360" w:right="23"/>
        <w:jc w:val="both"/>
      </w:pPr>
      <w:r w:rsidRPr="00A47146">
        <w:t>DNA:</w:t>
      </w:r>
    </w:p>
    <w:p w:rsidRDefault="009D316C" w:rsidP="005D1EC1" w:rsidR="00DC49FF">
      <w:pPr>
        <w:pStyle w:val="Odlomakpopisa"/>
        <w:numPr>
          <w:ilvl w:val="0"/>
          <w:numId w:val="1"/>
        </w:numPr>
        <w:jc w:val="both"/>
      </w:pPr>
      <w:r w:rsidRPr="00A47146">
        <w:t>stečajnomu upravitelju</w:t>
      </w:r>
      <w:r w:rsidR="00001EB5">
        <w:t xml:space="preserve"> Marku Bitangi</w:t>
      </w:r>
      <w:r w:rsidR="002B69C2">
        <w:t xml:space="preserve"> putem e-mail</w:t>
      </w:r>
    </w:p>
    <w:p w:rsidRDefault="005A01FF" w:rsidP="005D1EC1" w:rsidR="005A01FF">
      <w:pPr>
        <w:pStyle w:val="Odlomakpopisa"/>
        <w:numPr>
          <w:ilvl w:val="0"/>
          <w:numId w:val="1"/>
        </w:numPr>
        <w:jc w:val="both"/>
      </w:pPr>
      <w:r>
        <w:t>e-Oglasna ploča sudova</w:t>
      </w:r>
    </w:p>
    <w:p w:rsidRDefault="00210F87" w:rsidP="005D1EC1" w:rsidR="00A53B25" w:rsidRPr="00A47146">
      <w:pPr>
        <w:pStyle w:val="Odlomakpopisa"/>
        <w:numPr>
          <w:ilvl w:val="0"/>
          <w:numId w:val="1"/>
        </w:numPr>
        <w:jc w:val="both"/>
      </w:pPr>
      <w:r w:rsidRPr="00A47146">
        <w:t xml:space="preserve">u </w:t>
      </w:r>
      <w:r w:rsidR="00A53B25" w:rsidRPr="00A47146">
        <w:t xml:space="preserve">spis  </w:t>
      </w:r>
    </w:p>
    <w:p w:rsidRDefault="007D5FA5" w:rsidR="007D5FA5" w:rsidRPr="00A47146"/>
    <w:sectPr w:rsidR="007D5FA5" w:rsidRPr="00A471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146" w:rsidP="00DE1BFD" w:rsidR="00DE1BFD">
    <w:pPr>
      <w:ind w:left="5664"/>
    </w:pPr>
    <w:r>
      <w:t xml:space="preserve">   </w:t>
    </w:r>
    <w:r w:rsidR="00DE1BFD">
      <w:t>Poslovni broj 2 St-</w:t>
    </w:r>
    <w:r w:rsidR="005D1EC1">
      <w:t>211/</w:t>
    </w:r>
    <w:r>
      <w:t>20</w:t>
    </w:r>
    <w:r w:rsidR="005D1EC1">
      <w:t>11-</w:t>
    </w:r>
    <w:r w:rsidR="002861C0">
      <w:t>320</w:t>
    </w:r>
  </w:p>
  <w:p w:rsidRDefault="00DE1BFD" w:rsidP="00DE1BFD" w:rsidR="00DE1BFD">
    <w:pPr>
      <w:jc w:val="right"/>
    </w:pPr>
  </w:p>
  <w:p w:rsidRDefault="00DE1BFD" w:rsidP="00697A39" w:rsidR="00DE1B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1EB5"/>
    <w:rsid w:val="00005545"/>
    <w:rsid w:val="00055502"/>
    <w:rsid w:val="00097B4B"/>
    <w:rsid w:val="000B2154"/>
    <w:rsid w:val="00106F13"/>
    <w:rsid w:val="00210F87"/>
    <w:rsid w:val="00243403"/>
    <w:rsid w:val="002861C0"/>
    <w:rsid w:val="002B69C2"/>
    <w:rsid w:val="002B76C1"/>
    <w:rsid w:val="004417DC"/>
    <w:rsid w:val="004D1BF0"/>
    <w:rsid w:val="005A01FF"/>
    <w:rsid w:val="005A3F92"/>
    <w:rsid w:val="005D1EC1"/>
    <w:rsid w:val="005D57AA"/>
    <w:rsid w:val="006016DC"/>
    <w:rsid w:val="00673CCD"/>
    <w:rsid w:val="00697A39"/>
    <w:rsid w:val="006A7B7A"/>
    <w:rsid w:val="0073785C"/>
    <w:rsid w:val="007D5FA5"/>
    <w:rsid w:val="0094493C"/>
    <w:rsid w:val="009D316C"/>
    <w:rsid w:val="00A47146"/>
    <w:rsid w:val="00A53B25"/>
    <w:rsid w:val="00AB226D"/>
    <w:rsid w:val="00BD1F9D"/>
    <w:rsid w:val="00CD2601"/>
    <w:rsid w:val="00D34E51"/>
    <w:rsid w:val="00D36B2C"/>
    <w:rsid w:val="00D56C8A"/>
    <w:rsid w:val="00D76FFA"/>
    <w:rsid w:val="00D94286"/>
    <w:rsid w:val="00DB2A03"/>
    <w:rsid w:val="00DC49FF"/>
    <w:rsid w:val="00DE1BFD"/>
    <w:rsid w:val="00E27E5E"/>
    <w:rsid w:val="00E70951"/>
    <w:rsid w:val="00E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F9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F9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F9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F9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3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F9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F9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F9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F9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2F10B-2128-43C6-B92D-57EF4B3B5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846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2018-08-20T11:51:00Z</dcterms:created>
  <dc:creator>Ana Markač</dc:creator>
  <cp:lastModifiedBy>Vedrana Raspović</cp:lastModifiedBy>
  <cp:lastPrinted>2018-08-20T12:04:00Z</cp:lastPrinted>
  <dcterms:modified xmlns:xsi="http://www.w3.org/2001/XMLSchema-instance" xsi:type="dcterms:W3CDTF">2018-08-20T12:25:00Z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nalog stečajnom upr. Bitangi da se očituje 20.8.2018..docx)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