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5b8c2" w14:paraId="105b8c2" w:rsidRDefault="008E6ED6" w:rsidR="008E6ED6">
      <w:pPr>
        <w15:collapsed w:val="false"/>
      </w:pPr>
      <w:bookmarkStart w:name="_GoBack" w:id="0"/>
      <w:bookmarkEnd w:id="0"/>
    </w:p>
    <w:p w:rsidRDefault="008E6ED6" w:rsidR="008E6ED6"/>
    <w:p w:rsidRDefault="000C4981" w:rsidP="000C4981" w:rsidR="000C4981">
      <w:r>
        <w:rPr>
          <w:noProof/>
        </w:rPr>
        <w:drawing>
          <wp:inline distR="0" distL="0" distB="0" distT="0">
            <wp:extent cy="717550" cx="546100"/>
            <wp:effectExtent b="6350" r="6350" t="0" l="0"/>
            <wp:docPr descr="grb rh" name="Slika 2" id="2"/>
            <wp:cNvGraphicFramePr>
              <a:graphicFrameLocks noChangeAspect="true"/>
            </wp:cNvGraphicFramePr>
            <a:graphic>
              <a:graphicData uri="http://schemas.openxmlformats.org/drawingml/2006/picture">
                <pic:pic>
                  <pic:nvPicPr>
                    <pic:cNvPr descr="grb rh"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46100"/>
                    </a:xfrm>
                    <a:prstGeom prst="rect">
                      <a:avLst/>
                    </a:prstGeom>
                    <a:noFill/>
                    <a:ln>
                      <a:noFill/>
                    </a:ln>
                  </pic:spPr>
                </pic:pic>
              </a:graphicData>
            </a:graphic>
          </wp:inline>
        </w:drawing>
      </w:r>
    </w:p>
    <w:p w:rsidRDefault="000C4981" w:rsidP="000C4981" w:rsidR="000C4981"/>
    <w:p w:rsidRDefault="00012D64" w:rsidP="00012D64" w:rsidR="00012D64">
      <w:r>
        <w:t>Republika Hrvatska</w:t>
      </w:r>
    </w:p>
    <w:p w:rsidRDefault="00012D64" w:rsidP="00012D64" w:rsidR="00012D64">
      <w:r>
        <w:t>Trgovački sud u Osijeku</w:t>
      </w:r>
    </w:p>
    <w:p w:rsidRDefault="00012D64" w:rsidP="00012D64" w:rsidR="00012D64">
      <w:r>
        <w:t>Stalna služba u Slavonskom Brodu</w:t>
      </w:r>
    </w:p>
    <w:p w:rsidRDefault="000C4981" w:rsidP="000C4981" w:rsidR="000C4981">
      <w:r>
        <w:t xml:space="preserve">Trg pobjede 13 </w:t>
      </w:r>
    </w:p>
    <w:p w:rsidRDefault="000C4981" w:rsidP="000C4981" w:rsidR="000C4981">
      <w:r>
        <w:t xml:space="preserve">35000 Slavonski Brod                                                              </w:t>
      </w:r>
      <w:r w:rsidR="00417326">
        <w:t xml:space="preserve">       </w:t>
      </w:r>
      <w:r>
        <w:t xml:space="preserve">    </w:t>
      </w:r>
      <w:r w:rsidRPr="00092EA7">
        <w:rPr>
          <w:b/>
        </w:rPr>
        <w:t xml:space="preserve">Broj: </w:t>
      </w:r>
      <w:r w:rsidR="00092EA7" w:rsidRPr="00092EA7">
        <w:rPr>
          <w:b/>
        </w:rPr>
        <w:t>1/</w:t>
      </w:r>
      <w:r w:rsidRPr="00092EA7">
        <w:rPr>
          <w:b/>
        </w:rPr>
        <w:t>St-</w:t>
      </w:r>
      <w:r w:rsidR="00092EA7" w:rsidRPr="00092EA7">
        <w:rPr>
          <w:b/>
        </w:rPr>
        <w:t>769/2018-1</w:t>
      </w:r>
      <w:r w:rsidR="00012D64">
        <w:rPr>
          <w:b/>
        </w:rPr>
        <w:t>7</w:t>
      </w:r>
    </w:p>
    <w:p w:rsidRDefault="000C4981" w:rsidP="000C4981" w:rsidR="000C4981"/>
    <w:p w:rsidRDefault="000C4981" w:rsidP="000C4981" w:rsidR="000C4981">
      <w:pPr>
        <w:jc w:val="center"/>
      </w:pPr>
      <w:r>
        <w:t>R E P U B L I K A     H R V A T S K A</w:t>
      </w:r>
    </w:p>
    <w:p w:rsidRDefault="000C4981" w:rsidP="000C4981" w:rsidR="000C4981">
      <w:pPr>
        <w:jc w:val="center"/>
      </w:pPr>
      <w:r>
        <w:t>R J E Š E N J E</w:t>
      </w:r>
    </w:p>
    <w:p w:rsidRDefault="000C4981" w:rsidP="000C4981" w:rsidR="000C4981"/>
    <w:p w:rsidRDefault="000C4981" w:rsidP="000C4981" w:rsidR="000C4981">
      <w:pPr>
        <w:jc w:val="both"/>
      </w:pPr>
      <w:r>
        <w:tab/>
        <w:t xml:space="preserve">TRGOVAČKI SUD U OSIJEKU STALNA SLUŽBA </w:t>
      </w:r>
      <w:r w:rsidR="00092EA7">
        <w:t>U SLAVONSKOM BRODU, po stečajnoj sutkinji</w:t>
      </w:r>
      <w:r>
        <w:t xml:space="preserve"> Vesni Vukelić, </w:t>
      </w:r>
      <w:r w:rsidR="00092EA7">
        <w:t>u prethodnom postupku radi utvrđivanja pretpostavki za otvaranje stečajnog postupka nad dužnikom MM-</w:t>
      </w:r>
      <w:proofErr w:type="spellStart"/>
      <w:r w:rsidR="00092EA7">
        <w:t>LuI</w:t>
      </w:r>
      <w:proofErr w:type="spellEnd"/>
      <w:r w:rsidR="00092EA7">
        <w:t xml:space="preserve"> j.d.o.o. za gradnju i trgovinu, </w:t>
      </w:r>
      <w:proofErr w:type="spellStart"/>
      <w:r w:rsidR="00092EA7">
        <w:t>Sabolova</w:t>
      </w:r>
      <w:proofErr w:type="spellEnd"/>
      <w:r w:rsidR="00092EA7">
        <w:t xml:space="preserve"> 15, </w:t>
      </w:r>
      <w:proofErr w:type="spellStart"/>
      <w:r w:rsidR="00092EA7">
        <w:t>Okunšćak</w:t>
      </w:r>
      <w:proofErr w:type="spellEnd"/>
      <w:r w:rsidR="00092EA7">
        <w:t>, OIB 91940036589, odlučujući o nagradi privremenog stečajnog upravitelja</w:t>
      </w:r>
      <w:r>
        <w:t xml:space="preserve">, </w:t>
      </w:r>
      <w:r w:rsidR="00012D64">
        <w:t>12. prosinca</w:t>
      </w:r>
      <w:r>
        <w:t xml:space="preserve"> </w:t>
      </w:r>
      <w:r w:rsidR="00092EA7">
        <w:t>2018.</w:t>
      </w:r>
    </w:p>
    <w:p w:rsidRDefault="000C4981" w:rsidP="000C4981" w:rsidR="000C4981">
      <w:pPr>
        <w:jc w:val="both"/>
      </w:pPr>
    </w:p>
    <w:p w:rsidRDefault="000C4981" w:rsidP="000C4981" w:rsidR="000C4981">
      <w:pPr>
        <w:jc w:val="center"/>
      </w:pPr>
      <w:r>
        <w:t>r i j e š i o    j e</w:t>
      </w:r>
    </w:p>
    <w:p w:rsidRDefault="000C4981" w:rsidP="000C4981" w:rsidR="000C4981"/>
    <w:p w:rsidRDefault="000C4981" w:rsidP="000C4981" w:rsidR="000C4981">
      <w:pPr>
        <w:jc w:val="both"/>
      </w:pPr>
      <w:r>
        <w:tab/>
      </w:r>
      <w:r>
        <w:rPr>
          <w:b/>
        </w:rPr>
        <w:t>I -</w:t>
      </w:r>
      <w:r>
        <w:t xml:space="preserve"> Privremenom stečajnom upravitelju </w:t>
      </w:r>
      <w:r w:rsidR="00092EA7" w:rsidRPr="00092EA7">
        <w:rPr>
          <w:b/>
        </w:rPr>
        <w:t>VINKU PEČANIĆU, dipl. ekonomisti iz Lipika, Frankopanska 17, OIB 03918439681</w:t>
      </w:r>
      <w:r>
        <w:t xml:space="preserve">, za obavljene poslove stečajno upraviteljske službe </w:t>
      </w:r>
      <w:r>
        <w:rPr>
          <w:b/>
        </w:rPr>
        <w:t>u prethodnom postupku</w:t>
      </w:r>
      <w:r>
        <w:t xml:space="preserve"> radi utvrđivanja pretpostavki za otvaranje stečajnog postupka određuje  se jednokratna nagrada u </w:t>
      </w:r>
      <w:r>
        <w:rPr>
          <w:b/>
        </w:rPr>
        <w:t>iznosu 3.000,00 kn (ukupan trošak).</w:t>
      </w:r>
      <w:r>
        <w:rPr>
          <w:b/>
        </w:rPr>
        <w:tab/>
      </w:r>
    </w:p>
    <w:p w:rsidRDefault="000C4981" w:rsidP="000C4981" w:rsidR="000C4981">
      <w:pPr>
        <w:jc w:val="both"/>
        <w:rPr>
          <w:b/>
        </w:rPr>
      </w:pPr>
      <w:r>
        <w:rPr>
          <w:b/>
        </w:rPr>
        <w:tab/>
      </w:r>
    </w:p>
    <w:p w:rsidRDefault="000C4981" w:rsidP="002F2C3E" w:rsidR="009A335D">
      <w:pPr>
        <w:jc w:val="both"/>
      </w:pPr>
      <w:r>
        <w:tab/>
      </w:r>
      <w:r>
        <w:rPr>
          <w:b/>
        </w:rPr>
        <w:t>II –</w:t>
      </w:r>
      <w:r>
        <w:t xml:space="preserve"> </w:t>
      </w:r>
      <w:r w:rsidR="009A335D">
        <w:t>Stečajnom upravitelju odob</w:t>
      </w:r>
      <w:r>
        <w:t>rava se refundacija materijalnih</w:t>
      </w:r>
      <w:r w:rsidR="009A335D">
        <w:t xml:space="preserve"> trošk</w:t>
      </w:r>
      <w:r>
        <w:t>ov</w:t>
      </w:r>
      <w:r w:rsidR="009A335D">
        <w:t xml:space="preserve">a plaćenih vlastitim sredstvima u iznosu </w:t>
      </w:r>
      <w:r w:rsidR="00092EA7" w:rsidRPr="0089555E">
        <w:rPr>
          <w:b/>
        </w:rPr>
        <w:t>90,54</w:t>
      </w:r>
      <w:r w:rsidR="009A335D" w:rsidRPr="0089555E">
        <w:rPr>
          <w:b/>
        </w:rPr>
        <w:t xml:space="preserve"> kn</w:t>
      </w:r>
      <w:r w:rsidR="00092EA7" w:rsidRPr="0089555E">
        <w:rPr>
          <w:b/>
        </w:rPr>
        <w:t xml:space="preserve"> </w:t>
      </w:r>
      <w:r w:rsidR="00012D64" w:rsidRPr="0089555E">
        <w:rPr>
          <w:b/>
        </w:rPr>
        <w:t>neto</w:t>
      </w:r>
      <w:r w:rsidR="00012D64">
        <w:t>.</w:t>
      </w:r>
    </w:p>
    <w:p w:rsidRDefault="00092EA7" w:rsidP="002F2C3E" w:rsidR="00092EA7">
      <w:pPr>
        <w:jc w:val="both"/>
      </w:pPr>
    </w:p>
    <w:p w:rsidRDefault="009A335D" w:rsidP="00092EA7" w:rsidR="00092EA7">
      <w:pPr>
        <w:ind w:firstLine="708"/>
        <w:jc w:val="both"/>
      </w:pPr>
      <w:r>
        <w:rPr>
          <w:b/>
        </w:rPr>
        <w:t>III</w:t>
      </w:r>
      <w:r w:rsidR="00272065" w:rsidRPr="00607FFA">
        <w:rPr>
          <w:b/>
        </w:rPr>
        <w:t>-</w:t>
      </w:r>
      <w:r w:rsidR="00272065">
        <w:t xml:space="preserve"> </w:t>
      </w:r>
      <w:r w:rsidR="00092EA7">
        <w:t>Nalaže se računovodstvu Trgovačkog suda u Osijeku da po pravomoćnosti ovog  rješenja isplati odmjerenu nagradu i materijalni trošak</w:t>
      </w:r>
      <w:r w:rsidR="0089555E">
        <w:t xml:space="preserve"> s pripadajućim porezima i doprinosima</w:t>
      </w:r>
      <w:r w:rsidR="00092EA7">
        <w:t xml:space="preserve"> privremenom stečajnom upravitelju na teret Fonda za pokriće troškova prethodnog postupka.</w:t>
      </w:r>
    </w:p>
    <w:p w:rsidRDefault="00092EA7" w:rsidP="00092EA7" w:rsidR="00092EA7">
      <w:pPr>
        <w:jc w:val="both"/>
      </w:pPr>
      <w:r>
        <w:tab/>
        <w:t>Odmjerena nagrada i materijalni trošak imaju se isplatiti na poslovni račun privremenog stečajnog upravitelja IBAN HR2923600003116614601, otvoren kod Zagrebačke banke d.d. Zagreb.</w:t>
      </w:r>
    </w:p>
    <w:p w:rsidRDefault="00092EA7" w:rsidP="00092EA7" w:rsidR="00092EA7">
      <w:pPr>
        <w:jc w:val="both"/>
      </w:pPr>
    </w:p>
    <w:p w:rsidRDefault="00CB1F76" w:rsidP="00092EA7" w:rsidR="00CB1F76">
      <w:pPr>
        <w:jc w:val="both"/>
      </w:pPr>
      <w:r>
        <w:tab/>
      </w:r>
      <w:r w:rsidR="00092EA7" w:rsidRPr="004F594E">
        <w:rPr>
          <w:b/>
        </w:rPr>
        <w:t>I</w:t>
      </w:r>
      <w:r w:rsidR="009A335D" w:rsidRPr="004F594E">
        <w:rPr>
          <w:b/>
        </w:rPr>
        <w:t>V</w:t>
      </w:r>
      <w:r>
        <w:rPr>
          <w:b/>
        </w:rPr>
        <w:t xml:space="preserve"> </w:t>
      </w:r>
      <w:r w:rsidR="00934FE8">
        <w:rPr>
          <w:b/>
        </w:rPr>
        <w:t>-</w:t>
      </w:r>
      <w:r>
        <w:rPr>
          <w:b/>
        </w:rPr>
        <w:t xml:space="preserve"> </w:t>
      </w:r>
      <w:r w:rsidR="00934FE8">
        <w:t>Ovo</w:t>
      </w:r>
      <w:r>
        <w:rPr>
          <w:b/>
        </w:rPr>
        <w:t xml:space="preserve"> </w:t>
      </w:r>
      <w:r>
        <w:t xml:space="preserve">rješenje </w:t>
      </w:r>
      <w:r w:rsidR="00092EA7">
        <w:t>objavljuje se</w:t>
      </w:r>
      <w:r>
        <w:t xml:space="preserve"> na mrežnoj st</w:t>
      </w:r>
      <w:r w:rsidR="00092EA7">
        <w:t>r</w:t>
      </w:r>
      <w:r>
        <w:t>anici e- oglasna ploča sudova.</w:t>
      </w:r>
    </w:p>
    <w:p w:rsidRDefault="002F2C3E" w:rsidP="002F2C3E" w:rsidR="00B97F5B">
      <w:pPr>
        <w:jc w:val="both"/>
      </w:pPr>
      <w:r>
        <w:t xml:space="preserve">     </w:t>
      </w:r>
    </w:p>
    <w:p w:rsidRDefault="004050F2" w:rsidP="002F2C3E" w:rsidR="004050F2">
      <w:pPr>
        <w:jc w:val="both"/>
      </w:pPr>
    </w:p>
    <w:p w:rsidRDefault="00B97F5B" w:rsidP="002F2C3E" w:rsidR="00B97F5B">
      <w:pPr>
        <w:jc w:val="center"/>
        <w:rPr>
          <w:b/>
        </w:rPr>
      </w:pPr>
      <w:r w:rsidRPr="00B97F5B">
        <w:rPr>
          <w:b/>
        </w:rPr>
        <w:t>Obrazloženje</w:t>
      </w:r>
    </w:p>
    <w:p w:rsidRDefault="004050F2" w:rsidP="002F2C3E" w:rsidR="004050F2" w:rsidRPr="00B97F5B">
      <w:pPr>
        <w:jc w:val="center"/>
        <w:rPr>
          <w:b/>
        </w:rPr>
      </w:pPr>
    </w:p>
    <w:p w:rsidRDefault="000A24DF" w:rsidP="000C4981" w:rsidR="000C4981">
      <w:r>
        <w:tab/>
      </w:r>
    </w:p>
    <w:p w:rsidRDefault="000C4981" w:rsidP="00092EA7" w:rsidR="00092EA7">
      <w:r>
        <w:tab/>
      </w:r>
      <w:r w:rsidR="00092EA7">
        <w:t>Rješenjem ovog suda br.1/St-769/2018-3 od 06. kolovoza 2018. pokrenut je prethodni postupak radi utvrđivanja pretpostavki za otvaranje stečajnog postupka nad dužnikom MM-</w:t>
      </w:r>
      <w:proofErr w:type="spellStart"/>
      <w:r w:rsidR="00092EA7">
        <w:t>LuI</w:t>
      </w:r>
      <w:proofErr w:type="spellEnd"/>
      <w:r w:rsidR="00092EA7">
        <w:t xml:space="preserve"> j.d.o.o. za gradnju i trgovinu, </w:t>
      </w:r>
      <w:proofErr w:type="spellStart"/>
      <w:r w:rsidR="00092EA7">
        <w:t>Sabolova</w:t>
      </w:r>
      <w:proofErr w:type="spellEnd"/>
      <w:r w:rsidR="00092EA7">
        <w:t xml:space="preserve"> 15, </w:t>
      </w:r>
      <w:proofErr w:type="spellStart"/>
      <w:r w:rsidR="00092EA7">
        <w:t>Okunšćak</w:t>
      </w:r>
      <w:proofErr w:type="spellEnd"/>
      <w:r w:rsidR="00092EA7">
        <w:t xml:space="preserve">, OIB 91940036589, a rješenjem posl.br. 1/St-769/2018-13 od 11. listopada 2018. imenovan je privremeni stečajni upravitelj Vinko </w:t>
      </w:r>
      <w:proofErr w:type="spellStart"/>
      <w:r w:rsidR="00092EA7">
        <w:t>Pečanić</w:t>
      </w:r>
      <w:proofErr w:type="spellEnd"/>
      <w:r w:rsidR="00092EA7">
        <w:t xml:space="preserve">, </w:t>
      </w:r>
      <w:proofErr w:type="spellStart"/>
      <w:r w:rsidR="00092EA7">
        <w:t>dipl.ekonomist</w:t>
      </w:r>
      <w:proofErr w:type="spellEnd"/>
      <w:r w:rsidR="00092EA7">
        <w:t xml:space="preserve"> iz Lipika sa zadatkom ispitati obim i vrijednost dužnikove imovine, te utvrditi njezinu dostatnost za pokriće troškova stečajnog postupka.</w:t>
      </w:r>
      <w:r w:rsidR="00092EA7">
        <w:tab/>
      </w:r>
      <w:r w:rsidR="00092EA7">
        <w:tab/>
      </w:r>
    </w:p>
    <w:p w:rsidRDefault="000C4981" w:rsidP="000C4981" w:rsidR="000C4981">
      <w:pPr>
        <w:jc w:val="both"/>
      </w:pPr>
    </w:p>
    <w:p w:rsidRDefault="000C4981" w:rsidP="004050F2" w:rsidR="00092EA7">
      <w:pPr>
        <w:jc w:val="both"/>
        <w:rPr>
          <w:b/>
        </w:rPr>
      </w:pPr>
      <w:r>
        <w:lastRenderedPageBreak/>
        <w:tab/>
      </w:r>
    </w:p>
    <w:p w:rsidRDefault="00092EA7" w:rsidP="00417326" w:rsidR="00417326">
      <w:pPr>
        <w:jc w:val="right"/>
        <w:rPr>
          <w:b/>
        </w:rPr>
      </w:pPr>
      <w:r w:rsidRPr="00092EA7">
        <w:rPr>
          <w:b/>
        </w:rPr>
        <w:t>Broj: 1/St-769/2018-17</w:t>
      </w:r>
    </w:p>
    <w:p w:rsidRDefault="00092EA7" w:rsidP="00417326" w:rsidR="00092EA7">
      <w:pPr>
        <w:jc w:val="right"/>
        <w:rPr>
          <w:b/>
        </w:rPr>
      </w:pPr>
    </w:p>
    <w:p w:rsidRDefault="00092EA7" w:rsidP="00417326" w:rsidR="00092EA7">
      <w:pPr>
        <w:jc w:val="right"/>
      </w:pPr>
    </w:p>
    <w:p w:rsidRDefault="000C4981" w:rsidP="00417326" w:rsidR="000C4981">
      <w:pPr>
        <w:ind w:firstLine="708"/>
        <w:jc w:val="both"/>
      </w:pPr>
      <w:r>
        <w:t xml:space="preserve">Privremeni stečajni upravitelj obavio je poslove koje mu je naložio stečajni sudac rješenjem, te je o tome podnio svoje pisano izvješće od </w:t>
      </w:r>
      <w:r w:rsidR="00092EA7">
        <w:t>07. studenog 2018</w:t>
      </w:r>
      <w:r>
        <w:t>.</w:t>
      </w:r>
      <w:r w:rsidR="00092EA7">
        <w:t>,</w:t>
      </w:r>
      <w:r>
        <w:t xml:space="preserve"> zbog čega  je istom valjalo u skladu s odredbom </w:t>
      </w:r>
      <w:r>
        <w:tab/>
        <w:t xml:space="preserve">čl. 94 st. 2  Stečajnog zakona (NN br. 71/15, </w:t>
      </w:r>
      <w:r w:rsidR="00092EA7">
        <w:t xml:space="preserve">104/17, </w:t>
      </w:r>
      <w:r>
        <w:t>dalje SZ) odrediti nagradu za obavljeni posao.</w:t>
      </w:r>
    </w:p>
    <w:p w:rsidRDefault="00092EA7" w:rsidP="00417326" w:rsidR="00092EA7">
      <w:pPr>
        <w:ind w:firstLine="708"/>
        <w:jc w:val="both"/>
      </w:pPr>
    </w:p>
    <w:p w:rsidRDefault="000C4981" w:rsidP="00417326" w:rsidR="00B97F5B">
      <w:pPr>
        <w:ind w:firstLine="708"/>
        <w:jc w:val="both"/>
      </w:pPr>
      <w:r>
        <w:t>Imajući u vidu složenost obavljenog posla kao i ograničena sredstva s kojima sud raspolaže na računu Fonda za pokriće troškova stečajnog postupka iz kojeg se nagrada namiruje,  stečajni sudac  nagradu je omjerio u visini 3.000,00 kn uz primjenu odredbe čl. 4 Uredbe o kriterijima i načinu obračuna i plaćanja nagrada stečajnim upraviteljima (NN br. 105/15), pa je odlučeno kao pod točkom I izreke rješenja.</w:t>
      </w:r>
    </w:p>
    <w:p w:rsidRDefault="00092EA7" w:rsidP="00417326" w:rsidR="00092EA7">
      <w:pPr>
        <w:ind w:firstLine="708"/>
        <w:jc w:val="both"/>
      </w:pPr>
    </w:p>
    <w:p w:rsidRDefault="000A24DF" w:rsidP="002F2C3E" w:rsidR="009A335D">
      <w:pPr>
        <w:jc w:val="both"/>
      </w:pPr>
      <w:r>
        <w:tab/>
      </w:r>
      <w:r w:rsidR="00FF550F">
        <w:t xml:space="preserve">Podneskom od </w:t>
      </w:r>
      <w:r w:rsidR="00092EA7">
        <w:t>12. studenog 2018</w:t>
      </w:r>
      <w:r w:rsidR="00FF550F">
        <w:t>.</w:t>
      </w:r>
      <w:r w:rsidR="00092EA7">
        <w:t xml:space="preserve"> privremeni stečajni </w:t>
      </w:r>
      <w:r w:rsidR="00FF550F">
        <w:t xml:space="preserve">upravitelj </w:t>
      </w:r>
      <w:r w:rsidR="00922BE2">
        <w:t>podnio je</w:t>
      </w:r>
      <w:r w:rsidR="00FF550F">
        <w:t xml:space="preserve"> stečajnom sucu </w:t>
      </w:r>
      <w:r w:rsidR="000C4981">
        <w:t>prijedlog</w:t>
      </w:r>
      <w:r w:rsidR="009A335D">
        <w:t xml:space="preserve"> za refundaciju materijalnih troškova koje je financirao iz vlastitih sredst</w:t>
      </w:r>
      <w:r w:rsidR="000C4981">
        <w:t>ava, a koji se odnose na plaćanje državnih biljega i poštarinu za preporučene pošiljke radi prikupljanja relevan</w:t>
      </w:r>
      <w:r w:rsidR="004050F2">
        <w:t>tnih podataka o imovini dužnika</w:t>
      </w:r>
      <w:r w:rsidR="000C4981">
        <w:t xml:space="preserve"> u ukupnom iznosu od </w:t>
      </w:r>
      <w:r w:rsidR="00092EA7">
        <w:t>90,54</w:t>
      </w:r>
      <w:r w:rsidR="000C4981">
        <w:t xml:space="preserve"> kn.</w:t>
      </w:r>
    </w:p>
    <w:p w:rsidRDefault="00092EA7" w:rsidP="002F2C3E" w:rsidR="00092EA7">
      <w:pPr>
        <w:jc w:val="both"/>
      </w:pPr>
    </w:p>
    <w:p w:rsidRDefault="00096D95" w:rsidP="002F2C3E" w:rsidR="009A335D">
      <w:pPr>
        <w:jc w:val="both"/>
      </w:pPr>
      <w:r>
        <w:tab/>
      </w:r>
      <w:r w:rsidR="009A335D">
        <w:t xml:space="preserve">Uz zahtjev za refundaciju troškova dostavio je </w:t>
      </w:r>
      <w:r w:rsidR="000C4981">
        <w:t>račune i dokaze o plaćanju naknada za troškove poštarine i državnih biljega iz kojih je jasno vidljivo da je navedene troškove platio iz vlastitih sredstava, a kako su troškovi bili nužni radi prikupljanja podataka odlučnih za sastavljanje izvješća koje mu je naložio stečajni sudac, to je valjalo istom odobriti zatraženi trošak pa je valjalo odlučiti kao pod točkom II izreke rješenja.</w:t>
      </w:r>
    </w:p>
    <w:p w:rsidRDefault="00092EA7" w:rsidP="002F2C3E" w:rsidR="00092EA7">
      <w:pPr>
        <w:jc w:val="both"/>
      </w:pPr>
    </w:p>
    <w:p w:rsidRDefault="000C4981" w:rsidP="000C4981" w:rsidR="00FF550F">
      <w:pPr>
        <w:ind w:firstLine="708"/>
        <w:jc w:val="both"/>
      </w:pPr>
      <w:r>
        <w:t>Obzirom da u ovom postupku predujam za pokriće troškova nije uplaćen, to je valjalo odlučiti da se odmjerena nagrada i materijalni trošak isplate na teret Fonda za pokriće troškova stečajnog postupka shodno odredbi čl.</w:t>
      </w:r>
      <w:r w:rsidR="00417326">
        <w:t>132 st 5 SZ-a</w:t>
      </w:r>
      <w:r w:rsidR="00602F7C">
        <w:t>.</w:t>
      </w:r>
    </w:p>
    <w:p w:rsidRDefault="0082324B" w:rsidP="002F2C3E" w:rsidR="0082324B">
      <w:pPr>
        <w:jc w:val="both"/>
      </w:pPr>
      <w:r>
        <w:tab/>
      </w:r>
    </w:p>
    <w:p w:rsidRDefault="00C37B9A" w:rsidP="002F2C3E" w:rsidR="00C37B9A">
      <w:pPr>
        <w:jc w:val="both"/>
      </w:pPr>
    </w:p>
    <w:p w:rsidRDefault="000A24DF" w:rsidP="009173A2" w:rsidR="00B97F5B">
      <w:pPr>
        <w:jc w:val="center"/>
      </w:pPr>
      <w:r>
        <w:t>U Slav</w:t>
      </w:r>
      <w:r w:rsidR="00C37B9A">
        <w:t xml:space="preserve">onskom </w:t>
      </w:r>
      <w:r>
        <w:t xml:space="preserve">Brodu </w:t>
      </w:r>
      <w:r w:rsidR="004F594E">
        <w:t>12. prosinca</w:t>
      </w:r>
      <w:r w:rsidR="00272065">
        <w:t xml:space="preserve"> 201</w:t>
      </w:r>
      <w:r w:rsidR="000E78FD">
        <w:t>8.</w:t>
      </w:r>
    </w:p>
    <w:p w:rsidRDefault="00C37B9A" w:rsidP="00B97F5B" w:rsidR="00C37B9A">
      <w:pPr>
        <w:jc w:val="both"/>
      </w:pPr>
    </w:p>
    <w:p w:rsidRDefault="000A24DF" w:rsidP="00B97F5B" w:rsidR="000A24DF">
      <w:pPr>
        <w:jc w:val="both"/>
      </w:pPr>
    </w:p>
    <w:p w:rsidRDefault="00B97F5B" w:rsidP="00B97F5B" w:rsidR="00B441CE">
      <w:pPr>
        <w:jc w:val="both"/>
      </w:pPr>
      <w:r>
        <w:t xml:space="preserve">                                                                                                   </w:t>
      </w:r>
      <w:r w:rsidR="000E78FD">
        <w:t>STEČAJNA SUTKINJA:</w:t>
      </w:r>
    </w:p>
    <w:p w:rsidRDefault="00B441CE" w:rsidP="00B97F5B" w:rsidR="009173A2">
      <w:pPr>
        <w:jc w:val="both"/>
      </w:pPr>
      <w:r>
        <w:t xml:space="preserve">                                                                                                      Vesna Vukelić</w:t>
      </w:r>
      <w:r w:rsidR="009173A2">
        <w:t>, v.r.</w:t>
      </w:r>
    </w:p>
    <w:p w:rsidRDefault="00417326" w:rsidP="00B97F5B" w:rsidR="00417326">
      <w:pPr>
        <w:jc w:val="both"/>
      </w:pPr>
    </w:p>
    <w:p w:rsidRDefault="000C4981" w:rsidP="000C4981" w:rsidR="000C4981" w:rsidRPr="00D45250">
      <w:pPr>
        <w:rPr>
          <w:b/>
          <w:sz w:val="20"/>
          <w:szCs w:val="20"/>
        </w:rPr>
      </w:pPr>
      <w:r w:rsidRPr="00D45250">
        <w:rPr>
          <w:b/>
          <w:sz w:val="20"/>
          <w:szCs w:val="20"/>
        </w:rPr>
        <w:t>NAPUTAK O PRAVNOM LIJEKU:</w:t>
      </w:r>
    </w:p>
    <w:p w:rsidRDefault="000C4981" w:rsidP="000C4981" w:rsidR="000C4981" w:rsidRPr="00D45250">
      <w:pPr>
        <w:rPr>
          <w:sz w:val="20"/>
          <w:szCs w:val="20"/>
        </w:rPr>
      </w:pPr>
      <w:r w:rsidRPr="00D45250">
        <w:rPr>
          <w:sz w:val="20"/>
          <w:szCs w:val="20"/>
        </w:rPr>
        <w:t>Protiv ovog rješenja može se izjaviti žalba u roku od 8 dana</w:t>
      </w:r>
    </w:p>
    <w:p w:rsidRDefault="000C4981" w:rsidP="000C4981" w:rsidR="000C4981" w:rsidRPr="00D45250">
      <w:pPr>
        <w:rPr>
          <w:sz w:val="20"/>
          <w:szCs w:val="20"/>
        </w:rPr>
      </w:pPr>
      <w:r w:rsidRPr="00D45250">
        <w:rPr>
          <w:sz w:val="20"/>
          <w:szCs w:val="20"/>
        </w:rPr>
        <w:t>od dostave rješenja, a dostava se smatra obavljenom istokom</w:t>
      </w:r>
    </w:p>
    <w:p w:rsidRDefault="000C4981" w:rsidP="000C4981" w:rsidR="000C4981" w:rsidRPr="00D45250">
      <w:pPr>
        <w:rPr>
          <w:sz w:val="20"/>
          <w:szCs w:val="20"/>
        </w:rPr>
      </w:pPr>
      <w:r w:rsidRPr="00D45250">
        <w:rPr>
          <w:sz w:val="20"/>
          <w:szCs w:val="20"/>
        </w:rPr>
        <w:t>osmog dana od dana objave pismena na mrežnoj st</w:t>
      </w:r>
      <w:r w:rsidR="000E78FD">
        <w:rPr>
          <w:sz w:val="20"/>
          <w:szCs w:val="20"/>
        </w:rPr>
        <w:t>r</w:t>
      </w:r>
      <w:r w:rsidRPr="00D45250">
        <w:rPr>
          <w:sz w:val="20"/>
          <w:szCs w:val="20"/>
        </w:rPr>
        <w:t>anici</w:t>
      </w:r>
    </w:p>
    <w:p w:rsidRDefault="000C4981" w:rsidP="000C4981" w:rsidR="000C4981" w:rsidRPr="00D45250">
      <w:pPr>
        <w:rPr>
          <w:sz w:val="20"/>
          <w:szCs w:val="20"/>
        </w:rPr>
      </w:pPr>
      <w:r w:rsidRPr="00D45250">
        <w:rPr>
          <w:sz w:val="20"/>
          <w:szCs w:val="20"/>
        </w:rPr>
        <w:t>e-Oglasna ploča suda. Žalba se podnosi ovom sudu, a o žalbi</w:t>
      </w:r>
    </w:p>
    <w:p w:rsidRDefault="000C4981" w:rsidP="000C4981" w:rsidR="000C4981" w:rsidRPr="00D45250">
      <w:pPr>
        <w:rPr>
          <w:sz w:val="20"/>
          <w:szCs w:val="20"/>
        </w:rPr>
      </w:pPr>
      <w:r w:rsidRPr="00D45250">
        <w:rPr>
          <w:sz w:val="20"/>
          <w:szCs w:val="20"/>
        </w:rPr>
        <w:t>odlučuje Visoki trgovački sud RH.</w:t>
      </w:r>
    </w:p>
    <w:p w:rsidRDefault="00272065" w:rsidP="00B97F5B" w:rsidR="00272065">
      <w:pPr>
        <w:jc w:val="both"/>
        <w:rPr>
          <w:sz w:val="20"/>
          <w:szCs w:val="20"/>
        </w:rPr>
      </w:pPr>
    </w:p>
    <w:p w:rsidRDefault="00AA6B5D" w:rsidP="00B97F5B" w:rsidR="00AA6B5D">
      <w:pPr>
        <w:jc w:val="both"/>
      </w:pPr>
    </w:p>
    <w:p w:rsidRDefault="00F63CAA" w:rsidP="00B97F5B" w:rsidR="00B441CE">
      <w:pPr>
        <w:jc w:val="both"/>
      </w:pPr>
      <w:r>
        <w:t>Dostav</w:t>
      </w:r>
      <w:r w:rsidR="000C4981">
        <w:t>iti</w:t>
      </w:r>
      <w:r w:rsidR="00004AAB">
        <w:t xml:space="preserve"> putem </w:t>
      </w:r>
      <w:r w:rsidR="000C4981">
        <w:t>mrežne st</w:t>
      </w:r>
      <w:r w:rsidR="000E78FD">
        <w:t>r</w:t>
      </w:r>
      <w:r w:rsidR="000C4981">
        <w:t>anice e-Oglasna ploča suda:</w:t>
      </w:r>
    </w:p>
    <w:p w:rsidRDefault="000C4981" w:rsidP="00004AAB" w:rsidR="00004AAB">
      <w:pPr>
        <w:numPr>
          <w:ilvl w:val="0"/>
          <w:numId w:val="1"/>
        </w:numPr>
        <w:jc w:val="both"/>
      </w:pPr>
      <w:r>
        <w:t xml:space="preserve">privremenom </w:t>
      </w:r>
      <w:r w:rsidR="00F63CAA">
        <w:t>steč</w:t>
      </w:r>
      <w:r w:rsidR="002F2C3E">
        <w:t xml:space="preserve">ajnom </w:t>
      </w:r>
      <w:r w:rsidR="00F63CAA">
        <w:t>upravitelju</w:t>
      </w:r>
    </w:p>
    <w:p w:rsidRDefault="000C4981" w:rsidP="00004AAB" w:rsidR="00004AAB">
      <w:pPr>
        <w:numPr>
          <w:ilvl w:val="0"/>
          <w:numId w:val="1"/>
        </w:numPr>
        <w:jc w:val="both"/>
      </w:pPr>
      <w:r>
        <w:t>Računovodstvu Trgovačkog suda u Osijeku, po pravomoćnosti putem pošte</w:t>
      </w:r>
    </w:p>
    <w:sectPr w:rsidSect="00092EA7" w:rsidR="00004AAB">
      <w:pgSz w:h="16838" w:w="11906"/>
      <w:pgMar w:gutter="0" w:footer="708" w:header="708" w:left="1417" w:bottom="1417" w:right="1417" w:top="851"/>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4D7FD7"/>
    <w:multiLevelType w:val="hybridMultilevel"/>
    <w:tmpl w:val="277C184A"/>
    <w:lvl w:tplc="0409000F" w:ilvl="0">
      <w:start w:val="1"/>
      <w:numFmt w:val="decimal"/>
      <w:lvlText w:val="%1."/>
      <w:lvlJc w:val="left"/>
      <w:pPr>
        <w:tabs>
          <w:tab w:pos="644" w:val="num"/>
        </w:tabs>
        <w:ind w:hanging="360" w:left="644"/>
      </w:pPr>
      <w:rPr>
        <w:rFonts w:hint="default"/>
      </w:rPr>
    </w:lvl>
    <w:lvl w:tentative="true" w:tplc="04090019" w:ilvl="1">
      <w:start w:val="1"/>
      <w:numFmt w:val="lowerLetter"/>
      <w:lvlText w:val="%2."/>
      <w:lvlJc w:val="left"/>
      <w:pPr>
        <w:tabs>
          <w:tab w:pos="1364" w:val="num"/>
        </w:tabs>
        <w:ind w:hanging="360" w:left="1364"/>
      </w:pPr>
    </w:lvl>
    <w:lvl w:tentative="true" w:tplc="0409001B" w:ilvl="2">
      <w:start w:val="1"/>
      <w:numFmt w:val="lowerRoman"/>
      <w:lvlText w:val="%3."/>
      <w:lvlJc w:val="right"/>
      <w:pPr>
        <w:tabs>
          <w:tab w:pos="2084" w:val="num"/>
        </w:tabs>
        <w:ind w:hanging="180" w:left="2084"/>
      </w:pPr>
    </w:lvl>
    <w:lvl w:tentative="true" w:tplc="0409000F" w:ilvl="3">
      <w:start w:val="1"/>
      <w:numFmt w:val="decimal"/>
      <w:lvlText w:val="%4."/>
      <w:lvlJc w:val="left"/>
      <w:pPr>
        <w:tabs>
          <w:tab w:pos="2804" w:val="num"/>
        </w:tabs>
        <w:ind w:hanging="360" w:left="2804"/>
      </w:pPr>
    </w:lvl>
    <w:lvl w:tentative="true" w:tplc="04090019" w:ilvl="4">
      <w:start w:val="1"/>
      <w:numFmt w:val="lowerLetter"/>
      <w:lvlText w:val="%5."/>
      <w:lvlJc w:val="left"/>
      <w:pPr>
        <w:tabs>
          <w:tab w:pos="3524" w:val="num"/>
        </w:tabs>
        <w:ind w:hanging="360" w:left="3524"/>
      </w:pPr>
    </w:lvl>
    <w:lvl w:tentative="true" w:tplc="0409001B" w:ilvl="5">
      <w:start w:val="1"/>
      <w:numFmt w:val="lowerRoman"/>
      <w:lvlText w:val="%6."/>
      <w:lvlJc w:val="right"/>
      <w:pPr>
        <w:tabs>
          <w:tab w:pos="4244" w:val="num"/>
        </w:tabs>
        <w:ind w:hanging="180" w:left="4244"/>
      </w:pPr>
    </w:lvl>
    <w:lvl w:tentative="true" w:tplc="0409000F" w:ilvl="6">
      <w:start w:val="1"/>
      <w:numFmt w:val="decimal"/>
      <w:lvlText w:val="%7."/>
      <w:lvlJc w:val="left"/>
      <w:pPr>
        <w:tabs>
          <w:tab w:pos="4964" w:val="num"/>
        </w:tabs>
        <w:ind w:hanging="360" w:left="4964"/>
      </w:pPr>
    </w:lvl>
    <w:lvl w:tentative="true" w:tplc="04090019" w:ilvl="7">
      <w:start w:val="1"/>
      <w:numFmt w:val="lowerLetter"/>
      <w:lvlText w:val="%8."/>
      <w:lvlJc w:val="left"/>
      <w:pPr>
        <w:tabs>
          <w:tab w:pos="5684" w:val="num"/>
        </w:tabs>
        <w:ind w:hanging="360" w:left="5684"/>
      </w:pPr>
    </w:lvl>
    <w:lvl w:tentative="true" w:tplc="0409001B" w:ilvl="8">
      <w:start w:val="1"/>
      <w:numFmt w:val="lowerRoman"/>
      <w:lvlText w:val="%9."/>
      <w:lvlJc w:val="right"/>
      <w:pPr>
        <w:tabs>
          <w:tab w:pos="6404" w:val="num"/>
        </w:tabs>
        <w:ind w:hanging="180" w:left="6404"/>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spelling="clean"/>
  <w:attachedTemplate r:id="rId1"/>
  <w:stylePaneFormatFilter w:val="3F01"/>
  <w:documentProtection w:enforcement="false" w:edit="readOnly"/>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6ED6"/>
    <w:rsid w:val="00004AAB"/>
    <w:rsid w:val="00012D64"/>
    <w:rsid w:val="00092EA7"/>
    <w:rsid w:val="00096D95"/>
    <w:rsid w:val="000A1B2E"/>
    <w:rsid w:val="000A24DF"/>
    <w:rsid w:val="000C4981"/>
    <w:rsid w:val="000E78FD"/>
    <w:rsid w:val="00134142"/>
    <w:rsid w:val="001458BA"/>
    <w:rsid w:val="00170854"/>
    <w:rsid w:val="00182C80"/>
    <w:rsid w:val="002039B0"/>
    <w:rsid w:val="00207710"/>
    <w:rsid w:val="00272065"/>
    <w:rsid w:val="002A3B48"/>
    <w:rsid w:val="002C7898"/>
    <w:rsid w:val="002F2C3E"/>
    <w:rsid w:val="002F2E75"/>
    <w:rsid w:val="003046AF"/>
    <w:rsid w:val="00333562"/>
    <w:rsid w:val="00347622"/>
    <w:rsid w:val="00357453"/>
    <w:rsid w:val="00360819"/>
    <w:rsid w:val="00362A55"/>
    <w:rsid w:val="00391D75"/>
    <w:rsid w:val="003B051C"/>
    <w:rsid w:val="003C2ED4"/>
    <w:rsid w:val="003F6F22"/>
    <w:rsid w:val="004050F2"/>
    <w:rsid w:val="00417326"/>
    <w:rsid w:val="00433F4F"/>
    <w:rsid w:val="00457177"/>
    <w:rsid w:val="004C07EB"/>
    <w:rsid w:val="004C7F5D"/>
    <w:rsid w:val="004F3299"/>
    <w:rsid w:val="004F594E"/>
    <w:rsid w:val="005635F5"/>
    <w:rsid w:val="005751F2"/>
    <w:rsid w:val="005A79E8"/>
    <w:rsid w:val="00602F7C"/>
    <w:rsid w:val="00607FFA"/>
    <w:rsid w:val="00643001"/>
    <w:rsid w:val="006623EF"/>
    <w:rsid w:val="00670EFC"/>
    <w:rsid w:val="006E387D"/>
    <w:rsid w:val="007020A7"/>
    <w:rsid w:val="007115E6"/>
    <w:rsid w:val="0074094E"/>
    <w:rsid w:val="00741C89"/>
    <w:rsid w:val="0076714D"/>
    <w:rsid w:val="007A1232"/>
    <w:rsid w:val="007B7326"/>
    <w:rsid w:val="007D492F"/>
    <w:rsid w:val="007D4D26"/>
    <w:rsid w:val="007E66AC"/>
    <w:rsid w:val="0082324B"/>
    <w:rsid w:val="00840F37"/>
    <w:rsid w:val="0089555E"/>
    <w:rsid w:val="008E0C4D"/>
    <w:rsid w:val="008E6ED6"/>
    <w:rsid w:val="009173A2"/>
    <w:rsid w:val="00922BE2"/>
    <w:rsid w:val="00934FE8"/>
    <w:rsid w:val="00937A0C"/>
    <w:rsid w:val="00957718"/>
    <w:rsid w:val="00972D6E"/>
    <w:rsid w:val="009A335D"/>
    <w:rsid w:val="009F1EE1"/>
    <w:rsid w:val="009F7F74"/>
    <w:rsid w:val="00A007B9"/>
    <w:rsid w:val="00A92318"/>
    <w:rsid w:val="00A9359D"/>
    <w:rsid w:val="00AA6B5D"/>
    <w:rsid w:val="00AB1BC9"/>
    <w:rsid w:val="00AC0DC7"/>
    <w:rsid w:val="00AD6624"/>
    <w:rsid w:val="00AF75B2"/>
    <w:rsid w:val="00B441CE"/>
    <w:rsid w:val="00B81FC3"/>
    <w:rsid w:val="00B86E03"/>
    <w:rsid w:val="00B97F5B"/>
    <w:rsid w:val="00BC2BC0"/>
    <w:rsid w:val="00C37B9A"/>
    <w:rsid w:val="00C848BD"/>
    <w:rsid w:val="00C9032B"/>
    <w:rsid w:val="00CB1F76"/>
    <w:rsid w:val="00CC00DE"/>
    <w:rsid w:val="00CC1691"/>
    <w:rsid w:val="00D1151E"/>
    <w:rsid w:val="00D12CBB"/>
    <w:rsid w:val="00D35FE3"/>
    <w:rsid w:val="00D42DF7"/>
    <w:rsid w:val="00D60210"/>
    <w:rsid w:val="00DC43AA"/>
    <w:rsid w:val="00DC5CA9"/>
    <w:rsid w:val="00DC6988"/>
    <w:rsid w:val="00DE1F49"/>
    <w:rsid w:val="00E11674"/>
    <w:rsid w:val="00E34446"/>
    <w:rsid w:val="00F156AB"/>
    <w:rsid w:val="00F44FC0"/>
    <w:rsid w:val="00F52BEC"/>
    <w:rsid w:val="00F63CAA"/>
    <w:rsid w:val="00F673F0"/>
    <w:rsid w:val="00FE5558"/>
    <w:rsid w:val="00FF3398"/>
    <w:rsid w:val="00FF3996"/>
    <w:rsid w:val="00FF55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B97F5B"/>
    <w:rPr>
      <w:rFonts w:cs="Tahoma" w:hAnsi="Tahoma" w:ascii="Tahoma"/>
      <w:sz w:val="16"/>
      <w:szCs w:val="16"/>
    </w:rPr>
  </w:style>
  <w:style w:styleId="Tekstrezerviranogmjesta" w:type="character">
    <w:name w:val="Placeholder Text"/>
    <w:basedOn w:val="Zadanifontodlomka"/>
    <w:uiPriority w:val="99"/>
    <w:semiHidden/>
    <w:rsid w:val="003C2ED4"/>
    <w:rPr>
      <w:color w:val="808080"/>
      <w:bdr w:space="0" w:sz="0" w:color="auto" w:val="none"/>
      <w:shd w:fill="auto" w:color="auto" w:val="clear"/>
    </w:rPr>
  </w:style>
  <w:style w:customStyle="true" w:styleId="eSPISCCParagraphDefaultFont" w:type="character">
    <w:name w:val="eSPIS_CC_Paragraph Default Font"/>
    <w:basedOn w:val="Zadanifontodlomka"/>
    <w:rsid w:val="003C2E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C2ED4"/>
    <w:rPr>
      <w:bdr w:space="0" w:sz="0" w:color="auto" w:val="none"/>
      <w:shd w:fill="FFFFCC" w:color="auto" w:val="clear"/>
      <w:lang w:val="hr-HR"/>
    </w:rPr>
  </w:style>
  <w:style w:customStyle="true" w:styleId="PozadinaSvijetloCrvena" w:type="character">
    <w:name w:val="Pozadina_SvijetloCrvena"/>
    <w:basedOn w:val="eSPISCCParagraphDefaultFont"/>
    <w:rsid w:val="003C2E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C2ED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97F5B"/>
    <w:rPr>
      <w:rFonts w:ascii="Tahoma" w:cs="Tahoma" w:hAnsi="Tahoma"/>
      <w:sz w:val="16"/>
      <w:szCs w:val="16"/>
    </w:rPr>
  </w:style>
  <w:style w:styleId="Tekstrezerviranogmjesta" w:type="character">
    <w:name w:val="Placeholder Text"/>
    <w:basedOn w:val="Zadanifontodlomka"/>
    <w:uiPriority w:val="99"/>
    <w:semiHidden/>
    <w:rsid w:val="003C2ED4"/>
    <w:rPr>
      <w:color w:val="808080"/>
      <w:bdr w:color="auto" w:space="0" w:sz="0" w:val="none"/>
      <w:shd w:color="auto" w:fill="auto" w:val="clear"/>
    </w:rPr>
  </w:style>
  <w:style w:customStyle="1" w:styleId="eSPISCCParagraphDefaultFont" w:type="character">
    <w:name w:val="eSPIS_CC_Paragraph Default Font"/>
    <w:basedOn w:val="Zadanifontodlomka"/>
    <w:rsid w:val="003C2E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C2ED4"/>
    <w:rPr>
      <w:bdr w:color="auto" w:space="0" w:sz="0" w:val="none"/>
      <w:shd w:color="auto" w:fill="FFFFCC" w:val="clear"/>
      <w:lang w:val="hr-HR"/>
    </w:rPr>
  </w:style>
  <w:style w:customStyle="1" w:styleId="PozadinaSvijetloCrvena" w:type="character">
    <w:name w:val="Pozadina_SvijetloCrvena"/>
    <w:basedOn w:val="eSPISCCParagraphDefaultFont"/>
    <w:rsid w:val="003C2E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C2ED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06958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prosinca 2018.</izvorni_sadrzaj>
    <derivirana_varijabla naziv="DomainObject.DatumDonosenjaOdluke_1">12.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769</izvorni_sadrzaj>
    <derivirana_varijabla naziv="DomainObject.Predmet.Broj_1">769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2018.</izvorni_sadrzaj>
    <derivirana_varijabla naziv="DomainObject.Predmet.DatumOsnivanja_1">20.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 ZS</izvorni_sadrzaj>
    <derivirana_varijabla naziv="DomainObject.Predmet.Opis_1">ČL.11 ZS</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St-769/2018</izvorni_sadrzaj>
    <derivirana_varijabla naziv="DomainObject.Predmet.OznakaBroj_1">St-769/2018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MM-LuI jednostavno društvo s ograničenom odgovornošću za gradnju i trgovinu</izvorni_sadrzaj>
    <derivirana_varijabla naziv="DomainObject.Predmet.ProtustrankaFormated_1">  MM-LuI jednostavno društvo s ograničenom odgovornošću za gradnju i trgovinu</derivirana_varijabla>
  </DomainObject.Predmet.ProtustrankaFormated>
  <DomainObject.Predmet.ProtustrankaFormatedOIB>
    <izvorni_sadrzaj>  MM-LuI jednostavno društvo s ograničenom odgovornošću za gradnju i trgovinu, OIB 91940036589</izvorni_sadrzaj>
    <derivirana_varijabla naziv="DomainObject.Predmet.ProtustrankaFormatedOIB_1">  MM-LuI jednostavno društvo s ograničenom odgovornošću za gradnju i trgovinu, OIB 91940036589</derivirana_varijabla>
  </DomainObject.Predmet.ProtustrankaFormatedOIB>
  <DomainObject.Predmet.ProtustrankaFormatedWithAdress>
    <izvorni_sadrzaj> MM-LuI jednostavno društvo s ograničenom odgovornošću za gradnju i trgovinu, Sabolova 15, 10370 Okunšćak</izvorni_sadrzaj>
    <derivirana_varijabla naziv="DomainObject.Predmet.ProtustrankaFormatedWithAdress_1"> MM-LuI jednostavno društvo s ograničenom odgovornošću za gradnju i trgovinu, Sabolova 15, 10370 Okunšćak</derivirana_varijabla>
  </DomainObject.Predmet.ProtustrankaFormatedWithAdress>
  <DomainObject.Predmet.ProtustrankaFormatedWithAdressOIB>
    <izvorni_sadrzaj> MM-LuI jednostavno društvo s ograničenom odgovornošću za gradnju i trgovinu, OIB 91940036589, Sabolova 15, 10370 Okunšćak</izvorni_sadrzaj>
    <derivirana_varijabla naziv="DomainObject.Predmet.ProtustrankaFormatedWithAdressOIB_1"> MM-LuI jednostavno društvo s ograničenom odgovornošću za gradnju i trgovinu, OIB 91940036589, Sabolova 15, 10370 Okunšćak</derivirana_varijabla>
  </DomainObject.Predmet.ProtustrankaFormatedWithAdressOIB>
  <DomainObject.Predmet.ProtustrankaWithAdress>
    <izvorni_sadrzaj>MM-LuI jednostavno društvo s ograničenom odgovornošću za gradnju i trgovinu Sabolova 15, 10370 Okunšćak</izvorni_sadrzaj>
    <derivirana_varijabla naziv="DomainObject.Predmet.ProtustrankaWithAdress_1">MM-LuI jednostavno društvo s ograničenom odgovornošću za gradnju i trgovinu Sabolova 15, 10370 Okunšćak</derivirana_varijabla>
  </DomainObject.Predmet.ProtustrankaWithAdress>
  <DomainObject.Predmet.ProtustrankaWithAdressOIB>
    <izvorni_sadrzaj>MM-LuI jednostavno društvo s ograničenom odgovornošću za gradnju i trgovinu, OIB 91940036589, Sabolova 15, 10370 Okunšćak</izvorni_sadrzaj>
    <derivirana_varijabla naziv="DomainObject.Predmet.ProtustrankaWithAdressOIB_1">MM-LuI jednostavno društvo s ograničenom odgovornošću za gradnju i trgovinu, OIB 91940036589, Sabolova 15, 10370 Okunšćak</derivirana_varijabla>
  </DomainObject.Predmet.ProtustrankaWithAdressOIB>
  <DomainObject.Predmet.ProtustrankaNazivFormated>
    <izvorni_sadrzaj>MM-LuI jednostavno društvo s ograničenom odgovornošću za gradnju i trgovinu</izvorni_sadrzaj>
    <derivirana_varijabla naziv="DomainObject.Predmet.ProtustrankaNazivFormated_1">MM-LuI jednostavno društvo s ograničenom odgovornošću za gradnju i trgovinu</derivirana_varijabla>
  </DomainObject.Predmet.ProtustrankaNazivFormated>
  <DomainObject.Predmet.ProtustrankaNazivFormatedOIB>
    <izvorni_sadrzaj>MM-LuI jednostavno društvo s ograničenom odgovornošću za gradnju i trgovinu, OIB 91940036589</izvorni_sadrzaj>
    <derivirana_varijabla naziv="DomainObject.Predmet.ProtustrankaNazivFormatedOIB_1">MM-LuI jednostavno društvo s ograničenom odgovornošću za gradnju i trgovinu, OIB 91940036589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MM-LuI jednostavno društvo s ograničenom odgovornošću za gradnju i trgovinu</item>
    </izvorni_sadrzaj>
    <derivirana_varijabla naziv="DomainObject.Predmet.ProtuStrankaListFormated_1">
      <item>MM-LuI jednostavno društvo s ograničenom odgovornošću za gradnju i trgovinu</item>
    </derivirana_varijabla>
  </DomainObject.Predmet.ProtuStrankaListFormated>
  <DomainObject.Predmet.ProtuStrankaListFormatedOIB>
    <izvorni_sadrzaj>
      <item>MM-LuI jednostavno društvo s ograničenom odgovornošću za gradnju i trgovinu, OIB 91940036589</item>
    </izvorni_sadrzaj>
    <derivirana_varijabla naziv="DomainObject.Predmet.ProtuStrankaListFormatedOIB_1">
      <item>MM-LuI jednostavno društvo s ograničenom odgovornošću za gradnju i trgovinu, OIB 91940036589</item>
    </derivirana_varijabla>
  </DomainObject.Predmet.ProtuStrankaListFormatedOIB>
  <DomainObject.Predmet.ProtuStrankaListFormatedWithAdress>
    <izvorni_sadrzaj>
      <item>MM-LuI jednostavno društvo s ograničenom odgovornošću za gradnju i trgovinu, Sabolova 15, 10370 Okunšćak</item>
    </izvorni_sadrzaj>
    <derivirana_varijabla naziv="DomainObject.Predmet.ProtuStrankaListFormatedWithAdress_1">
      <item>MM-LuI jednostavno društvo s ograničenom odgovornošću za gradnju i trgovinu, Sabolova 15, 10370 Okunšćak</item>
    </derivirana_varijabla>
  </DomainObject.Predmet.ProtuStrankaListFormatedWithAdress>
  <DomainObject.Predmet.ProtuStrankaListFormatedWithAdressOIB>
    <izvorni_sadrzaj>
      <item>MM-LuI jednostavno društvo s ograničenom odgovornošću za gradnju i trgovinu, OIB 91940036589, Sabolova 15, 10370 Okunšćak</item>
    </izvorni_sadrzaj>
    <derivirana_varijabla naziv="DomainObject.Predmet.ProtuStrankaListFormatedWithAdressOIB_1">
      <item>MM-LuI jednostavno društvo s ograničenom odgovornošću za gradnju i trgovinu, OIB 91940036589, Sabolova 15, 10370 Okunšćak</item>
    </derivirana_varijabla>
  </DomainObject.Predmet.ProtuStrankaListFormatedWithAdressOIB>
  <DomainObject.Predmet.ProtuStrankaListNazivFormated>
    <izvorni_sadrzaj>
      <item>MM-LuI jednostavno društvo s ograničenom odgovornošću za gradnju i trgovinu</item>
    </izvorni_sadrzaj>
    <derivirana_varijabla naziv="DomainObject.Predmet.ProtuStrankaListNazivFormated_1">
      <item>MM-LuI jednostavno društvo s ograničenom odgovornošću za gradnju i trgovinu</item>
    </derivirana_varijabla>
  </DomainObject.Predmet.ProtuStrankaListNazivFormated>
  <DomainObject.Predmet.ProtuStrankaListNazivFormatedOIB>
    <izvorni_sadrzaj>
      <item>MM-LuI jednostavno društvo s ograničenom odgovornošću za gradnju i trgovinu, OIB 91940036589</item>
    </izvorni_sadrzaj>
    <derivirana_varijabla naziv="DomainObject.Predmet.ProtuStrankaListNazivFormatedOIB_1">
      <item>MM-LuI jednostavno društvo s ograničenom odgovornošću za gradnju i trgovinu, OIB 91940036589</item>
    </derivirana_varijabla>
  </DomainObject.Predmet.ProtuStrankaListNazivFormatedOIB>
  <DomainObject.Predmet.OstaliListFormated>
    <izvorni_sadrzaj>
      <item>Oliver Marić</item>
    </izvorni_sadrzaj>
    <derivirana_varijabla naziv="DomainObject.Predmet.OstaliListFormated_1">
      <item>Oliver Marić</item>
    </derivirana_varijabla>
  </DomainObject.Predmet.OstaliListFormated>
  <DomainObject.Predmet.OstaliListFormatedOIB>
    <izvorni_sadrzaj>
      <item>Oliver Marić, OIB 36600215657</item>
    </izvorni_sadrzaj>
    <derivirana_varijabla naziv="DomainObject.Predmet.OstaliListFormatedOIB_1">
      <item>Oliver Marić, OIB 36600215657</item>
    </derivirana_varijabla>
  </DomainObject.Predmet.OstaliListFormatedOIB>
  <DomainObject.Predmet.OstaliListFormatedWithAdress>
    <izvorni_sadrzaj>
      <item>Oliver Marić, Sabolova 15, 10370 Okunšćak</item>
    </izvorni_sadrzaj>
    <derivirana_varijabla naziv="DomainObject.Predmet.OstaliListFormatedWithAdress_1">
      <item>Oliver Marić, Sabolova 15, 10370 Okunšćak</item>
    </derivirana_varijabla>
  </DomainObject.Predmet.OstaliListFormatedWithAdress>
  <DomainObject.Predmet.OstaliListFormatedWithAdressOIB>
    <izvorni_sadrzaj>
      <item>Oliver Marić, OIB 36600215657, Sabolova 15, 10370 Okunšćak</item>
    </izvorni_sadrzaj>
    <derivirana_varijabla naziv="DomainObject.Predmet.OstaliListFormatedWithAdressOIB_1">
      <item>Oliver Marić, OIB 36600215657, Sabolova 15, 10370 Okunšćak</item>
    </derivirana_varijabla>
  </DomainObject.Predmet.OstaliListFormatedWithAdressOIB>
  <DomainObject.Predmet.OstaliListNazivFormated>
    <izvorni_sadrzaj>
      <item>Oliver Marić</item>
    </izvorni_sadrzaj>
    <derivirana_varijabla naziv="DomainObject.Predmet.OstaliListNazivFormated_1">
      <item>Oliver Marić</item>
    </derivirana_varijabla>
  </DomainObject.Predmet.OstaliListNazivFormated>
  <DomainObject.Predmet.OstaliListNazivFormatedOIB>
    <izvorni_sadrzaj>
      <item>Oliver Marić, OIB 36600215657</item>
    </izvorni_sadrzaj>
    <derivirana_varijabla naziv="DomainObject.Predmet.OstaliListNazivFormatedOIB_1">
      <item>Oliver Marić, OIB 36600215657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2018.</izvorni_sadrzaj>
    <derivirana_varijabla naziv="DomainObject.Datum_1">12. prosinca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MM-LuI jednostavno društvo s ograničenom odgovornošću za gradnju i trgovinu</izvorni_sadrzaj>
    <derivirana_varijabla naziv="DomainObject.Predmet.ProtustrankaIDrugi_1">MM-LuI jednostavno društvo s ograničenom odgovornošću za gradnju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MM-LuI jednostavno društvo s ograničenom odgovornošću za gradnju i trgovinu, OIB 91940036589, Sabolova 15, 10370 Okunšćak</izvorni_sadrzaj>
    <derivirana_varijabla naziv="DomainObject.Predmet.ProtustrankaIDrugiAdressOIB_1">MM-LuI jednostavno društvo s ograničenom odgovornošću za gradnju i trgovinu, OIB 91940036589, Sabolova 15, 10370 Okunšćak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MM-LuI jednostavno društvo s ograničenom odgovornošću za gradnju i trgovinu</item>
      <item>FINA Regionalni centar Zagreb</item>
      <item>Oliver Marić</item>
    </izvorni_sadrzaj>
    <derivirana_varijabla naziv="DomainObject.Predmet.SudioniciListNaziv_1">
      <item>MM-LuI jednostavno društvo s ograničenom odgovornošću za gradnju i trgovinu</item>
      <item>FINA Regionalni centar Zagreb</item>
      <item>Oliver Marić</item>
    </derivirana_varijabla>
  </DomainObject.Predmet.SudioniciListNaziv>
  <DomainObject.Predmet.SudioniciListAdressOIB>
    <izvorni_sadrzaj>
      <item>MM-LuI jednostavno društvo s ograničenom odgovornošću za gradnju i trgovinu, OIB 91940036589, Sabolova 15,10370 Okunšćak</item>
      <item>FINA Regionalni centar Zagreb, OIB 85821130368, Trg svibanjskih žrtava 1995. br. 1,10000 Zagreb</item>
      <item>Oliver Marić, OIB 36600215657, Sabolova 15,10370 Okunšćak</item>
    </izvorni_sadrzaj>
    <derivirana_varijabla naziv="DomainObject.Predmet.SudioniciListAdressOIB_1">
      <item>MM-LuI jednostavno društvo s ograničenom odgovornošću za gradnju i trgovinu, OIB 91940036589, Sabolova 15,10370 Okunšćak</item>
      <item>FINA Regionalni centar Zagreb, OIB 85821130368, Trg svibanjskih žrtava 1995. br. 1,10000 Zagreb</item>
      <item>Oliver Marić, OIB 36600215657, Sabolova 15,10370 Okunšćak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91940036589</item>
      <item>, OIB 36600215657</item>
    </izvorni_sadrzaj>
    <derivirana_varijabla naziv="DomainObject.Predmet.SudioniciListNazivOIB_1">
      <item>, OIB 85821130368</item>
      <item>, OIB 91940036589</item>
      <item>, OIB 36600215657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Pečanić, OIB 03918439681, Frankopanska 17 Lipik</item>
    </izvorni_sadrzaj>
    <derivirana_varijabla naziv="DomainObject.Predmet.StecajniUpraviteljiListAddressOIB_1">
      <item>Vinko Pečanić, OIB 03918439681, Frankopanska 17 Lipik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647</properties:Words>
  <properties:Characters>3687</properties:Characters>
  <properties:Lines>97</properties:Lines>
  <properties:Paragraphs>34</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4609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2018-11-14T12:41:00Z</dcterms:created>
  <dc:creator>Korisnik</dc:creator>
  <cp:lastModifiedBy>wsadmin</cp:lastModifiedBy>
  <cp:lastPrinted>2018-12-12T12:25:00Z</cp:lastPrinted>
  <dcterms:modified xmlns:xsi="http://www.w3.org/2001/XMLSchema-instance" xsi:type="dcterms:W3CDTF">2018-12-12T12:31:00Z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ST 769-2018.docx)</vt:lpwstr>
  </prop:property>
  <prop:property name="CC_coloring" pid="4" fmtid="{D5CDD505-2E9C-101B-9397-08002B2CF9AE}">
    <vt:bool>false</vt:bool>
  </prop:property>
  <prop:property name="BrojStranica" pid="5" fmtid="{D5CDD505-2E9C-101B-9397-08002B2CF9AE}">
    <vt:i4>2</vt:i4>
  </prop:property>
</prop:Properties>
</file>