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c58d" w14:paraId="2f6c58d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8D198B">
        <w:rPr>
          <w:b/>
        </w:rPr>
        <w:t xml:space="preserve">DAVOR j.d.o.o., Osijek, Zrmanjska 29, MBS: 030150518, OIB: 08120005214, </w:t>
      </w:r>
      <w:r w:rsidRPr="002A0C8C">
        <w:t xml:space="preserve">dana </w:t>
      </w:r>
      <w:r w:rsidR="00F427B4">
        <w:t>30</w:t>
      </w:r>
      <w:r w:rsidR="00567EA0">
        <w:t>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797C73">
        <w:rPr>
          <w:b/>
        </w:rPr>
        <w:t>DAVOR j.d.o.o., Osijek, Zrmanjska 29, MBS: 030150518, OIB: 08120005214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797C73">
        <w:rPr>
          <w:b/>
        </w:rPr>
        <w:t>805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797C73" w:rsidRPr="00797C73">
        <w:rPr>
          <w:b/>
        </w:rPr>
        <w:t>28.650,00</w:t>
      </w:r>
      <w:r w:rsidR="00797C73">
        <w:t xml:space="preserve"> </w:t>
      </w:r>
      <w:r w:rsidRPr="002A0C8C">
        <w:rPr>
          <w:b/>
        </w:rPr>
        <w:t>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275378">
        <w:t>1</w:t>
      </w:r>
      <w:r w:rsidR="00BC50C5">
        <w:t xml:space="preserve">. </w:t>
      </w:r>
      <w:r w:rsidR="00275378">
        <w:t>travnja</w:t>
      </w:r>
      <w:r w:rsidR="00BC50C5">
        <w:t xml:space="preserve"> 2016. g. </w:t>
      </w:r>
      <w:r w:rsidR="003E67AC">
        <w:t xml:space="preserve">prijedlog za otvaranje </w:t>
      </w:r>
      <w:r w:rsidRPr="002A0C8C">
        <w:t xml:space="preserve">stečajnog postupka nad dužnikom </w:t>
      </w:r>
      <w:r w:rsidR="00052160">
        <w:rPr>
          <w:b/>
        </w:rPr>
        <w:t>DAVOR j.d.o.o., Osijek, Zrmanjska 29, MBS: 030150518, OIB: 08120005214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4C1AA4">
        <w:t>805</w:t>
      </w:r>
      <w:r w:rsidR="00EB6671" w:rsidRPr="00C0699C">
        <w:t>/</w:t>
      </w:r>
      <w:r w:rsidR="00E53385">
        <w:t>16-</w:t>
      </w:r>
      <w:r w:rsidR="004C1AA4">
        <w:t>5</w:t>
      </w:r>
      <w:r w:rsidR="00EB6671" w:rsidRPr="00C0699C">
        <w:t xml:space="preserve"> od </w:t>
      </w:r>
      <w:r w:rsidR="00612A61">
        <w:t>2</w:t>
      </w:r>
      <w:r w:rsidR="004C1AA4">
        <w:t>5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612A61">
        <w:t>2</w:t>
      </w:r>
      <w:r w:rsidR="00306468">
        <w:t>4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563801">
        <w:t>22. prosinac 2016</w:t>
      </w:r>
      <w:r w:rsidR="002F12FE">
        <w:t>. g.</w:t>
      </w:r>
      <w:r w:rsidR="000A42C8">
        <w:t xml:space="preserve">, blokirano neprekidno u razdoblju od </w:t>
      </w:r>
      <w:r w:rsidR="00563801">
        <w:t>386</w:t>
      </w:r>
      <w:r w:rsidR="00270347">
        <w:t xml:space="preserve"> </w:t>
      </w:r>
      <w:r w:rsidR="000A42C8">
        <w:t xml:space="preserve">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</w:t>
      </w:r>
      <w:r w:rsidRPr="00C6391A">
        <w:t xml:space="preserve">bi </w:t>
      </w:r>
      <w:r w:rsidR="00D3411E">
        <w:t xml:space="preserve">28.650,00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B725DA">
        <w:rPr>
          <w:sz w:val="24"/>
        </w:rPr>
        <w:t>30</w:t>
      </w:r>
      <w:r w:rsidR="001A1A16">
        <w:rPr>
          <w:sz w:val="24"/>
        </w:rPr>
        <w:t>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7F2C1D" w:rsidR="007F2C1D">
      <w:pPr>
        <w:jc w:val="both"/>
      </w:pPr>
      <w:r>
        <w:t xml:space="preserve">POUKA  O PRAVNOM LIJEKU </w:t>
      </w:r>
    </w:p>
    <w:p w:rsidRDefault="007F2C1D" w:rsidP="007F2C1D" w:rsidR="007F2C1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7F2C1D" w:rsidP="00DC5E34" w:rsidR="007F2C1D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374838">
        <w:t>2</w:t>
      </w:r>
      <w:r w:rsidR="00A621A8">
        <w:t>.</w:t>
      </w:r>
      <w:r w:rsidR="00374838">
        <w:t>3</w:t>
      </w:r>
      <w:r w:rsidR="00A621A8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A71" w:rsidR="004E3A71">
      <w:r>
        <w:separator/>
      </w:r>
    </w:p>
  </w:endnote>
  <w:endnote w:id="0" w:type="continuationSeparator">
    <w:p w:rsidRDefault="004E3A71" w:rsidR="004E3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A71" w:rsidR="004E3A71">
      <w:r>
        <w:separator/>
      </w:r>
    </w:p>
  </w:footnote>
  <w:footnote w:id="0" w:type="continuationSeparator">
    <w:p w:rsidRDefault="004E3A71" w:rsidR="004E3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E77AF">
      <w:t>6 St-805/16-14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E77AF">
      <w:t>805</w:t>
    </w:r>
    <w:r w:rsidR="006F7D28">
      <w:t>/</w:t>
    </w:r>
    <w:r w:rsidR="00A92EB5">
      <w:t>16-</w:t>
    </w:r>
    <w:r w:rsidR="00FA4E6D">
      <w:t>1</w:t>
    </w:r>
    <w:r w:rsidR="009E77AF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160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AA5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34D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5965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3F2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0347"/>
    <w:rsid w:val="00273B2E"/>
    <w:rsid w:val="00273B39"/>
    <w:rsid w:val="00275378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F1D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2FE"/>
    <w:rsid w:val="002F199D"/>
    <w:rsid w:val="002F2EA0"/>
    <w:rsid w:val="002F48B0"/>
    <w:rsid w:val="002F6466"/>
    <w:rsid w:val="003056B2"/>
    <w:rsid w:val="00306468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4838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AA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A71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801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A61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0CE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7C73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57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98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7E3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E77AF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235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25DA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04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11E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5AEB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66F"/>
    <w:rsid w:val="00F322A5"/>
    <w:rsid w:val="00F325FD"/>
    <w:rsid w:val="00F34984"/>
    <w:rsid w:val="00F373FB"/>
    <w:rsid w:val="00F40741"/>
    <w:rsid w:val="00F408E8"/>
    <w:rsid w:val="00F424A2"/>
    <w:rsid w:val="00F427B4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6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4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A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5A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5A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4E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A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5A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5A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jednostavno društvo s ograničenom odgovornošću za prijevoz, usluge i trgovinu</izvorni_sadrzaj>
    <derivirana_varijabla naziv="DomainObject.Predmet.ProtustrankaFormated_1">  DAVOR jednostavno društvo s ograničenom odgovornošću za prijevoz, usluge i trgovinu</derivirana_varijabla>
  </DomainObject.Predmet.ProtustrankaFormated>
  <DomainObject.Predmet.ProtustrankaFormatedOIB>
    <izvorni_sadrzaj>  DAVOR jednostavno društvo s ograničenom odgovornošću za prijevoz, usluge i trgovinu, OIB 08120005214</izvorni_sadrzaj>
    <derivirana_varijabla naziv="DomainObject.Predmet.ProtustrankaFormatedOIB_1">  DAVOR jednostavno društvo s ograničenom odgovornošću za prijevoz, usluge i trgovinu, OIB 08120005214</derivirana_varijabla>
  </DomainObject.Predmet.ProtustrankaFormatedOIB>
  <DomainObject.Predmet.ProtustrankaFormatedWithAdress>
    <izvorni_sadrzaj> DAVOR jednostavno društvo s ograničenom odgovornošću za prijevoz, usluge i trgovinu, Zrmanjska 29, 31000 Osijek</izvorni_sadrzaj>
    <derivirana_varijabla naziv="DomainObject.Predmet.ProtustrankaFormatedWithAdress_1"> DAVOR jednostavno društvo s ograničenom odgovornošću za prijevoz, usluge i trgovinu, Zrmanjska 29, 31000 Osijek</derivirana_varijabla>
  </DomainObject.Predmet.ProtustrankaFormatedWithAdress>
  <DomainObject.Predmet.ProtustrankaFormatedWithAdressOIB>
    <izvorni_sadrzaj> DAVOR jednostavno društvo s ograničenom odgovornošću za prijevoz, usluge i trgovinu, OIB 08120005214, Zrmanjska 29, 31000 Osijek</izvorni_sadrzaj>
    <derivirana_varijabla naziv="DomainObject.Predmet.ProtustrankaFormatedWithAdressOIB_1"> DAVOR jednostavno društvo s ograničenom odgovornošću za prijevoz, usluge i trgovinu, OIB 08120005214, Zrmanjska 29, 31000 Osijek</derivirana_varijabla>
  </DomainObject.Predmet.ProtustrankaFormatedWithAdressOIB>
  <DomainObject.Predmet.ProtustrankaWithAdress>
    <izvorni_sadrzaj>DAVOR jednostavno društvo s ograničenom odgovornošću za prijevoz, usluge i trgovinu Zrmanjska 29, 31000 Osijek</izvorni_sadrzaj>
    <derivirana_varijabla naziv="DomainObject.Predmet.ProtustrankaWithAdress_1">DAVOR jednostavno društvo s ograničenom odgovornošću za prijevoz, usluge i trgovinu Zrmanjska 29, 31000 Osijek</derivirana_varijabla>
  </DomainObject.Predmet.ProtustrankaWithAdress>
  <DomainObject.Predmet.ProtustrankaWithAdressOIB>
    <izvorni_sadrzaj>DAVOR jednostavno društvo s ograničenom odgovornošću za prijevoz, usluge i trgovinu, OIB 08120005214, Zrmanjska 29, 31000 Osijek</izvorni_sadrzaj>
    <derivirana_varijabla naziv="DomainObject.Predmet.ProtustrankaWithAdressOIB_1">DAVOR jednostavno društvo s ograničenom odgovornošću za prijevoz, usluge i trgovinu, OIB 08120005214, Zrmanjska 29, 31000 Osijek</derivirana_varijabla>
  </DomainObject.Predmet.ProtustrankaWithAdressOIB>
  <DomainObject.Predmet.ProtustrankaNazivFormated>
    <izvorni_sadrzaj>DAVOR jednostavno društvo s ograničenom odgovornošću za prijevoz, usluge i trgovinu</izvorni_sadrzaj>
    <derivirana_varijabla naziv="DomainObject.Predmet.ProtustrankaNazivFormated_1">DAVOR jednostavno društvo s ograničenom odgovornošću za prijevoz, usluge i trgovinu</derivirana_varijabla>
  </DomainObject.Predmet.ProtustrankaNazivFormated>
  <DomainObject.Predmet.ProtustrankaNazivFormatedOIB>
    <izvorni_sadrzaj>DAVOR jednostavno društvo s ograničenom odgovornošću za prijevoz, usluge i trgovinu, OIB 08120005214</izvorni_sadrzaj>
    <derivirana_varijabla naziv="DomainObject.Predmet.ProtustrankaNazivFormatedOIB_1">DAVOR jednostavno društvo s ograničenom odgovornošću za prijevoz, usluge i trgovinu, OIB 08120005214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DAVOR jednostavno društvo s ograničenom odgovornošću za prijevoz, usluge i trgovinu</item>
    </izvorni_sadrzaj>
    <derivirana_varijabla naziv="DomainObject.Predmet.ProtuStrankaListFormated_1">
      <item>DAVOR jednostavno društvo s ograničenom odgovornošću za prijevoz, usluge i trgovinu</item>
    </derivirana_varijabla>
  </DomainObject.Predmet.ProtuStrankaListFormated>
  <DomainObject.Predmet.ProtuStrankaListFormatedOIB>
    <izvorni_sadrzaj>
      <item>DAVOR jednostavno društvo s ograničenom odgovornošću za prijevoz, usluge i trgovinu, OIB 08120005214</item>
    </izvorni_sadrzaj>
    <derivirana_varijabla naziv="DomainObject.Predmet.ProtuStrankaListFormatedOIB_1">
      <item>DAVOR jednostavno društvo s ograničenom odgovornošću za prijevoz, usluge i trgovinu, OIB 08120005214</item>
    </derivirana_varijabla>
  </DomainObject.Predmet.ProtuStrankaListFormatedOIB>
  <DomainObject.Predmet.ProtuStrankaListFormatedWithAdress>
    <izvorni_sadrzaj>
      <item>DAVOR jednostavno društvo s ograničenom odgovornošću za prijevoz, usluge i trgovinu, Zrmanjska 29, 31000 Osijek</item>
    </izvorni_sadrzaj>
    <derivirana_varijabla naziv="DomainObject.Predmet.ProtuStrankaListFormatedWithAdress_1">
      <item>DAVOR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DAVOR jednostavno društvo s ograničenom odgovornošću za prijevoz, usluge i trgovinu, OIB 08120005214, Zrmanjska 29, 31000 Osijek</item>
    </izvorni_sadrzaj>
    <derivirana_varijabla naziv="DomainObject.Predmet.ProtuStrankaListFormatedWithAdressOIB_1">
      <item>DAVOR jednostavno društvo s ograničenom odgovornošću za prijevoz, usluge i trgovinu, OIB 08120005214, Zrmanjska 29, 31000 Osijek</item>
    </derivirana_varijabla>
  </DomainObject.Predmet.ProtuStrankaListFormatedWithAdressOIB>
  <DomainObject.Predmet.ProtuStrankaListNazivFormated>
    <izvorni_sadrzaj>
      <item>DAVOR jednostavno društvo s ograničenom odgovornošću za prijevoz, usluge i trgovinu</item>
    </izvorni_sadrzaj>
    <derivirana_varijabla naziv="DomainObject.Predmet.ProtuStrankaListNazivFormated_1">
      <item>DAVOR jednostavno društvo s ograničenom odgovornošću za prijevoz, usluge i trgovinu</item>
    </derivirana_varijabla>
  </DomainObject.Predmet.ProtuStrankaListNazivFormated>
  <DomainObject.Predmet.ProtuStrankaListNazivFormatedOIB>
    <izvorni_sadrzaj>
      <item>DAVOR jednostavno društvo s ograničenom odgovornošću za prijevoz, usluge i trgovinu, OIB 08120005214</item>
    </izvorni_sadrzaj>
    <derivirana_varijabla naziv="DomainObject.Predmet.ProtuStrankaListNazivFormatedOIB_1">
      <item>DAVOR jednostavno društvo s ograničenom odgovornošću za prijevoz, usluge i trgovinu, OIB 08120005214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DAVOR jednostavno društvo s ograničenom odgovornošću za prijevoz, usluge i trgovinu</izvorni_sadrzaj>
    <derivirana_varijabla naziv="DomainObject.Predmet.ProtustrankaIDrugi_1">DAVOR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DAVOR jednostavno društvo s ograničenom odgovornošću za prijevoz, usluge i trgovinu, OIB 08120005214, Zrmanjska 29, 31000 Osijek</izvorni_sadrzaj>
    <derivirana_varijabla naziv="DomainObject.Predmet.ProtustrankaIDrugiAdressOIB_1">DAVOR jednostavno društvo s ograničenom odgovornošću za prijevoz, usluge i trgovinu, OIB 08120005214,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DAVOR jednostavno društvo s ograničenom odgovornošću za prijevoz, usluge i trgovinu</item>
    </izvorni_sadrzaj>
    <derivirana_varijabla naziv="DomainObject.Predmet.SudioniciListNaziv_1">
      <item>FINA RC OSIJEK</item>
      <item>DAVOR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DAVOR jednostavno društvo s ograničenom odgovornošću za prijevoz, usluge i trgovinu, OIB 08120005214, Zrmanjska 29,31000 Osijek</item>
    </izvorni_sadrzaj>
    <derivirana_varijabla naziv="DomainObject.Predmet.SudioniciListAdressOIB_1">
      <item>FINA RC OSIJEK, OIB 85821130368</item>
      <item>DAVOR jednostavno društvo s ograničenom odgovornošću za prijevoz, usluge i trgovinu, OIB 08120005214,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08120005214</item>
    </izvorni_sadrzaj>
    <derivirana_varijabla naziv="DomainObject.Predmet.SudioniciListNazivOIB_1">
      <item>, OIB 85821130368</item>
      <item>, OIB 08120005214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9A623-AC75-473D-BEA6-9F82F19E4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474</properties:Words>
  <properties:Characters>2482</properties:Characters>
  <properties:Lines>147</properties:Lines>
  <properties:Paragraphs>22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2017-01-30T09:53:00Z</dcterms:modified>
  <cp:revision>347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