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c136" w14:paraId="063c136" w:rsidRDefault="00F01683" w:rsidP="00F01683" w:rsidR="00F01683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683" w:rsidP="00F01683" w:rsidR="00F01683">
      <w:pPr>
        <w:spacing w:after="0"/>
      </w:pPr>
      <w:r>
        <w:t xml:space="preserve">         REPUBLIKA HRVATSKA</w:t>
      </w:r>
    </w:p>
    <w:p w:rsidRDefault="00F01683" w:rsidP="00F01683" w:rsidR="00F01683">
      <w:pPr>
        <w:spacing w:after="0"/>
      </w:pPr>
      <w:r>
        <w:t xml:space="preserve"> TRGOVAČKI SUD U VARAŽDINU</w:t>
      </w:r>
    </w:p>
    <w:p w:rsidRDefault="00F01683" w:rsidP="00F01683" w:rsidR="00F01683">
      <w:pPr>
        <w:spacing w:after="0"/>
        <w:ind w:firstLine="720"/>
      </w:pPr>
      <w:r>
        <w:t xml:space="preserve">         B. Radić 2</w:t>
      </w:r>
    </w:p>
    <w:p w:rsidRDefault="00F01683" w:rsidP="00F01683" w:rsidR="00F01683">
      <w:pPr>
        <w:spacing w:after="0"/>
        <w:jc w:val="center"/>
      </w:pPr>
    </w:p>
    <w:p w:rsidRDefault="00F01683" w:rsidP="00F01683" w:rsidR="00F01683">
      <w:pPr>
        <w:spacing w:after="0"/>
        <w:jc w:val="center"/>
      </w:pPr>
    </w:p>
    <w:p w:rsidRDefault="00F01683" w:rsidP="00F01683" w:rsidR="00F01683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BAŠKA PLAŽA d.o.o., OIB: 48647946742</w:t>
      </w:r>
      <w:r>
        <w:t xml:space="preserve">, sa sjedištem u </w:t>
      </w:r>
      <w:r>
        <w:t>Trg kralja Tomislava 7</w:t>
      </w:r>
      <w:r>
        <w:t xml:space="preserve">, </w:t>
      </w:r>
      <w:r>
        <w:t>42000 Varaždin</w:t>
      </w:r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F01683" w:rsidP="00F01683" w:rsidR="00F01683">
      <w:pPr>
        <w:spacing w:after="0"/>
        <w:jc w:val="both"/>
      </w:pPr>
    </w:p>
    <w:p w:rsidRDefault="00F01683" w:rsidP="00F01683" w:rsidR="00F016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01683" w:rsidP="00F01683" w:rsidR="00F01683">
      <w:pPr>
        <w:spacing w:after="0"/>
        <w:jc w:val="both"/>
      </w:pPr>
    </w:p>
    <w:p w:rsidRDefault="00F01683" w:rsidP="00F01683" w:rsidR="00F0168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BAŠKA PLAŽA d.o.o., OIB: 48647946742, sa sjedištem u Trg kralja Tomislava 7, 42000 Varaždin, iznosi </w:t>
      </w:r>
      <w:r>
        <w:t xml:space="preserve">10.273,27 </w:t>
      </w:r>
      <w:r>
        <w:t>kn.</w:t>
      </w:r>
    </w:p>
    <w:p w:rsidRDefault="00F01683" w:rsidP="00F01683" w:rsidR="00F01683">
      <w:pPr>
        <w:spacing w:after="0"/>
        <w:jc w:val="both"/>
      </w:pPr>
    </w:p>
    <w:p w:rsidRDefault="00F01683" w:rsidP="00F01683" w:rsidR="00F01683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Lana </w:t>
      </w:r>
      <w:proofErr w:type="spellStart"/>
      <w:r>
        <w:t>Madić</w:t>
      </w:r>
      <w:proofErr w:type="spellEnd"/>
      <w:r>
        <w:t>, OIB: 58254219190</w:t>
      </w:r>
      <w:r>
        <w:t xml:space="preserve">, </w:t>
      </w:r>
      <w:r>
        <w:t>Varaždin</w:t>
      </w:r>
      <w:r>
        <w:t xml:space="preserve">, </w:t>
      </w:r>
      <w:r>
        <w:t>Frana Supila 7/A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01683" w:rsidP="00F01683" w:rsidR="00F01683">
      <w:pPr>
        <w:spacing w:after="0"/>
        <w:jc w:val="both"/>
      </w:pPr>
    </w:p>
    <w:p w:rsidRDefault="00F01683" w:rsidP="00F01683" w:rsidR="00F01683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01683" w:rsidP="00F01683" w:rsidR="00F01683">
      <w:pPr>
        <w:spacing w:after="0"/>
        <w:jc w:val="both"/>
      </w:pPr>
    </w:p>
    <w:p w:rsidRDefault="00F01683" w:rsidP="00F01683" w:rsidR="00F0168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01683" w:rsidP="00F01683" w:rsidR="00F01683">
      <w:pPr>
        <w:spacing w:after="0"/>
        <w:ind w:firstLine="720"/>
        <w:jc w:val="both"/>
      </w:pPr>
    </w:p>
    <w:p w:rsidRDefault="00F01683" w:rsidP="00F01683" w:rsidR="00F0168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01683" w:rsidP="00F01683" w:rsidR="00F01683">
      <w:pPr>
        <w:spacing w:after="0"/>
        <w:outlineLvl w:val="0"/>
      </w:pPr>
    </w:p>
    <w:p w:rsidRDefault="00F01683" w:rsidP="00F01683" w:rsidR="00F01683">
      <w:pPr>
        <w:spacing w:after="0"/>
        <w:jc w:val="center"/>
        <w:outlineLvl w:val="0"/>
      </w:pPr>
    </w:p>
    <w:p w:rsidRDefault="00F01683" w:rsidP="00F01683" w:rsidR="00F01683">
      <w:pPr>
        <w:spacing w:after="0"/>
        <w:jc w:val="center"/>
        <w:outlineLvl w:val="0"/>
      </w:pPr>
    </w:p>
    <w:p w:rsidRDefault="00F01683" w:rsidP="00F01683" w:rsidR="00F01683">
      <w:pPr>
        <w:spacing w:after="0"/>
        <w:jc w:val="center"/>
        <w:outlineLvl w:val="0"/>
      </w:pPr>
      <w:r>
        <w:lastRenderedPageBreak/>
        <w:t>Obrazloženje</w:t>
      </w:r>
    </w:p>
    <w:p w:rsidRDefault="00F01683" w:rsidP="00F01683" w:rsidR="00F01683">
      <w:pPr>
        <w:spacing w:after="0"/>
        <w:outlineLvl w:val="0"/>
      </w:pPr>
    </w:p>
    <w:p w:rsidRDefault="00F01683" w:rsidP="00F01683" w:rsidR="00F01683">
      <w:pPr>
        <w:spacing w:after="0"/>
        <w:jc w:val="both"/>
        <w:outlineLvl w:val="0"/>
      </w:pPr>
      <w:r>
        <w:tab/>
        <w:t xml:space="preserve">Dana </w:t>
      </w:r>
      <w:r>
        <w:t>30. studenog</w:t>
      </w:r>
      <w:r>
        <w:t xml:space="preserve"> 2015.godine,  predlagatelj Financijska agencija, Regionalni centar Zagreb Podružnica Varaždin, podnio je prijedlog  za otvaranje stečajnog postupka nad dužnikom</w:t>
      </w:r>
      <w:r w:rsidRPr="00F01683">
        <w:t xml:space="preserve"> </w:t>
      </w:r>
      <w:r>
        <w:t xml:space="preserve">BAŠKA PLAŽA d.o.o., OIB: 48647946742, sa sjedištem u Trg kralja Tomislava 7, 42000 Varaždin, navodeći da dužnik na dan </w:t>
      </w:r>
      <w:r>
        <w:t>27. studenog</w:t>
      </w:r>
      <w:r>
        <w:t xml:space="preserve"> 2015. u Očevidniku redoslijeda osnova za plaćanje ima evidentirane neizvršene osnove za plaćanje u ukupnom iznosu od </w:t>
      </w:r>
      <w:r>
        <w:t xml:space="preserve">10.273,27 </w:t>
      </w:r>
      <w:r>
        <w:t>kn te da dužnik nema zaposlenih.</w:t>
      </w:r>
    </w:p>
    <w:p w:rsidRDefault="00F01683" w:rsidP="00F01683" w:rsidR="00F01683">
      <w:pPr>
        <w:spacing w:after="0"/>
        <w:jc w:val="both"/>
        <w:outlineLvl w:val="0"/>
      </w:pPr>
    </w:p>
    <w:p w:rsidRDefault="00F01683" w:rsidP="00F01683" w:rsidR="00F0168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01683" w:rsidP="00F01683" w:rsidR="00F01683">
      <w:pPr>
        <w:spacing w:after="0"/>
        <w:jc w:val="both"/>
        <w:outlineLvl w:val="0"/>
      </w:pPr>
    </w:p>
    <w:p w:rsidRDefault="00F01683" w:rsidP="00F01683" w:rsidR="00F01683">
      <w:pPr>
        <w:spacing w:after="0"/>
        <w:jc w:val="center"/>
        <w:outlineLvl w:val="0"/>
      </w:pPr>
    </w:p>
    <w:p w:rsidRDefault="00F01683" w:rsidP="00F01683" w:rsidR="00F01683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F01683" w:rsidP="00F01683" w:rsidR="00F01683">
      <w:pPr>
        <w:spacing w:after="0"/>
        <w:jc w:val="center"/>
        <w:outlineLvl w:val="0"/>
      </w:pPr>
    </w:p>
    <w:p w:rsidRDefault="00F01683" w:rsidP="00F01683" w:rsidR="00F0168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01683" w:rsidP="00F01683" w:rsidR="00F01683">
      <w:pPr>
        <w:spacing w:after="0"/>
        <w:jc w:val="center"/>
        <w:outlineLvl w:val="0"/>
      </w:pPr>
    </w:p>
    <w:p w:rsidRDefault="00F01683" w:rsidP="00F01683" w:rsidR="00F01683">
      <w:pPr>
        <w:spacing w:after="0"/>
        <w:ind w:firstLine="720" w:left="3600"/>
        <w:jc w:val="center"/>
        <w:outlineLvl w:val="0"/>
      </w:pPr>
      <w:r>
        <w:t>STEČAJNI SUDAC:</w:t>
      </w:r>
    </w:p>
    <w:p w:rsidRDefault="00F01683" w:rsidP="00F01683" w:rsidR="00F01683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  <w:bookmarkStart w:name="_GoBack" w:id="0"/>
      <w:bookmarkEnd w:id="0"/>
    </w:p>
    <w:p w:rsidRDefault="00F01683" w:rsidP="00F01683" w:rsidR="00F01683">
      <w:pPr>
        <w:spacing w:after="0"/>
        <w:ind w:firstLine="720" w:left="3600"/>
        <w:jc w:val="center"/>
        <w:outlineLvl w:val="0"/>
      </w:pPr>
    </w:p>
    <w:p w:rsidRDefault="00F01683" w:rsidP="00F01683" w:rsidR="00F01683">
      <w:pPr>
        <w:spacing w:after="0"/>
        <w:outlineLvl w:val="0"/>
      </w:pPr>
    </w:p>
    <w:p w:rsidRDefault="00F01683" w:rsidP="00F01683" w:rsidR="00F01683">
      <w:pPr>
        <w:spacing w:after="0"/>
        <w:outlineLvl w:val="0"/>
      </w:pPr>
    </w:p>
    <w:p w:rsidRDefault="00F01683" w:rsidP="00F01683" w:rsidR="00F01683">
      <w:pPr>
        <w:spacing w:after="0"/>
        <w:outlineLvl w:val="0"/>
      </w:pPr>
    </w:p>
    <w:p w:rsidRDefault="00F01683" w:rsidP="00F01683" w:rsidR="00F01683">
      <w:pPr>
        <w:spacing w:after="0"/>
        <w:outlineLvl w:val="0"/>
      </w:pPr>
    </w:p>
    <w:p w:rsidRDefault="00F01683" w:rsidP="00F01683" w:rsidR="00F01683">
      <w:pPr>
        <w:spacing w:after="0"/>
        <w:outlineLvl w:val="0"/>
      </w:pPr>
      <w:r>
        <w:t>DNA:</w:t>
      </w:r>
    </w:p>
    <w:p w:rsidRDefault="00F01683" w:rsidP="00F01683" w:rsidR="00F01683">
      <w:pPr>
        <w:spacing w:after="0"/>
        <w:outlineLvl w:val="0"/>
      </w:pPr>
      <w:r>
        <w:t>- e-Oglasna ploča suda</w:t>
      </w:r>
    </w:p>
    <w:p w:rsidRDefault="00AE649C" w:rsidP="00F01683" w:rsidR="00AE649C" w:rsidRPr="00B76F3C">
      <w:pPr>
        <w:pStyle w:val="Naslov3"/>
        <w:numPr>
          <w:ilvl w:val="0"/>
          <w:numId w:val="0"/>
        </w:numPr>
      </w:pPr>
    </w:p>
    <w:p w:rsidRDefault="00F0168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0168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1683" w:rsidP="00F01683" w:rsidR="008333A9">
    <w:pPr>
      <w:pStyle w:val="Zaglavlje"/>
      <w:tabs>
        <w:tab w:pos="3912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St-946/15-3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1683" w:rsidR="00F01683">
    <w:pPr>
      <w:pStyle w:val="Zaglavlje"/>
    </w:pPr>
    <w:r>
      <w:t>Poslovni broj: 2 St-946/15-3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683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26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St-946/2015-3</izvorni_sadrzaj>
    <derivirana_varijabla naziv="DomainObject.Oznaka_1">St-946/2015-3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BAŠKA PLAŽA društvo s ograničenom odgovornošću za trgovinu, usluge i posredovanje</izvorni_sadrzaj>
    <derivirana_varijabla naziv="DomainObject.Predmet.ProtustrankaFormated_1">  BAŠKA PLAŽA društvo s ograničenom odgovornošću za trgovinu, usluge i posredovanje</derivirana_varijabla>
  </DomainObject.Predmet.ProtustrankaFormated>
  <DomainObject.Predmet.ProtustrankaFormatedOIB>
    <izvorni_sadrzaj>  BAŠKA PLAŽA društvo s ograničenom odgovornošću za trgovinu, usluge i posredovanje, OIB 48647946742</izvorni_sadrzaj>
    <derivirana_varijabla naziv="DomainObject.Predmet.ProtustrankaFormatedOIB_1">  BAŠKA PLAŽA društvo s ograničenom odgovornošću za trgovinu, usluge i posredovanje, OIB 48647946742</derivirana_varijabla>
  </DomainObject.Predmet.ProtustrankaFormatedOIB>
  <DomainObject.Predmet.ProtustrankaFormatedWithAdress>
    <izvorni_sadrzaj> BAŠKA PLAŽA društvo s ograničenom odgovornošću za trgovinu, usluge i posredovanje, Trg kralja Tomislava 7, 42000 Varaždin</izvorni_sadrzaj>
    <derivirana_varijabla naziv="DomainObject.Predmet.ProtustrankaFormatedWithAdress_1"> BAŠKA PLAŽA društvo s ograničenom odgovornošću za trgovinu, usluge i posredovanje, Trg kralja Tomislava 7, 42000 Varaždin</derivirana_varijabla>
  </DomainObject.Predmet.ProtustrankaFormatedWithAdress>
  <DomainObject.Predmet.ProtustrankaFormatedWithAdressOIB>
    <izvorni_sadrzaj> BAŠKA PLAŽA društvo s ograničenom odgovornošću za trgovinu, usluge i posredovanje, OIB 48647946742, Trg kralja Tomislava 7, 42000 Varaždin</izvorni_sadrzaj>
    <derivirana_varijabla naziv="DomainObject.Predmet.ProtustrankaFormatedWithAdressOIB_1"> BAŠKA PLAŽA društvo s ograničenom odgovornošću za trgovinu, usluge i posredovanje, OIB 48647946742, Trg kralja Tomislava 7, 42000 Varaždin</derivirana_varijabla>
  </DomainObject.Predmet.ProtustrankaFormatedWithAdressOIB>
  <DomainObject.Predmet.ProtustrankaWithAdress>
    <izvorni_sadrzaj>BAŠKA PLAŽA društvo s ograničenom odgovornošću za trgovinu, usluge i posredovanje Trg kralja Tomislava 7, 42000 Varaždin</izvorni_sadrzaj>
    <derivirana_varijabla naziv="DomainObject.Predmet.ProtustrankaWithAdress_1">BAŠKA PLAŽA društvo s ograničenom odgovornošću za trgovinu, usluge i posredovanje Trg kralja Tomislava 7, 42000 Varaždin</derivirana_varijabla>
  </DomainObject.Predmet.ProtustrankaWithAdress>
  <DomainObject.Predmet.ProtustrankaWithAdressOIB>
    <izvorni_sadrzaj>BAŠKA PLAŽA društvo s ograničenom odgovornošću za trgovinu, usluge i posredovanje, OIB 48647946742, Trg kralja Tomislava 7, 42000 Varaždin</izvorni_sadrzaj>
    <derivirana_varijabla naziv="DomainObject.Predmet.ProtustrankaWithAdressOIB_1">BAŠKA PLAŽA društvo s ograničenom odgovornošću za trgovinu, usluge i posredovanje, OIB 48647946742, Trg kralja Tomislava 7, 42000 Varaždin</derivirana_varijabla>
  </DomainObject.Predmet.ProtustrankaWithAdressOIB>
  <DomainObject.Predmet.ProtustrankaNazivFormated>
    <izvorni_sadrzaj>BAŠKA PLAŽA društvo s ograničenom odgovornošću za trgovinu, usluge i posredovanje</izvorni_sadrzaj>
    <derivirana_varijabla naziv="DomainObject.Predmet.ProtustrankaNazivFormated_1">BAŠKA PLAŽA društvo s ograničenom odgovornošću za trgovinu, usluge i posredovanje</derivirana_varijabla>
  </DomainObject.Predmet.ProtustrankaNazivFormated>
  <DomainObject.Predmet.ProtustrankaNazivFormatedOIB>
    <izvorni_sadrzaj>BAŠKA PLAŽA društvo s ograničenom odgovornošću za trgovinu, usluge i posredovanje, OIB 48647946742</izvorni_sadrzaj>
    <derivirana_varijabla naziv="DomainObject.Predmet.ProtustrankaNazivFormatedOIB_1">BAŠKA PLAŽA društvo s ograničenom odgovornošću za trgovinu, usluge i posredovanje, OIB 48647946742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10273.27</izvorni_sadrzaj>
    <derivirana_varijabla naziv="DomainObject.Predmet.TrenutnaVrijednost_1">10273.27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BAŠKA PLAŽA društvo s ograničenom odgovornošću za trgovinu, usluge i posredovanje</item>
    </izvorni_sadrzaj>
    <derivirana_varijabla naziv="DomainObject.Predmet.ProtuStrankaListFormated_1">
      <item>BAŠKA PLAŽA društvo s ograničenom odgovornošću za trgovinu, usluge i posredovanje</item>
    </derivirana_varijabla>
  </DomainObject.Predmet.ProtuStrankaListFormated>
  <DomainObject.Predmet.ProtuStrankaListFormatedOIB>
    <izvorni_sadrzaj>
      <item>BAŠKA PLAŽA društvo s ograničenom odgovornošću za trgovinu, usluge i posredovanje, OIB 48647946742</item>
    </izvorni_sadrzaj>
    <derivirana_varijabla naziv="DomainObject.Predmet.ProtuStrankaListFormatedOIB_1">
      <item>BAŠKA PLAŽA društvo s ograničenom odgovornošću za trgovinu, usluge i posredovanje, OIB 48647946742</item>
    </derivirana_varijabla>
  </DomainObject.Predmet.ProtuStrankaListFormatedOIB>
  <DomainObject.Predmet.ProtuStrankaListFormatedWithAdress>
    <izvorni_sadrzaj>
      <item>BAŠKA PLAŽA društvo s ograničenom odgovornošću za trgovinu, usluge i posredovanje, Trg kralja Tomislava 7, 42000 Varaždin</item>
    </izvorni_sadrzaj>
    <derivirana_varijabla naziv="DomainObject.Predmet.ProtuStrankaListFormatedWithAdress_1">
      <item>BAŠKA PLAŽA društvo s ograničenom odgovornošću za trgovinu, usluge i posredovanje, Trg kralja Tomislava 7, 42000 Varaždin</item>
    </derivirana_varijabla>
  </DomainObject.Predmet.ProtuStrankaListFormatedWithAdress>
  <DomainObject.Predmet.ProtuStrankaListFormatedWithAdressOIB>
    <izvorni_sadrzaj>
      <item>BAŠKA PLAŽA društvo s ograničenom odgovornošću za trgovinu, usluge i posredovanje, OIB 48647946742, Trg kralja Tomislava 7, 42000 Varaždin</item>
    </izvorni_sadrzaj>
    <derivirana_varijabla naziv="DomainObject.Predmet.ProtuStrankaListFormatedWithAdressOIB_1">
      <item>BAŠKA PLAŽA društvo s ograničenom odgovornošću za trgovinu, usluge i posredovanje, OIB 48647946742, Trg kralja Tomislava 7, 42000 Varaždin</item>
    </derivirana_varijabla>
  </DomainObject.Predmet.ProtuStrankaListFormatedWithAdressOIB>
  <DomainObject.Predmet.ProtuStrankaListNazivFormated>
    <izvorni_sadrzaj>
      <item>BAŠKA PLAŽA društvo s ograničenom odgovornošću za trgovinu, usluge i posredovanje</item>
    </izvorni_sadrzaj>
    <derivirana_varijabla naziv="DomainObject.Predmet.ProtuStrankaListNazivFormated_1">
      <item>BAŠKA PLAŽA društvo s ograničenom odgovornošću za trgovinu, usluge i posredovanje</item>
    </derivirana_varijabla>
  </DomainObject.Predmet.ProtuStrankaListNazivFormated>
  <DomainObject.Predmet.ProtuStrankaListNazivFormatedOIB>
    <izvorni_sadrzaj>
      <item>BAŠKA PLAŽA društvo s ograničenom odgovornošću za trgovinu, usluge i posredovanje, OIB 48647946742</item>
    </izvorni_sadrzaj>
    <derivirana_varijabla naziv="DomainObject.Predmet.ProtuStrankaListNazivFormatedOIB_1">
      <item>BAŠKA PLAŽA društvo s ograničenom odgovornošću za trgovinu, usluge i posredovanje, OIB 48647946742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St-946/2015-3</izvorni_sadrzaj>
    <derivirana_varijabla naziv="DomainObject.PoslovniBrojDokumenta_1">St-946/2015-3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BAŠKA PLAŽA društvo s ograničenom odgovornošću za trgovinu, usluge i posredovanje</izvorni_sadrzaj>
    <derivirana_varijabla naziv="DomainObject.Predmet.ProtustrankaIDrugi_1">BAŠKA PLAŽA društvo s ograničenom odgovornošću za trgovinu, usluge i posredovanje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BAŠKA PLAŽA društvo s ograničenom odgovornošću za trgovinu, usluge i posredovanje, OIB 48647946742, Trg kralja Tomislava 7, 42000 Varaždin</izvorni_sadrzaj>
    <derivirana_varijabla naziv="DomainObject.Predmet.ProtustrankaIDrugiAdressOIB_1">BAŠKA PLAŽA društvo s ograničenom odgovornošću za trgovinu, usluge i posredovanje, OIB 48647946742, Trg kralja Tomislava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BAŠKA PLAŽA društvo s ograničenom odgovornošću za trgovinu, usluge i posredovanje</item>
      <item>E-oglasna ploča</item>
      <item>Sudski registar, Trgovački sud u Varaždinu</item>
    </izvorni_sadrzaj>
    <derivirana_varijabla naziv="DomainObject.Predmet.SudioniciListNaziv_1">
      <item>Financijska agencija</item>
      <item>BAŠKA PLAŽA društvo s ograničenom odgovornošću za trgovinu, usluge i posredovanje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BAŠKA PLAŽA društvo s ograničenom odgovornošću za trgovinu, usluge i posredovanje, OIB 48647946742, Trg kralja Tomislava 7,42000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BAŠKA PLAŽA društvo s ograničenom odgovornošću za trgovinu, usluge i posredovanje, OIB 48647946742, Trg kralja Tomislava 7,42000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2202F-A327-4A89-90B3-F852E954E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2534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2015-12-10T12:44:00Z</cp:lastPrinted>
  <dcterms:modified xmlns:xsi="http://www.w3.org/2001/XMLSchema-instance" xsi:type="dcterms:W3CDTF">2015-12-10T12:44:00Z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