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0397" w14:paraId="6a60397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E67F66" w:rsidR="00E67F66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5275A5" w:rsidRPr="00DA4DA3">
        <w:t>SUNČANI ODMOR d.o.o., Split, Mažuranićevo šetalište 1, OIB: 70692377183, MBS: 060205388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B35BA">
        <w:rPr>
          <w:rFonts w:eastAsiaTheme="minorHAnsi"/>
          <w:lang w:eastAsia="en-US"/>
        </w:rPr>
        <w:t>20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</w:t>
      </w:r>
    </w:p>
    <w:p w:rsidRDefault="00FD3481" w:rsidP="00E67F66" w:rsidR="008B3D2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5275A5">
        <w:t>Svemir Nikolić vl. Obrta za građevinske radove KER-KAM</w:t>
      </w:r>
      <w:r w:rsidR="00DB6536">
        <w:t>,</w:t>
      </w:r>
      <w:r w:rsidR="005275A5">
        <w:t xml:space="preserve"> Podstrana, Put starog sela 77, OIB: 74603018132,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5275A5">
        <w:t>476</w:t>
      </w:r>
      <w:r w:rsidRPr="006D5886">
        <w:t>-201</w:t>
      </w:r>
      <w:r w:rsidR="00DB6536">
        <w:t>6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5275A5">
        <w:t>476</w:t>
      </w:r>
      <w:r w:rsidR="00DB6536">
        <w:t>-2016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E67F66" w:rsidR="00F80B2A">
      <w:pPr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E67F66" w:rsidR="00221061">
      <w:pPr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5275A5">
        <w:t>12</w:t>
      </w:r>
      <w:r w:rsidRPr="00D42D19">
        <w:t xml:space="preserve">. </w:t>
      </w:r>
      <w:r w:rsidR="005275A5">
        <w:t>veljače</w:t>
      </w:r>
      <w:r w:rsidRPr="00D42D19">
        <w:t xml:space="preserve"> 201</w:t>
      </w:r>
      <w:r w:rsidR="00DB6536">
        <w:t>6</w:t>
      </w:r>
      <w:r w:rsidRPr="00D42D19">
        <w:t>. godine</w:t>
      </w:r>
      <w:r>
        <w:t xml:space="preserve">, na temelju članka </w:t>
      </w:r>
      <w:r w:rsidR="005275A5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5275A5" w:rsidRPr="00DA4DA3">
        <w:t>SUNČANI ODMOR d.o.o., Split, Mažuranićevo šetalište 1, OIB: 70692377183, MBS: 060205388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5275A5" w:rsidRPr="00DA4DA3">
        <w:t>01. rujna 2015</w:t>
      </w:r>
      <w:r>
        <w:t xml:space="preserve">. godine, u Očevidniku redoslijeda osnova za plaćanje, ima evidentirane neizvršene osnove za plaćanje u neprekinutom razdoblju od </w:t>
      </w:r>
      <w:r w:rsidR="005275A5" w:rsidRPr="00DA4DA3">
        <w:t>303 dana, u ukupnom iznosu od 253.860,88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</w:t>
      </w:r>
      <w:r w:rsidR="005275A5">
        <w:t>11</w:t>
      </w:r>
      <w:r>
        <w:t xml:space="preserve">. </w:t>
      </w:r>
      <w:r w:rsidR="005275A5">
        <w:t xml:space="preserve">svibnja </w:t>
      </w:r>
      <w:r>
        <w:t>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5275A5">
        <w:t>16</w:t>
      </w:r>
      <w:r>
        <w:t xml:space="preserve">. </w:t>
      </w:r>
      <w:r w:rsidR="00915A96">
        <w:t>lipnja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E67F66">
        <w:t>Svemira Nikolića vl. Obrta</w:t>
      </w:r>
      <w:r w:rsidR="005275A5">
        <w:t xml:space="preserve"> za građevinske radove KER-KAM, Podstrana, Put starog sela 77, OIB: 74603018132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5275A5">
        <w:t xml:space="preserve">navodeći da prema dužniku ima tražbinu u iznosu od </w:t>
      </w:r>
      <w:r w:rsidR="005275A5" w:rsidRPr="005275A5">
        <w:t>107</w:t>
      </w:r>
      <w:r w:rsidR="005275A5">
        <w:t>.</w:t>
      </w:r>
      <w:r w:rsidR="005275A5" w:rsidRPr="005275A5">
        <w:t>929,87</w:t>
      </w:r>
      <w:r w:rsidR="005275A5">
        <w:t xml:space="preserve"> kuna i u tom pravcu je dostavio odgovarajuće isprave kao dokaz svog potraživanja (list 10-15 spisa)</w:t>
      </w:r>
      <w:r>
        <w:t>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E67F66">
        <w:t xml:space="preserve">Svemira Nikolića vl. Obrta za građevinske radove KER-KAM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</w:t>
      </w:r>
      <w:r>
        <w:lastRenderedPageBreak/>
        <w:t>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9355C2" w:rsidR="00530FF0">
      <w:pPr>
        <w:spacing w:before="200"/>
        <w:jc w:val="center"/>
      </w:pPr>
      <w:r>
        <w:t xml:space="preserve">U Splitu, </w:t>
      </w:r>
      <w:r w:rsidR="00FB35BA">
        <w:rPr>
          <w:rFonts w:eastAsiaTheme="minorHAnsi"/>
          <w:lang w:eastAsia="en-US"/>
        </w:rPr>
        <w:t>20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E67F66" w:rsidRPr="006D5886">
      <w:r w:rsidRPr="006D5886">
        <w:t>DNA:</w:t>
      </w:r>
    </w:p>
    <w:p w:rsidRDefault="003A6E41" w:rsidP="00E67F66" w:rsidR="00E67F66">
      <w:pPr>
        <w:jc w:val="both"/>
      </w:pPr>
      <w:r w:rsidRPr="006D5886">
        <w:t xml:space="preserve">- </w:t>
      </w:r>
      <w:r w:rsidR="00E67F66">
        <w:t>predlagatelju - vjerovniku</w:t>
      </w:r>
      <w:r w:rsidR="00AC14E6">
        <w:t xml:space="preserve">, </w:t>
      </w:r>
      <w:r w:rsidR="00E67F66">
        <w:t xml:space="preserve">Svemir Nikolić vl. Obrta za građevinske radove KER-KAM, </w:t>
      </w:r>
    </w:p>
    <w:p w:rsidRDefault="00E67F66" w:rsidP="00E67F66" w:rsidR="003A6E41" w:rsidRPr="006D5886">
      <w:pPr>
        <w:jc w:val="both"/>
      </w:pPr>
      <w:r>
        <w:t xml:space="preserve">  Podstrana, Put starog sela 77;</w:t>
      </w:r>
      <w:r w:rsidR="009355C2">
        <w:t xml:space="preserve"> </w:t>
      </w:r>
    </w:p>
    <w:p w:rsidRDefault="003A6E41" w:rsidP="003A6E41" w:rsidR="003A6E41" w:rsidRPr="006D5886">
      <w:r w:rsidRPr="006D5886">
        <w:t>- mrežna stranica e-Oglasna ploča sudova</w:t>
      </w:r>
      <w:r w:rsidR="00E67F66">
        <w:t>;</w:t>
      </w:r>
    </w:p>
    <w:p w:rsidRDefault="003A6E41" w:rsidP="00530FF0" w:rsidR="003A6E41" w:rsidRPr="00530FF0">
      <w:r w:rsidRPr="006D5886">
        <w:t xml:space="preserve">- 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8EA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5275A5">
          <w:t>476</w:t>
        </w:r>
        <w:r w:rsidR="00DB6536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5275A5">
      <w:t>476</w:t>
    </w:r>
    <w:r w:rsidR="00DB6536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A7F12"/>
    <w:rsid w:val="002E20C2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275A5"/>
    <w:rsid w:val="00530FF0"/>
    <w:rsid w:val="00536913"/>
    <w:rsid w:val="00557FE5"/>
    <w:rsid w:val="00560424"/>
    <w:rsid w:val="005652D0"/>
    <w:rsid w:val="005C088F"/>
    <w:rsid w:val="00606B58"/>
    <w:rsid w:val="00651F1A"/>
    <w:rsid w:val="00677C58"/>
    <w:rsid w:val="00687E74"/>
    <w:rsid w:val="006A4981"/>
    <w:rsid w:val="006B1865"/>
    <w:rsid w:val="006E78E2"/>
    <w:rsid w:val="00711FD9"/>
    <w:rsid w:val="0071519E"/>
    <w:rsid w:val="007537B5"/>
    <w:rsid w:val="00787737"/>
    <w:rsid w:val="007F1157"/>
    <w:rsid w:val="007F7A84"/>
    <w:rsid w:val="00814EDB"/>
    <w:rsid w:val="00815142"/>
    <w:rsid w:val="00822C91"/>
    <w:rsid w:val="00853B3E"/>
    <w:rsid w:val="008B3D29"/>
    <w:rsid w:val="008E38A9"/>
    <w:rsid w:val="008E3FBB"/>
    <w:rsid w:val="00915A96"/>
    <w:rsid w:val="009355C2"/>
    <w:rsid w:val="00981D37"/>
    <w:rsid w:val="009E413B"/>
    <w:rsid w:val="009E6E41"/>
    <w:rsid w:val="00A466AA"/>
    <w:rsid w:val="00A51DE9"/>
    <w:rsid w:val="00A530EA"/>
    <w:rsid w:val="00A70E46"/>
    <w:rsid w:val="00AC14E6"/>
    <w:rsid w:val="00AC5C41"/>
    <w:rsid w:val="00B15E36"/>
    <w:rsid w:val="00B7506F"/>
    <w:rsid w:val="00B809DC"/>
    <w:rsid w:val="00BA2A64"/>
    <w:rsid w:val="00BB3407"/>
    <w:rsid w:val="00C53F18"/>
    <w:rsid w:val="00C8037F"/>
    <w:rsid w:val="00CF2099"/>
    <w:rsid w:val="00CF68EA"/>
    <w:rsid w:val="00D06CAA"/>
    <w:rsid w:val="00DB56AF"/>
    <w:rsid w:val="00DB6536"/>
    <w:rsid w:val="00DD0D50"/>
    <w:rsid w:val="00E67F66"/>
    <w:rsid w:val="00EB6A52"/>
    <w:rsid w:val="00ED142D"/>
    <w:rsid w:val="00F2599E"/>
    <w:rsid w:val="00F80B2A"/>
    <w:rsid w:val="00FA04AB"/>
    <w:rsid w:val="00FB35BA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ODMOR za građenje i poslovanje nekretninama, društvo s ograničenom odgovornošću</izvorni_sadrzaj>
    <derivirana_varijabla naziv="DomainObject.Predmet.ProtustrankaFormated_1">  SUNČANI ODMOR za građenje i poslovanje nekretninama, društvo s ograničenom odgovornošću</derivirana_varijabla>
  </DomainObject.Predmet.ProtustrankaFormated>
  <DomainObject.Predmet.ProtustrankaFormatedOIB>
    <izvorni_sadrzaj>  SUNČANI ODMOR za građenje i poslovanje nekretninama, društvo s ograničenom odgovornošću, OIB 70692377183</izvorni_sadrzaj>
    <derivirana_varijabla naziv="DomainObject.Predmet.ProtustrankaFormatedOIB_1">  SUNČANI ODMOR za građenje i poslovanje nekretninama, društvo s ograničenom odgovornošću, OIB 70692377183</derivirana_varijabla>
  </DomainObject.Predmet.ProtustrankaFormatedOIB>
  <DomainObject.Predmet.ProtustrankaFormatedWithAdress>
    <izvorni_sadrzaj> SUNČANI ODMOR za građenje i poslovanje nekretninama, društvo s ograničenom odgovornošću, Mažuranićevo šetalište 1, 21000 Split</izvorni_sadrzaj>
    <derivirana_varijabla naziv="DomainObject.Predmet.ProtustrankaFormatedWithAdress_1"> SUNČANI ODMOR za građenje i poslovanje nekretninama, društvo s ograničenom odgovornošću, Mažuranićevo šetalište 1, 21000 Split</derivirana_varijabla>
  </DomainObject.Predmet.ProtustrankaFormatedWithAdress>
  <DomainObject.Predmet.ProtustrankaFormatedWithAdressOIB>
    <izvorni_sadrzaj> SUNČANI ODMOR za građenje i poslovanje nekretninama, društvo s ograničenom odgovornošću, OIB 70692377183, Mažuranićevo šetalište 1, 21000 Split</izvorni_sadrzaj>
    <derivirana_varijabla naziv="DomainObject.Predmet.ProtustrankaFormatedWithAdressOIB_1"> SUNČANI ODMOR za građenje i poslovanje nekretninama, društvo s ograničenom odgovornošću, OIB 70692377183, Mažuranićevo šetalište 1, 21000 Split</derivirana_varijabla>
  </DomainObject.Predmet.ProtustrankaFormatedWithAdressOIB>
  <DomainObject.Predmet.ProtustrankaWithAdress>
    <izvorni_sadrzaj>SUNČANI ODMOR za građenje i poslovanje nekretninama, društvo s ograničenom odgovornošću Mažuranićevo šetalište 1, 21000 Split</izvorni_sadrzaj>
    <derivirana_varijabla naziv="DomainObject.Predmet.ProtustrankaWithAdress_1">SUNČANI ODMOR za građenje i poslovanje nekretninama, društvo s ograničenom odgovornošću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odgovornošću, OIB 70692377183, Mažuranićevo šetalište 1, 21000 Split</izvorni_sadrzaj>
    <derivirana_varijabla naziv="DomainObject.Predmet.ProtustrankaWithAdressOIB_1">SUNČANI ODMOR za građenje i poslovanje nekretninama, društvo s ograničenom odgovornošću,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</izvorni_sadrzaj>
    <derivirana_varijabla naziv="DomainObject.Predmet.ProtustrankaNazivFormated_1">SUNČANI ODMOR za građenje i poslovanje nekretninama, društvo s ograničenom odgovornošću</derivirana_varijabla>
  </DomainObject.Predmet.ProtustrankaNazivFormated>
  <DomainObject.Predmet.ProtustrankaNazivFormatedOIB>
    <izvorni_sadrzaj>SUNČANI ODMOR za građenje i poslovanje nekretninama, društvo s ograničenom odgovornošću, OIB 70692377183</izvorni_sadrzaj>
    <derivirana_varijabla naziv="DomainObject.Predmet.ProtustrankaNazivFormatedOIB_1">SUNČANI ODMOR za građenje i poslovanje nekretninama, društvo s ograničenom odgovornošću,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Svemir Nikolić</izvorni_sadrzaj>
    <derivirana_varijabla naziv="DomainObject.Predmet.StrankaFormated_1">  FINANCIJSKA AGENCIJA, RC SPLIT; Svemir Nikolić</derivirana_varijabla>
  </DomainObject.Predmet.StrankaFormated>
  <DomainObject.Predmet.StrankaFormatedOIB>
    <izvorni_sadrzaj>  FINANCIJSKA AGENCIJA, RC SPLIT, OIB 85821130368; Svemir Nikolić, OIB 74603018132</izvorni_sadrzaj>
    <derivirana_varijabla naziv="DomainObject.Predmet.StrankaFormatedOIB_1">  FINANCIJSKA AGENCIJA, RC SPLIT, OIB 85821130368; Svemir Nikolić, OIB 74603018132</derivirana_varijabla>
  </DomainObject.Predmet.StrankaFormatedOIB>
  <DomainObject.Predmet.StrankaFormatedWithAdress>
    <izvorni_sadrzaj> FINANCIJSKA AGENCIJA, RC SPLIT, Mažuranićevo šetalište 24 b, 21000 Split; Svemir Nikolić, Put Starog Sela 77, 21311 Podstrana</izvorni_sadrzaj>
    <derivirana_varijabla naziv="DomainObject.Predmet.StrankaFormatedWithAdress_1"> FINANCIJSKA AGENCIJA, RC SPLIT, Mažuranićevo šetalište 24 b, 21000 Split; Svemir Nikolić, Put Starog Sela 77, 21311 Podstrana</derivirana_varijabla>
  </DomainObject.Predmet.StrankaFormatedWithAdress>
  <DomainObject.Predmet.StrankaFormatedWithAdressOIB>
    <izvorni_sadrzaj> FINANCIJSKA AGENCIJA, RC SPLIT, OIB 85821130368, Mažuranićevo šetalište 24 b, 21000 Split; Svemir Nikolić, OIB 74603018132, Put Starog Sela 77, 21311 Podstrana</izvorni_sadrzaj>
    <derivirana_varijabla naziv="DomainObject.Predmet.StrankaFormatedWithAdressOIB_1"> FINANCIJSKA AGENCIJA, RC SPLIT, OIB 85821130368, Mažuranićevo šetalište 24 b, 21000 Split; Svemir Nikolić, OIB 74603018132, Put Starog Sela 77, 21311 Podstrana</derivirana_varijabla>
  </DomainObject.Predmet.StrankaFormatedWithAdressOIB>
  <DomainObject.Predmet.StrankaWithAdress>
    <izvorni_sadrzaj>FINANCIJSKA AGENCIJA, RC SPLIT Mažuranićevo šetalište 24 b,21000 Split,Svemir Nikolić Put Starog Sela 77,21311 Podstrana</izvorni_sadrzaj>
    <derivirana_varijabla naziv="DomainObject.Predmet.StrankaWithAdress_1">FINANCIJSKA AGENCIJA, RC SPLIT Mažuranićevo šetalište 24 b,21000 Split,Svemir Nikolić Put Starog Sela 77,21311 Podstrana</derivirana_varijabla>
  </DomainObject.Predmet.StrankaWithAdress>
  <DomainObject.Predmet.StrankaWithAdressOIB>
    <izvorni_sadrzaj>FINANCIJSKA AGENCIJA, RC SPLIT, OIB 85821130368, Mažuranićevo šetalište 24 b,21000 Split,Svemir Nikolić, OIB 74603018132, Put Starog Sela 77,21311 Podstrana</izvorni_sadrzaj>
    <derivirana_varijabla naziv="DomainObject.Predmet.StrankaWithAdressOIB_1">FINANCIJSKA AGENCIJA, RC SPLIT, OIB 85821130368, Mažuranićevo šetalište 24 b,21000 Split,Svemir Nikolić, OIB 74603018132, Put Starog Sela 77,21311 Podstrana</derivirana_varijabla>
  </DomainObject.Predmet.StrankaWithAdressOIB>
  <DomainObject.Predmet.StrankaNazivFormated>
    <izvorni_sadrzaj>FINANCIJSKA AGENCIJA, RC SPLIT,Svemir Nikolić</izvorni_sadrzaj>
    <derivirana_varijabla naziv="DomainObject.Predmet.StrankaNazivFormated_1">FINANCIJSKA AGENCIJA, RC SPLIT,Svemir Nikolić</derivirana_varijabla>
  </DomainObject.Predmet.StrankaNazivFormated>
  <DomainObject.Predmet.StrankaNazivFormatedOIB>
    <izvorni_sadrzaj>FINANCIJSKA AGENCIJA, RC SPLIT, OIB 85821130368,Svemir Nikolić, OIB 74603018132</izvorni_sadrzaj>
    <derivirana_varijabla naziv="DomainObject.Predmet.StrankaNazivFormatedOIB_1">FINANCIJSKA AGENCIJA, RC SPLIT, OIB 85821130368,Svemir Nikolić, OIB 74603018132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253860.88</izvorni_sadrzaj>
    <derivirana_varijabla naziv="DomainObject.Predmet.TrenutnaVrijednost_1">253860.88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Svemir Nikolić</item>
    </izvorni_sadrzaj>
    <derivirana_varijabla naziv="DomainObject.Predmet.StrankaListFormated_1">
      <item>FINANCIJSKA AGENCIJA, RC SPLIT</item>
      <item>Svemir Nikolić</item>
    </derivirana_varijabla>
  </DomainObject.Predmet.StrankaListFormated>
  <DomainObject.Predmet.StrankaListFormatedOIB>
    <izvorni_sadrzaj>
      <item>FINANCIJSKA AGENCIJA, RC SPLIT, OIB 85821130368</item>
      <item>Svemir Nikolić, OIB 74603018132</item>
    </izvorni_sadrzaj>
    <derivirana_varijabla naziv="DomainObject.Predmet.StrankaListFormatedOIB_1">
      <item>FINANCIJSKA AGENCIJA, RC SPLIT, OIB 85821130368</item>
      <item>Svemir Nikolić, OIB 74603018132</item>
    </derivirana_varijabla>
  </DomainObject.Predmet.StrankaListFormatedOIB>
  <DomainObject.Predmet.StrankaListFormatedWithAdress>
    <izvorni_sadrzaj>
      <item>FINANCIJSKA AGENCIJA, RC SPLIT, Mažuranićevo šetalište 24 b, 21000 Split</item>
      <item>Svemir Nikolić, Put Starog Sela 77, 21311 Podstrana</item>
    </izvorni_sadrzaj>
    <derivirana_varijabla naziv="DomainObject.Predmet.StrankaListFormatedWithAdress_1">
      <item>FINANCIJSKA AGENCIJA, RC SPLIT, Mažuranićevo šetalište 24 b, 21000 Split</item>
      <item>Svemir Nikolić, Put Starog Sela 77, 21311 Podstrana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Svemir Nikolić, OIB 74603018132, Put Starog Sela 77, 21311 Podstrana</item>
    </izvorni_sadrzaj>
    <derivirana_varijabla naziv="DomainObject.Predmet.StrankaListFormatedWithAdressOIB_1">
      <item>FINANCIJSKA AGENCIJA, RC SPLIT, OIB 85821130368, Mažuranićevo šetalište 24 b, 21000 Split</item>
      <item>Svemir Nikolić, OIB 74603018132, Put Starog Sela 77, 21311 Podstrana</item>
    </derivirana_varijabla>
  </DomainObject.Predmet.StrankaListFormatedWithAdressOIB>
  <DomainObject.Predmet.StrankaListNazivFormated>
    <izvorni_sadrzaj>
      <item>FINANCIJSKA AGENCIJA, RC SPLIT</item>
      <item>Svemir Nikolić</item>
    </izvorni_sadrzaj>
    <derivirana_varijabla naziv="DomainObject.Predmet.StrankaListNazivFormated_1">
      <item>FINANCIJSKA AGENCIJA, RC SPLIT</item>
      <item>Svemir Nikolić</item>
    </derivirana_varijabla>
  </DomainObject.Predmet.StrankaListNazivFormated>
  <DomainObject.Predmet.StrankaListNazivFormatedOIB>
    <izvorni_sadrzaj>
      <item>FINANCIJSKA AGENCIJA, RC SPLIT, OIB 85821130368</item>
      <item>Svemir Nikolić, OIB 74603018132</item>
    </izvorni_sadrzaj>
    <derivirana_varijabla naziv="DomainObject.Predmet.StrankaListNazivFormatedOIB_1">
      <item>FINANCIJSKA AGENCIJA, RC SPLIT, OIB 85821130368</item>
      <item>Svemir Nikolić, OIB 74603018132</item>
    </derivirana_varijabla>
  </DomainObject.Predmet.StrankaListNazivFormatedOIB>
  <DomainObject.Predmet.ProtuStrankaListFormated>
    <izvorni_sadrzaj>
      <item>SUNČANI ODMOR za građenje i poslovanje nekretninama, društvo s ograničenom odgovornošću</item>
    </izvorni_sadrzaj>
    <derivirana_varijabla naziv="DomainObject.Predmet.ProtuStrankaListFormated_1">
      <item>SUNČANI ODMOR za građenje i poslovanje nekretninama, društvo s ograničenom odgovornošću</item>
    </derivirana_varijabla>
  </DomainObject.Predmet.ProtuStrankaListFormated>
  <DomainObject.Predmet.ProtuStrankaListFormatedOIB>
    <izvorni_sadrzaj>
      <item>SUNČANI ODMOR za građenje i poslovanje nekretninama, društvo s ograničenom odgovornošću, OIB 70692377183</item>
    </izvorni_sadrzaj>
    <derivirana_varijabla naziv="DomainObject.Predmet.ProtuStrankaListFormatedOIB_1">
      <item>SUNČANI ODMOR za građenje i poslovanje nekretninama, društvo s ograničenom odgovornošću, OIB 70692377183</item>
    </derivirana_varijabla>
  </DomainObject.Predmet.ProtuStrankaListFormatedOIB>
  <DomainObject.Predmet.ProtuStrankaListFormatedWithAdress>
    <izvorni_sadrzaj>
      <item>SUNČANI ODMOR za građenje i poslovanje nekretninama, društvo s ograničenom odgovornošću, Mažuranićevo šetalište 1, 21000 Split</item>
    </izvorni_sadrzaj>
    <derivirana_varijabla naziv="DomainObject.Predmet.ProtuStrankaListFormatedWithAdress_1">
      <item>SUNČANI ODMOR za građenje i poslovanje nekretninama, društvo s ograničenom odgovornošću, Mažuranićevo šetalište 1, 21000 Split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odgovornošću, OIB 70692377183, Mažuranićevo šetalište 1, 21000 Split</item>
    </izvorni_sadrzaj>
    <derivirana_varijabla naziv="DomainObject.Predmet.ProtuStrankaListFormatedWithAdressOIB_1">
      <item>SUNČANI ODMOR za građenje i poslovanje nekretninama, društvo s ograničenom odgovornošću, OIB 70692377183, Mažuranićevo šetalište 1, 21000 Split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</item>
    </izvorni_sadrzaj>
    <derivirana_varijabla naziv="DomainObject.Predmet.ProtuStrankaListNazivFormated_1">
      <item>SUNČANI ODMOR za građenje i poslovanje nekretninama, društvo s ograničenom odgovornošću</item>
    </derivirana_varijabla>
  </DomainObject.Predmet.ProtuStrankaListNazivFormated>
  <DomainObject.Predmet.ProtuStrankaListNazivFormatedOIB>
    <izvorni_sadrzaj>
      <item>SUNČANI ODMOR za građenje i poslovanje nekretninama, društvo s ograničenom odgovornošću, OIB 70692377183</item>
    </izvorni_sadrzaj>
    <derivirana_varijabla naziv="DomainObject.Predmet.ProtuStrankaListNazivFormatedOIB_1">
      <item>SUNČANI ODMOR za građenje i poslovanje nekretninama, društvo s ograničenom odgovornošću, OIB 70692377183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SUNČANI ODMOR za građenje i poslovanje nekretninama, društvo s ograničenom odgovornošću</izvorni_sadrzaj>
    <derivirana_varijabla naziv="DomainObject.Predmet.ProtustrankaIDrugi_1">SUNČANI ODMOR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SUNČANI ODMOR za građenje i poslovanje nekretninama, društvo s ograničenom odgovornošću, OIB 70692377183, Mažuranićevo šetalište 1, 21000 Split</izvorni_sadrzaj>
    <derivirana_varijabla naziv="DomainObject.Predmet.ProtustrankaIDrugiAdressOIB_1">SUNČANI ODMOR za građenje i poslovanje nekretninama, društvo s ograničenom odgovornošću,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</item>
      <item>FINANCIJSKA AGENCIJA, RC SPLIT</item>
      <item>Svemir Nikolić</item>
    </izvorni_sadrzaj>
    <derivirana_varijabla naziv="DomainObject.Predmet.SudioniciListNaziv_1">
      <item>SUNČANI ODMOR za građenje i poslovanje nekretninama, društvo s ograničenom odgovornošću</item>
      <item>FINANCIJSKA AGENCIJA, RC SPLIT</item>
      <item>Svemir Nikolić</item>
    </derivirana_varijabla>
  </DomainObject.Predmet.SudioniciListNaziv>
  <DomainObject.Predmet.SudioniciListAdressOIB>
    <izvorni_sadrzaj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</izvorni_sadrzaj>
    <derivirana_varijabla naziv="DomainObject.Predmet.SudioniciListAdressOIB_1"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  <item>, OIB 74603018132</item>
    </izvorni_sadrzaj>
    <derivirana_varijabla naziv="DomainObject.Predmet.SudioniciListNazivOIB_1">
      <item>, OIB 70692377183</item>
      <item>, OIB 85821130368</item>
      <item>, OIB 74603018132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1206</properties:Words>
  <properties:Characters>6829</properties:Characters>
  <properties:Lines>128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2017-01-12T13:20:00Z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2017-01-20T11:00:00Z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