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13c7" w14:paraId="a0613c7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7C49CE">
        <w:t>7</w:t>
      </w:r>
      <w:r w:rsidR="00892F29">
        <w:t>4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0D3700">
        <w:t>2</w:t>
      </w:r>
      <w:r w:rsidR="00892F29">
        <w:t>1</w:t>
      </w:r>
      <w:r w:rsidR="00AC75F1">
        <w:t xml:space="preserve">. </w:t>
      </w:r>
      <w:r w:rsidR="000D3700">
        <w:t>studenog</w:t>
      </w:r>
      <w:r w:rsidR="00892F29">
        <w:t>a</w:t>
      </w:r>
      <w:r w:rsidR="001B5325">
        <w:t xml:space="preserve">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0D3700">
        <w:t>3</w:t>
      </w:r>
      <w:r w:rsidR="00892F29">
        <w:t>9</w:t>
      </w:r>
      <w:r w:rsidR="007C49CE">
        <w:t>.</w:t>
      </w:r>
      <w:r w:rsidR="00892F29">
        <w:t>2</w:t>
      </w:r>
      <w:r w:rsidR="000D3700">
        <w:t>6</w:t>
      </w:r>
      <w:r w:rsidR="00892F29">
        <w:t>8</w:t>
      </w:r>
      <w:r w:rsidR="007C49CE">
        <w:t>,</w:t>
      </w:r>
      <w:r w:rsidR="00892F29">
        <w:t>24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7C49CE">
        <w:rPr>
          <w:bCs/>
        </w:rPr>
        <w:t>2</w:t>
      </w:r>
      <w:r w:rsidR="000D3700">
        <w:rPr>
          <w:bCs/>
        </w:rPr>
        <w:t>1</w:t>
      </w:r>
      <w:r w:rsidR="00AC75F1">
        <w:rPr>
          <w:bCs/>
        </w:rPr>
        <w:t xml:space="preserve">. </w:t>
      </w:r>
      <w:r w:rsidR="00892F29">
        <w:rPr>
          <w:bCs/>
        </w:rPr>
        <w:t>prosinca</w:t>
      </w:r>
      <w:r w:rsidR="00AC75F1">
        <w:rPr>
          <w:bCs/>
        </w:rPr>
        <w:t xml:space="preserve"> 2017. u </w:t>
      </w:r>
      <w:r w:rsidR="00892F29">
        <w:rPr>
          <w:bCs/>
        </w:rPr>
        <w:t>9</w:t>
      </w:r>
      <w:r w:rsidR="00AC75F1">
        <w:rPr>
          <w:bCs/>
        </w:rPr>
        <w:t>,</w:t>
      </w:r>
      <w:r w:rsidR="007C49CE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606305">
        <w:t>1</w:t>
      </w:r>
      <w:r w:rsidR="00892F29">
        <w:t>8</w:t>
      </w:r>
      <w:r w:rsidR="008C0515">
        <w:t>.</w:t>
      </w:r>
      <w:r w:rsidR="00843390">
        <w:t>1</w:t>
      </w:r>
      <w:r w:rsidR="00892F29">
        <w:t>2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606305">
        <w:t>2</w:t>
      </w:r>
      <w:r w:rsidR="00716928">
        <w:t>1</w:t>
      </w:r>
      <w:r w:rsidR="00CB61B7">
        <w:t>.1</w:t>
      </w:r>
      <w:r w:rsidR="00606305">
        <w:t>1</w:t>
      </w:r>
      <w:r w:rsidR="00CB61B7">
        <w:t>.2017.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06305" w:rsidRPr="00606305">
        <w:rPr>
          <w:bCs/>
        </w:rPr>
        <w:t>2</w:t>
      </w:r>
      <w:r w:rsidR="00716928">
        <w:rPr>
          <w:bCs/>
        </w:rPr>
        <w:t>1</w:t>
      </w:r>
      <w:r w:rsidR="00606305" w:rsidRPr="00606305">
        <w:rPr>
          <w:bCs/>
        </w:rPr>
        <w:t xml:space="preserve">. studenog </w:t>
      </w:r>
      <w:r w:rsidR="0021322F">
        <w:rPr>
          <w:bCs/>
        </w:rPr>
        <w:t xml:space="preserve">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7C49CE">
      <w:t>7</w:t>
    </w:r>
    <w:r w:rsidR="00892F29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1BA1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21B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1B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B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B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21B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1B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B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B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B7130-4D54-4398-9056-6971B4123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558</properties:Words>
  <properties:Characters>2934</properties:Characters>
  <properties:Lines>95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2017-11-21T10:59:00Z</dcterms:created>
  <dc:creator>Željko</dc:creator>
  <cp:lastModifiedBy>Elizabeta Đeke</cp:lastModifiedBy>
  <cp:lastPrinted>2017-09-19T07:26:00Z</cp:lastPrinted>
  <dcterms:modified xmlns:xsi="http://www.w3.org/2001/XMLSchema-instance" xsi:type="dcterms:W3CDTF">2017-11-21T12:28:00Z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