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17ff7" w14:paraId="9b17ff7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AA5B32">
        <w:rPr>
          <w:rFonts w:hAnsi="Times New Roman" w:ascii="Times New Roman"/>
        </w:rPr>
        <w:t>4378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AA5B32" w:rsidRPr="00AA5B32">
        <w:rPr>
          <w:rFonts w:hAnsi="Times New Roman" w:ascii="Times New Roman"/>
        </w:rPr>
        <w:t>LAV AUTO-POPEC d.o.o., Budaševo, Budaševo 149, OIB: 32125762457</w:t>
      </w:r>
      <w:r w:rsidR="00D83115">
        <w:rPr>
          <w:rFonts w:hAnsi="Times New Roman" w:ascii="Times New Roman"/>
        </w:rPr>
        <w:t xml:space="preserve">, </w:t>
      </w:r>
      <w:r w:rsidR="00100E7E">
        <w:rPr>
          <w:rFonts w:hAnsi="Times New Roman" w:ascii="Times New Roman"/>
        </w:rPr>
        <w:t>2</w:t>
      </w:r>
      <w:r w:rsidR="00601A02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</w:t>
      </w:r>
      <w:r w:rsidR="001170A3">
        <w:rPr>
          <w:rFonts w:hAnsi="Times New Roman" w:ascii="Times New Roman"/>
        </w:rPr>
        <w:t>siječnja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AA5B32" w:rsidRPr="00AA5B32">
        <w:rPr>
          <w:rFonts w:hAnsi="Times New Roman" w:ascii="Times New Roman"/>
        </w:rPr>
        <w:t>LAV AUTO-POPEC d.o.o., Budaševo, Budaševo 149, OIB: 32125762457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AA5B32">
        <w:rPr>
          <w:rFonts w:hAnsi="Times New Roman" w:ascii="Times New Roman"/>
        </w:rPr>
        <w:t>4378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00E7E">
        <w:rPr>
          <w:rFonts w:hAnsi="Times New Roman" w:ascii="Times New Roman"/>
        </w:rPr>
        <w:t>2</w:t>
      </w:r>
      <w:r w:rsidR="00601A02">
        <w:rPr>
          <w:rFonts w:hAnsi="Times New Roman" w:ascii="Times New Roman"/>
        </w:rPr>
        <w:t>5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170A3">
        <w:rPr>
          <w:rFonts w:hAnsi="Times New Roman" w:ascii="Times New Roman"/>
        </w:rPr>
        <w:t>siječnja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685655">
        <w:rPr>
          <w:rFonts w:hAnsi="Times New Roman" w:ascii="Times New Roman"/>
        </w:rPr>
        <w:t>, v.r.</w:t>
      </w:r>
    </w:p>
    <w:p w:rsidRDefault="00685655" w:rsidP="00B87AEB" w:rsidR="00685655">
      <w:pPr>
        <w:jc w:val="right"/>
        <w:rPr>
          <w:rFonts w:hAnsi="Times New Roman" w:ascii="Times New Roman"/>
        </w:rPr>
      </w:pPr>
    </w:p>
    <w:p w:rsidRDefault="00685655" w:rsidP="00685655" w:rsidR="00685655" w:rsidRPr="00685655">
      <w:pPr>
        <w:jc w:val="right"/>
        <w:rPr>
          <w:rFonts w:hAnsi="Times New Roman" w:ascii="Times New Roman"/>
        </w:rPr>
      </w:pPr>
      <w:r w:rsidRPr="00685655">
        <w:rPr>
          <w:rFonts w:hAnsi="Times New Roman" w:ascii="Times New Roman"/>
        </w:rPr>
        <w:t>Za točnost otpravka-</w:t>
      </w:r>
    </w:p>
    <w:p w:rsidRDefault="00685655" w:rsidP="00685655" w:rsidR="00685655" w:rsidRPr="00685655">
      <w:pPr>
        <w:jc w:val="right"/>
        <w:rPr>
          <w:rFonts w:hAnsi="Times New Roman" w:ascii="Times New Roman"/>
        </w:rPr>
      </w:pPr>
      <w:r w:rsidRPr="00685655">
        <w:rPr>
          <w:rFonts w:hAnsi="Times New Roman" w:ascii="Times New Roman"/>
        </w:rPr>
        <w:t>Ovlašteni službenik:</w:t>
      </w:r>
    </w:p>
    <w:p w:rsidRDefault="00685655" w:rsidP="00685655" w:rsidR="00685655">
      <w:pPr>
        <w:jc w:val="right"/>
        <w:rPr>
          <w:rFonts w:hAnsi="Times New Roman" w:ascii="Times New Roman"/>
        </w:rPr>
      </w:pPr>
      <w:r w:rsidRPr="00685655"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685655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5655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3370A3">
      <w:rPr>
        <w:rFonts w:hAnsi="Times New Roman" w:ascii="Times New Roman"/>
      </w:rPr>
      <w:t>4</w:t>
    </w:r>
    <w:r w:rsidR="00AA5B32">
      <w:rPr>
        <w:rFonts w:hAnsi="Times New Roman" w:ascii="Times New Roman"/>
      </w:rPr>
      <w:t>378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91756"/>
    <w:rsid w:val="000B54F8"/>
    <w:rsid w:val="000B6749"/>
    <w:rsid w:val="000E2398"/>
    <w:rsid w:val="00100E7E"/>
    <w:rsid w:val="00115B75"/>
    <w:rsid w:val="001170A3"/>
    <w:rsid w:val="001511A4"/>
    <w:rsid w:val="001725CA"/>
    <w:rsid w:val="0017729E"/>
    <w:rsid w:val="001C00A8"/>
    <w:rsid w:val="001C1019"/>
    <w:rsid w:val="001D67C7"/>
    <w:rsid w:val="00243AD3"/>
    <w:rsid w:val="00246CE1"/>
    <w:rsid w:val="00251887"/>
    <w:rsid w:val="002539F0"/>
    <w:rsid w:val="00267D56"/>
    <w:rsid w:val="002E4C78"/>
    <w:rsid w:val="002F75B0"/>
    <w:rsid w:val="003370A3"/>
    <w:rsid w:val="00354C62"/>
    <w:rsid w:val="003717CF"/>
    <w:rsid w:val="003B5296"/>
    <w:rsid w:val="003B534B"/>
    <w:rsid w:val="003C25FE"/>
    <w:rsid w:val="004154B6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85AFA"/>
    <w:rsid w:val="005B4FE6"/>
    <w:rsid w:val="00601A02"/>
    <w:rsid w:val="0064584E"/>
    <w:rsid w:val="00665D5F"/>
    <w:rsid w:val="00685655"/>
    <w:rsid w:val="006A451A"/>
    <w:rsid w:val="007035B4"/>
    <w:rsid w:val="00745338"/>
    <w:rsid w:val="0077109B"/>
    <w:rsid w:val="00780CE2"/>
    <w:rsid w:val="007A65CE"/>
    <w:rsid w:val="007F5D44"/>
    <w:rsid w:val="00800A42"/>
    <w:rsid w:val="00816D8A"/>
    <w:rsid w:val="00821309"/>
    <w:rsid w:val="008236ED"/>
    <w:rsid w:val="0084638C"/>
    <w:rsid w:val="00854849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D1AD3"/>
    <w:rsid w:val="009D31F9"/>
    <w:rsid w:val="009E2A4D"/>
    <w:rsid w:val="00A81532"/>
    <w:rsid w:val="00A83AC6"/>
    <w:rsid w:val="00AA5B32"/>
    <w:rsid w:val="00AC2C5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301E4"/>
    <w:rsid w:val="00D83115"/>
    <w:rsid w:val="00DC30D9"/>
    <w:rsid w:val="00DE5A25"/>
    <w:rsid w:val="00E00E55"/>
    <w:rsid w:val="00E25FC6"/>
    <w:rsid w:val="00EC2245"/>
    <w:rsid w:val="00ED1D4D"/>
    <w:rsid w:val="00EE5FBB"/>
    <w:rsid w:val="00F0636B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56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6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65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6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6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56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6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65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6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6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4378</izvorni_sadrzaj>
    <derivirana_varijabla naziv="DomainObject.Predmet.Broj_1">4378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St-4378/2016</izvorni_sadrzaj>
    <derivirana_varijabla naziv="DomainObject.Predmet.OznakaBroj_1">St-4378/2016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 AUTO-POPEC d.o.o. zastupanog po punomoćniku Bernard Popec</izvorni_sadrzaj>
    <derivirana_varijabla naziv="DomainObject.Predmet.ProtustrankaFormated_1">  LAV AUTO-POPEC d.o.o. zastupanog po punomoćniku Bernard Popec</derivirana_varijabla>
  </DomainObject.Predmet.ProtustrankaFormated>
  <DomainObject.Predmet.ProtustrankaFormatedOIB>
    <izvorni_sadrzaj>  LAV AUTO-POPEC d.o.o., OIB 32125762457 zastupanog po punomoćniku Bernard Popec</izvorni_sadrzaj>
    <derivirana_varijabla naziv="DomainObject.Predmet.ProtustrankaFormatedOIB_1">  LAV AUTO-POPEC d.o.o., OIB 32125762457 zastupanog po punomoćniku Bernard Popec</derivirana_varijabla>
  </DomainObject.Predmet.ProtustrankaFormatedOIB>
  <DomainObject.Predmet.ProtustrankaFormatedWithAdress>
    <izvorni_sadrzaj> LAV AUTO-POPEC d.o.o., Budaševo 149, 44000 Budaševo zastupanog po punomoćniku Bernard Popec</izvorni_sadrzaj>
    <derivirana_varijabla naziv="DomainObject.Predmet.ProtustrankaFormatedWithAdress_1"> LAV AUTO-POPEC d.o.o., Budaševo 149, 44000 Budaševo zastupanog po punomoćniku Bernard Popec</derivirana_varijabla>
  </DomainObject.Predmet.ProtustrankaFormatedWithAdress>
  <DomainObject.Predmet.ProtustrankaFormatedWithAdressOIB>
    <izvorni_sadrzaj> LAV AUTO-POPEC d.o.o., OIB 32125762457, Budaševo 149, 44000 Budaševo zastupanog po punomoćniku Bernard Popec</izvorni_sadrzaj>
    <derivirana_varijabla naziv="DomainObject.Predmet.ProtustrankaFormatedWithAdressOIB_1"> LAV AUTO-POPEC d.o.o., OIB 32125762457, Budaševo 149, 44000 Budaševo zastupanog po punomoćniku Bernard Popec</derivirana_varijabla>
  </DomainObject.Predmet.ProtustrankaFormatedWithAdressOIB>
  <DomainObject.Predmet.ProtustrankaWithAdress>
    <izvorni_sadrzaj>LAV AUTO-POPEC d.o.o. Budaševo 149, 44000 Budaševo</izvorni_sadrzaj>
    <derivirana_varijabla naziv="DomainObject.Predmet.ProtustrankaWithAdress_1">LAV AUTO-POPEC d.o.o. Budaševo 149, 44000 Budaševo</derivirana_varijabla>
  </DomainObject.Predmet.ProtustrankaWithAdress>
  <DomainObject.Predmet.ProtustrankaWithAdressOIB>
    <izvorni_sadrzaj>LAV AUTO-POPEC d.o.o., OIB 32125762457, Budaševo 149, 44000 Budaševo</izvorni_sadrzaj>
    <derivirana_varijabla naziv="DomainObject.Predmet.ProtustrankaWithAdressOIB_1">LAV AUTO-POPEC d.o.o., OIB 32125762457, Budaševo 149, 44000 Budaševo</derivirana_varijabla>
  </DomainObject.Predmet.ProtustrankaWithAdressOIB>
  <DomainObject.Predmet.ProtustrankaNazivFormated>
    <izvorni_sadrzaj>LAV AUTO-POPEC d.o.o.</izvorni_sadrzaj>
    <derivirana_varijabla naziv="DomainObject.Predmet.ProtustrankaNazivFormated_1">LAV AUTO-POPEC d.o.o.</derivirana_varijabla>
  </DomainObject.Predmet.ProtustrankaNazivFormated>
  <DomainObject.Predmet.ProtustrankaNazivFormatedOIB>
    <izvorni_sadrzaj>LAV AUTO-POPEC d.o.o., OIB 32125762457</izvorni_sadrzaj>
    <derivirana_varijabla naziv="DomainObject.Predmet.ProtustrankaNazivFormatedOIB_1">LAV AUTO-POPEC d.o.o., OIB 32125762457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LAV AUTO-POPEC d.o.o. zastupanog po punomoćniku Bernard Popec</item>
    </izvorni_sadrzaj>
    <derivirana_varijabla naziv="DomainObject.Predmet.ProtuStrankaListFormated_1">
      <item>LAV AUTO-POPEC d.o.o. zastupanog po punomoćniku Bernard Popec</item>
    </derivirana_varijabla>
  </DomainObject.Predmet.ProtuStrankaListFormated>
  <DomainObject.Predmet.ProtuStrankaListFormatedOIB>
    <izvorni_sadrzaj>
      <item>LAV AUTO-POPEC d.o.o., OIB 32125762457 zastupanog po punomoćniku Bernard Popec</item>
    </izvorni_sadrzaj>
    <derivirana_varijabla naziv="DomainObject.Predmet.ProtuStrankaListFormatedOIB_1">
      <item>LAV AUTO-POPEC d.o.o., OIB 32125762457 zastupanog po punomoćniku Bernard Popec</item>
    </derivirana_varijabla>
  </DomainObject.Predmet.ProtuStrankaListFormatedOIB>
  <DomainObject.Predmet.ProtuStrankaListFormatedWithAdress>
    <izvorni_sadrzaj>
      <item>LAV AUTO-POPEC d.o.o., Budaševo 149, 44000 Budaševo zastupanog po punomoćniku Bernard Popec</item>
    </izvorni_sadrzaj>
    <derivirana_varijabla naziv="DomainObject.Predmet.ProtuStrankaListFormatedWithAdress_1">
      <item>LAV AUTO-POPEC d.o.o., Budaševo 149, 44000 Budaševo zastupanog po punomoćniku Bernard Popec</item>
    </derivirana_varijabla>
  </DomainObject.Predmet.ProtuStrankaListFormatedWithAdress>
  <DomainObject.Predmet.ProtuStrankaListFormatedWithAdressOIB>
    <izvorni_sadrzaj>
      <item>LAV AUTO-POPEC d.o.o., OIB 32125762457, Budaševo 149, 44000 Budaševo zastupanog po punomoćniku Bernard Popec</item>
    </izvorni_sadrzaj>
    <derivirana_varijabla naziv="DomainObject.Predmet.ProtuStrankaListFormatedWithAdressOIB_1">
      <item>LAV AUTO-POPEC d.o.o., OIB 32125762457, Budaševo 149, 44000 Budaševo zastupanog po punomoćniku Bernard Popec</item>
    </derivirana_varijabla>
  </DomainObject.Predmet.ProtuStrankaListFormatedWithAdressOIB>
  <DomainObject.Predmet.ProtuStrankaListNazivFormated>
    <izvorni_sadrzaj>
      <item>LAV AUTO-POPEC d.o.o.</item>
    </izvorni_sadrzaj>
    <derivirana_varijabla naziv="DomainObject.Predmet.ProtuStrankaListNazivFormated_1">
      <item>LAV AUTO-POPEC d.o.o.</item>
    </derivirana_varijabla>
  </DomainObject.Predmet.ProtuStrankaListNazivFormated>
  <DomainObject.Predmet.ProtuStrankaListNazivFormatedOIB>
    <izvorni_sadrzaj>
      <item>LAV AUTO-POPEC d.o.o., OIB 32125762457</item>
    </izvorni_sadrzaj>
    <derivirana_varijabla naziv="DomainObject.Predmet.ProtuStrankaListNazivFormatedOIB_1">
      <item>LAV AUTO-POPEC d.o.o., OIB 32125762457</item>
    </derivirana_varijabla>
  </DomainObject.Predmet.ProtuStrankaListNazivFormatedOIB>
  <DomainObject.Predmet.OstaliListFormated>
    <izvorni_sadrzaj>
      <item>Bernard Popec punomoćnik sudionika u postupku LAV AUTO-POPEC d.o.o.</item>
    </izvorni_sadrzaj>
    <derivirana_varijabla naziv="DomainObject.Predmet.OstaliListFormated_1">
      <item>Bernard Popec punomoćnik sudionika u postupku LAV AUTO-POPEC d.o.o.</item>
    </derivirana_varijabla>
  </DomainObject.Predmet.OstaliListFormated>
  <DomainObject.Predmet.OstaliListFormatedOIB>
    <izvorni_sadrzaj>
      <item>Bernard Popec, OIB 28690636052 punomoćnik sudionika u postupku LAV AUTO-POPEC d.o.o.</item>
    </izvorni_sadrzaj>
    <derivirana_varijabla naziv="DomainObject.Predmet.OstaliListFormatedOIB_1">
      <item>Bernard Popec, OIB 28690636052 punomoćnik sudionika u postupku LAV AUTO-POPEC d.o.o.</item>
    </derivirana_varijabla>
  </DomainObject.Predmet.OstaliListFormatedOIB>
  <DomainObject.Predmet.OstaliListFormatedWithAdress>
    <izvorni_sadrzaj>
      <item>Bernard Popec, Malo Budaševo 149, 44000 Budaševo punomoćnik sudionika u postupku LAV AUTO-POPEC d.o.o.</item>
    </izvorni_sadrzaj>
    <derivirana_varijabla naziv="DomainObject.Predmet.OstaliListFormatedWithAdress_1">
      <item>Bernard Popec, Malo Budaševo 149, 44000 Budaševo punomoćnik sudionika u postupku LAV AUTO-POPEC d.o.o.</item>
    </derivirana_varijabla>
  </DomainObject.Predmet.OstaliListFormatedWithAdress>
  <DomainObject.Predmet.OstaliListFormatedWithAdressOIB>
    <izvorni_sadrzaj>
      <item>Bernard Popec, OIB 28690636052, Malo Budaševo 149, 44000 Budaševo punomoćnik sudionika u postupku LAV AUTO-POPEC d.o.o.</item>
    </izvorni_sadrzaj>
    <derivirana_varijabla naziv="DomainObject.Predmet.OstaliListFormatedWithAdressOIB_1">
      <item>Bernard Popec, OIB 28690636052, Malo Budaševo 149, 44000 Budaševo punomoćnik sudionika u postupku LAV AUTO-POPEC d.o.o.</item>
    </derivirana_varijabla>
  </DomainObject.Predmet.OstaliListFormatedWithAdressOIB>
  <DomainObject.Predmet.OstaliListNazivFormated>
    <izvorni_sadrzaj>
      <item>Bernard Popec</item>
    </izvorni_sadrzaj>
    <derivirana_varijabla naziv="DomainObject.Predmet.OstaliListNazivFormated_1">
      <item>Bernard Popec</item>
    </derivirana_varijabla>
  </DomainObject.Predmet.OstaliListNazivFormated>
  <DomainObject.Predmet.OstaliListNazivFormatedOIB>
    <izvorni_sadrzaj>
      <item>Bernard Popec, OIB 28690636052</item>
    </izvorni_sadrzaj>
    <derivirana_varijabla naziv="DomainObject.Predmet.OstaliListNazivFormatedOIB_1">
      <item>Bernard Popec, OIB 28690636052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LAV AUTO-POPEC d.o.o.</izvorni_sadrzaj>
    <derivirana_varijabla naziv="DomainObject.Predmet.ProtustrankaIDrugi_1">LAV AUTO-POPEC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LAV AUTO-POPEC d.o.o., OIB 32125762457, Budaševo 149, 44000 Budaševo</izvorni_sadrzaj>
    <derivirana_varijabla naziv="DomainObject.Predmet.ProtustrankaIDrugiAdressOIB_1">LAV AUTO-POPEC d.o.o., OIB 32125762457, Budaševo 149, 44000 Budaševo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LAV AUTO-POPEC d.o.o.</item>
      <item>Bernard Popec</item>
    </izvorni_sadrzaj>
    <derivirana_varijabla naziv="DomainObject.Predmet.SudioniciListNaziv_1">
      <item>FINA Regionalni centar Zagreb</item>
      <item>LAV AUTO-POPEC d.o.o.</item>
      <item>Bernard Popec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LAV AUTO-POPEC d.o.o., OIB 32125762457, Budaševo 149,44000 Budaševo</item>
      <item>Bernard Popec, OIB 28690636052, Malo Budaševo 149,44000 Budaševo</item>
    </izvorni_sadrzaj>
    <derivirana_varijabla naziv="DomainObject.Predmet.SudioniciListAdressOIB_1">
      <item>FINA Regionalni centar Zagreb, OIB 85821130368, Trg svibanjskih žrtava 1995. br. 1,10000 Zagreb</item>
      <item>LAV AUTO-POPEC d.o.o., OIB 32125762457, Budaševo 149,44000 Budaševo</item>
      <item>Bernard Popec, OIB 28690636052, Malo Budaševo 149,44000 Budaševo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32125762457</item>
      <item>, OIB 28690636052</item>
    </izvorni_sadrzaj>
    <derivirana_varijabla naziv="DomainObject.Predmet.SudioniciListNazivOIB_1">
      <item>, OIB 85821130368</item>
      <item>, OIB 32125762457</item>
      <item>, OIB 28690636052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4EE56F-DB76-47EB-93A4-26467F6A67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1769</properties:Characters>
  <properties:Lines>53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2017-01-25T09:52:00Z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2017-01-25T10:00:00Z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