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8559" w14:paraId="fff8559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</w:t>
      </w:r>
      <w:r w:rsidR="00212CC2">
        <w:t xml:space="preserve">  </w:t>
      </w:r>
      <w:r w:rsidRPr="007E4CB5">
        <w:t xml:space="preserve">   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212CC2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212CC2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212CC2" w:rsidP="00212CC2" w:rsidR="00212CC2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5319C8">
      <w:pPr>
        <w:jc w:val="both"/>
      </w:pPr>
      <w:r w:rsidRPr="007E4CB5">
        <w:tab/>
      </w:r>
      <w:r w:rsidR="004D4F72" w:rsidRPr="004D4F72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C533BD" w:rsidRPr="00C533BD">
        <w:t>DIREKT INFORMATOR j.d.o.o. Pula, Viška 14, OIB: 80220132917</w:t>
      </w:r>
      <w:r w:rsidR="00C533BD">
        <w:t>,  17</w:t>
      </w:r>
      <w:r w:rsidR="004D4F72" w:rsidRPr="004D4F72">
        <w:t xml:space="preserve">. </w:t>
      </w:r>
      <w:r w:rsidR="004D4F72">
        <w:t>listopada</w:t>
      </w:r>
      <w:r w:rsidR="004D4F72" w:rsidRPr="004D4F72">
        <w:t xml:space="preserve"> 2018.</w:t>
      </w:r>
    </w:p>
    <w:p w:rsidRDefault="004D4F72" w:rsidP="00350D95" w:rsidR="004D4F72">
      <w:pPr>
        <w:jc w:val="center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C533BD" w:rsidRPr="00C533BD">
        <w:t>DIREKT INFORMATOR j.d.o.o. Pula, Viška 14, OIB: 80220132917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C533BD" w:rsidP="00E77A9B" w:rsidR="004D4F72">
      <w:pPr>
        <w:jc w:val="both"/>
      </w:pPr>
      <w:r w:rsidRPr="00C533BD">
        <w:t>II</w:t>
      </w:r>
      <w:r w:rsidRPr="00C533BD">
        <w:tab/>
        <w:t>Za stečajnog upravitelja imenuje se Lovorka Juranović iz Rijeke, Verdieva 6/III, OIB: 83481633615.</w:t>
      </w:r>
    </w:p>
    <w:p w:rsidRDefault="00C533BD" w:rsidP="00E77A9B" w:rsidR="00C533BD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C533BD" w:rsidRPr="00C533BD">
        <w:t>DIREKT INFORMATOR j.d.o.o. Pula, Viška 14, OIB: 80220132917</w:t>
      </w:r>
      <w:r w:rsidRPr="00B53A19">
        <w:t>.</w:t>
      </w:r>
    </w:p>
    <w:p w:rsidRDefault="00212CC2" w:rsidP="00020463" w:rsidR="00212CC2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C533BD" w:rsidP="00C533BD" w:rsidR="00C533BD" w:rsidRPr="00063D7A">
      <w:pPr>
        <w:ind w:firstLine="708"/>
        <w:jc w:val="both"/>
      </w:pPr>
      <w:r w:rsidRPr="00063D7A">
        <w:t xml:space="preserve">Rješenjem ovog suda posl.br. </w:t>
      </w:r>
      <w:r w:rsidRPr="007F2AFD">
        <w:t>St-</w:t>
      </w:r>
      <w:r>
        <w:t>271</w:t>
      </w:r>
      <w:r w:rsidRPr="007F2AFD">
        <w:t>/</w:t>
      </w:r>
      <w:r>
        <w:t>2018</w:t>
      </w:r>
      <w:r w:rsidRPr="007F2AFD">
        <w:t>-</w:t>
      </w:r>
      <w:r>
        <w:t>4</w:t>
      </w:r>
      <w:r w:rsidRPr="00063D7A">
        <w:t xml:space="preserve"> od </w:t>
      </w:r>
      <w:r>
        <w:t>31. srpnja 2018</w:t>
      </w:r>
      <w:r w:rsidRPr="006F7785">
        <w:t>.</w:t>
      </w:r>
      <w:r>
        <w:t xml:space="preserve"> </w:t>
      </w:r>
      <w:r w:rsidRPr="00063D7A">
        <w:t>odlučeno je:</w:t>
      </w:r>
    </w:p>
    <w:p w:rsidRDefault="00C533BD" w:rsidP="00C533BD" w:rsidR="00C533BD">
      <w:pPr>
        <w:pStyle w:val="Odlomakpopisa"/>
        <w:ind w:right="-2" w:left="0"/>
        <w:jc w:val="both"/>
      </w:pPr>
      <w:r>
        <w:tab/>
      </w:r>
      <w:r w:rsidRPr="00063D7A">
        <w:t>„</w:t>
      </w:r>
      <w:r>
        <w:t>I.</w:t>
      </w:r>
      <w:r>
        <w:tab/>
        <w:t xml:space="preserve">Temeljem čl. 115. st. 1. Stečajnog zakona (dalje: SZ) pokreće se prethodni postupak radi utvrđivanja pretpostavki za otvaranje stečajnog postupka DIREKT INFORMATOR j.d.o.o. Pula, Viška 14, OIB: 80220132917, te se određuje ročište radi očitovanja o prijedlogu za otvaranje stečajnoga postupka (čl. 123. SZ-a) i radi rasprave o pretpostavkama za otvaranje stečajnoga postupka (čl. 128. st. 1. SZ-a) za dan </w:t>
      </w:r>
    </w:p>
    <w:p w:rsidRDefault="00C533BD" w:rsidP="00C533BD" w:rsidR="00C533BD">
      <w:pPr>
        <w:ind w:right="-2"/>
        <w:jc w:val="center"/>
      </w:pPr>
      <w:r>
        <w:t>20. rujna 2018. u 12:30 sati, u Trgovačkom sudu u Pazinu, Dršćevka 1, sudnica 1,</w:t>
      </w:r>
    </w:p>
    <w:p w:rsidRDefault="00C533BD" w:rsidP="00C533BD" w:rsidR="00C533BD">
      <w:pPr>
        <w:ind w:right="-2"/>
        <w:jc w:val="both"/>
      </w:pPr>
      <w:r>
        <w:tab/>
        <w:t xml:space="preserve">na koje se pozivaju: </w:t>
      </w:r>
    </w:p>
    <w:p w:rsidRDefault="00C533BD" w:rsidP="00C533BD" w:rsidR="00C533BD">
      <w:pPr>
        <w:ind w:right="-2"/>
        <w:jc w:val="both"/>
      </w:pPr>
      <w:r>
        <w:tab/>
      </w:r>
      <w:r>
        <w:tab/>
        <w:t>-  predlagatelj,</w:t>
      </w:r>
    </w:p>
    <w:p w:rsidRDefault="00C533BD" w:rsidP="00C533BD" w:rsidR="00C533BD">
      <w:pPr>
        <w:ind w:right="-2"/>
        <w:jc w:val="both"/>
      </w:pPr>
      <w:r>
        <w:tab/>
      </w:r>
      <w:r>
        <w:tab/>
        <w:t xml:space="preserve">-  dužnik, </w:t>
      </w:r>
    </w:p>
    <w:p w:rsidRDefault="00C533BD" w:rsidP="00C533BD" w:rsidR="00C533BD">
      <w:pPr>
        <w:ind w:right="-2"/>
        <w:jc w:val="both"/>
      </w:pPr>
      <w:r>
        <w:tab/>
      </w:r>
      <w:r>
        <w:tab/>
        <w:t>-  zakonski zastupnik dužnika Dean Bakić iz Pule, Mohorovičićeva ulica 2.</w:t>
      </w:r>
    </w:p>
    <w:p w:rsidRDefault="00C533BD" w:rsidP="00C533BD" w:rsidR="00C533BD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C533BD" w:rsidP="00C533BD" w:rsidR="00C533BD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Pr="00063D7A">
        <w:t>“.</w:t>
      </w:r>
    </w:p>
    <w:p w:rsidRDefault="00C533BD" w:rsidP="00C533BD" w:rsidR="00C533BD" w:rsidRPr="00063D7A">
      <w:pPr>
        <w:ind w:firstLine="708"/>
        <w:jc w:val="both"/>
      </w:pPr>
      <w:r>
        <w:t>T</w:t>
      </w:r>
      <w:r w:rsidRPr="00063D7A">
        <w:t>o je rješenje objavljeno na mrežnoj stranici e-oglasna ploča sudova</w:t>
      </w:r>
      <w:r>
        <w:t xml:space="preserve"> 31. srpnja 2018</w:t>
      </w:r>
      <w:r w:rsidRPr="00063D7A">
        <w:t xml:space="preserve">., te se dostava smatra obavljenom istekom osmog dana od dana objave, sukladno čl. 12. st. 1. Stečajnog zakona. </w:t>
      </w:r>
    </w:p>
    <w:p w:rsidRDefault="00C533BD" w:rsidP="00C533BD" w:rsidR="00C533BD" w:rsidRPr="00063D7A">
      <w:pPr>
        <w:jc w:val="both"/>
      </w:pPr>
      <w:r w:rsidRPr="00063D7A">
        <w:lastRenderedPageBreak/>
        <w:tab/>
        <w:t>Na ročišt</w:t>
      </w:r>
      <w:r>
        <w:t>e</w:t>
      </w:r>
      <w:r w:rsidRPr="00063D7A">
        <w:t xml:space="preserve"> </w:t>
      </w:r>
      <w:r>
        <w:t>od 20. srpnja 2018. nitko nije pristupio.</w:t>
      </w:r>
    </w:p>
    <w:p w:rsidRDefault="00C533BD" w:rsidP="00C533BD" w:rsidR="00C533BD">
      <w:pPr>
        <w:jc w:val="both"/>
      </w:pPr>
      <w:r w:rsidRPr="00063D7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C533BD" w:rsidP="00C533BD" w:rsidR="00C533BD" w:rsidRPr="00063D7A">
      <w:pPr>
        <w:jc w:val="both"/>
      </w:pPr>
    </w:p>
    <w:p w:rsidRDefault="00C533BD" w:rsidP="00C533BD" w:rsidR="00C533BD">
      <w:pPr>
        <w:jc w:val="both"/>
      </w:pPr>
      <w:r>
        <w:tab/>
        <w:t>Predvidivi troškovi stečajnog postupka sastoje se od sljedećih troškova (u ukupnom iznosu od 10.000,00 kn):</w:t>
      </w:r>
    </w:p>
    <w:p w:rsidRDefault="00C533BD" w:rsidP="00C533BD" w:rsidR="00C533BD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C533BD" w:rsidP="00C533BD" w:rsidR="00C533BD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C533BD" w:rsidP="00C533BD" w:rsidR="00C533BD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C533BD" w:rsidP="00C533BD" w:rsidR="00C533BD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C533BD" w:rsidP="00C533BD" w:rsidR="00C533BD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C533BD" w:rsidP="00C533BD" w:rsidR="00C533BD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C533BD" w:rsidP="00C533BD" w:rsidR="00C533BD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C533BD" w:rsidP="00C533BD" w:rsidR="00C533BD">
      <w:pPr>
        <w:jc w:val="both"/>
      </w:pPr>
      <w:r>
        <w:tab/>
      </w:r>
      <w:r w:rsidRPr="00853695">
        <w:t>Iz prijedloga FINA-e za otvaranje stečajnog postupka proizlazi da na temelju čl. 112. st. 5. SZ-a na računu dužnika nisu zaplijenjena novčana sredstva.</w:t>
      </w:r>
    </w:p>
    <w:p w:rsidRDefault="00C533BD" w:rsidP="00C533BD" w:rsidR="00C533BD">
      <w:pPr>
        <w:ind w:firstLine="708"/>
        <w:jc w:val="both"/>
      </w:pPr>
      <w:r>
        <w:tab/>
      </w:r>
    </w:p>
    <w:p w:rsidRDefault="00C533BD" w:rsidP="00C533BD" w:rsidR="00B11E72" w:rsidRPr="007E4CB5">
      <w:pPr>
        <w:ind w:firstLine="708"/>
        <w:jc w:val="both"/>
      </w:pPr>
      <w:r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4D4F72">
        <w:t>,</w:t>
      </w:r>
      <w:r w:rsidR="00086EBC">
        <w:t xml:space="preserve"> </w:t>
      </w:r>
      <w:r w:rsidR="00020FC1">
        <w:t xml:space="preserve">rješenjem posl.br. </w:t>
      </w:r>
      <w:r w:rsidR="00E00C95" w:rsidRPr="00E00C95">
        <w:t>St-271/2018-8</w:t>
      </w:r>
      <w:r w:rsidR="00E00C95">
        <w:t xml:space="preserve"> </w:t>
      </w:r>
      <w:r w:rsidR="00020FC1">
        <w:t xml:space="preserve">od </w:t>
      </w:r>
      <w:r>
        <w:t>20</w:t>
      </w:r>
      <w:r w:rsidR="004D4F72" w:rsidRPr="004D4F72">
        <w:t>. rujna 2018.</w:t>
      </w:r>
      <w:r w:rsidR="004D4F72">
        <w:t xml:space="preserve"> </w:t>
      </w:r>
      <w:r w:rsidR="00673B0B">
        <w:t>odlučeno</w:t>
      </w:r>
      <w:r w:rsidR="00B11E72" w:rsidRPr="007E4CB5">
        <w:t xml:space="preserve"> kako slijedi: </w:t>
      </w:r>
    </w:p>
    <w:p w:rsidRDefault="00691054" w:rsidP="00C533BD" w:rsidR="00C533BD" w:rsidRPr="00063D7A">
      <w:pPr>
        <w:jc w:val="both"/>
      </w:pPr>
      <w:r w:rsidRPr="007E4CB5">
        <w:tab/>
      </w:r>
      <w:r w:rsidR="00B11E72" w:rsidRPr="007E4CB5">
        <w:t>„</w:t>
      </w:r>
      <w:r w:rsidR="00C533BD" w:rsidRPr="00063D7A">
        <w:t>I</w:t>
      </w:r>
      <w:r w:rsidR="00C533BD" w:rsidRPr="00063D7A">
        <w:tab/>
        <w:t xml:space="preserve">Pozivaju se osobe koje imaju pravni interes za provedbom stečajnog postupka nad </w:t>
      </w:r>
      <w:r w:rsidR="00C533BD">
        <w:t>dužnikom</w:t>
      </w:r>
      <w:r w:rsidR="00C533BD" w:rsidRPr="00786017">
        <w:t xml:space="preserve"> </w:t>
      </w:r>
      <w:r w:rsidR="00C533BD">
        <w:t>DIREKT INFORMATOR j.d.o.o. Pula, Viška 14, OIB: 80220132917</w:t>
      </w:r>
      <w:r w:rsidR="00C533BD" w:rsidRPr="00063D7A">
        <w:t xml:space="preserve">, da u roku od 15 dana uplate predujam za namirenje troškova prethodnoga i otvorenoga stečajnog postupka iznos od </w:t>
      </w:r>
      <w:r w:rsidR="00C533BD">
        <w:t>10</w:t>
      </w:r>
      <w:r w:rsidR="00C533BD" w:rsidRPr="00063D7A">
        <w:t>.000,00 kuna za pokriće troškova prethodnog postupka te stečajnog postupka, na depozit ovog suda broj: HR43 2390001 1300029763, poziv na broj 020-</w:t>
      </w:r>
      <w:r w:rsidR="00C533BD">
        <w:t>271</w:t>
      </w:r>
      <w:r w:rsidR="00C533BD" w:rsidRPr="00063D7A">
        <w:t>-</w:t>
      </w:r>
      <w:r w:rsidR="00C533BD">
        <w:t>18</w:t>
      </w:r>
      <w:r w:rsidR="00C533BD">
        <w:rPr>
          <w:bCs/>
        </w:rPr>
        <w:t>, te da o tome dostave dokaz u spis ovog predmeta.</w:t>
      </w:r>
    </w:p>
    <w:p w:rsidRDefault="00C533BD" w:rsidP="00C533BD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845C3A" w:rsidP="00D43683" w:rsidR="00C533BD">
      <w:pPr>
        <w:jc w:val="both"/>
      </w:pPr>
      <w:r w:rsidRPr="007E4CB5">
        <w:tab/>
      </w:r>
    </w:p>
    <w:p w:rsidRDefault="00C533BD" w:rsidP="00D43683" w:rsidR="009038F5">
      <w:pPr>
        <w:jc w:val="both"/>
      </w:pPr>
      <w:r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 xml:space="preserve">izreci. </w:t>
      </w:r>
    </w:p>
    <w:p w:rsidRDefault="009038F5" w:rsidP="00D43683" w:rsidR="00C533BD">
      <w:pPr>
        <w:jc w:val="both"/>
      </w:pPr>
      <w:r>
        <w:tab/>
      </w:r>
    </w:p>
    <w:p w:rsidRDefault="00C533BD" w:rsidP="00D43683" w:rsidR="00845C3A" w:rsidRPr="00D12E34">
      <w:pPr>
        <w:jc w:val="both"/>
      </w:pPr>
      <w:r>
        <w:tab/>
      </w:r>
      <w:r w:rsidR="00FC37F8" w:rsidRPr="00D12E34"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C533BD" w:rsidRPr="00C533BD">
        <w:t>17. listopada 2018.</w:t>
      </w:r>
    </w:p>
    <w:p w:rsidRDefault="00B53A19" w:rsidP="00B53A19" w:rsidR="00B53A19">
      <w:pPr>
        <w:jc w:val="center"/>
      </w:pPr>
    </w:p>
    <w:p w:rsidRDefault="00CC5545" w:rsidP="00212CC2" w:rsidR="00CC5545" w:rsidRPr="007E4CB5">
      <w:pPr>
        <w:ind w:left="5040"/>
        <w:jc w:val="center"/>
      </w:pPr>
      <w:r w:rsidRPr="007E4CB5">
        <w:t>Stečajni sudac</w:t>
      </w:r>
    </w:p>
    <w:p w:rsidRDefault="001E32C9" w:rsidP="00212CC2" w:rsidR="001E32C9" w:rsidRPr="007E4CB5">
      <w:pPr>
        <w:ind w:left="5040"/>
        <w:jc w:val="center"/>
      </w:pPr>
    </w:p>
    <w:p w:rsidRDefault="00DC7997" w:rsidP="00212CC2" w:rsidR="00CC5545" w:rsidRPr="007E4CB5">
      <w:pPr>
        <w:ind w:left="5040"/>
        <w:jc w:val="center"/>
      </w:pPr>
      <w:r w:rsidRPr="007E4CB5">
        <w:t>Ivan Dujić</w:t>
      </w:r>
      <w:r w:rsidR="00AF058B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07028E" w:rsidP="00CC5545" w:rsidR="0007028E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212CC2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734" w:rsidR="00AD5734">
      <w:r>
        <w:separator/>
      </w:r>
    </w:p>
  </w:endnote>
  <w:endnote w:id="0" w:type="continuationSeparator">
    <w:p w:rsidRDefault="00AD5734" w:rsidR="00AD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734" w:rsidR="00AD5734">
      <w:r>
        <w:separator/>
      </w:r>
    </w:p>
  </w:footnote>
  <w:footnote w:id="0" w:type="continuationSeparator">
    <w:p w:rsidRDefault="00AD5734" w:rsidR="00AD5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58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E00C95">
      <w:t>St-271/2018-11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E00C95" w:rsidRPr="00E00C95">
      <w:rPr>
        <w:sz w:val="23"/>
        <w:szCs w:val="23"/>
      </w:rPr>
      <w:t>St-271/2018-</w:t>
    </w:r>
    <w:r w:rsidR="00E00C95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12CC2"/>
    <w:rsid w:val="00231146"/>
    <w:rsid w:val="00240D21"/>
    <w:rsid w:val="00241246"/>
    <w:rsid w:val="00245ADD"/>
    <w:rsid w:val="00251D25"/>
    <w:rsid w:val="00253A0B"/>
    <w:rsid w:val="00260E9A"/>
    <w:rsid w:val="00261455"/>
    <w:rsid w:val="00274711"/>
    <w:rsid w:val="00275478"/>
    <w:rsid w:val="00284741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91B44"/>
    <w:rsid w:val="003A6C58"/>
    <w:rsid w:val="003B1933"/>
    <w:rsid w:val="003C3C71"/>
    <w:rsid w:val="003C6A48"/>
    <w:rsid w:val="003D7FBD"/>
    <w:rsid w:val="003E4F12"/>
    <w:rsid w:val="003F1E0F"/>
    <w:rsid w:val="003F3DA0"/>
    <w:rsid w:val="004173B6"/>
    <w:rsid w:val="00422250"/>
    <w:rsid w:val="004277F1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6405B"/>
    <w:rsid w:val="00A77403"/>
    <w:rsid w:val="00A77B69"/>
    <w:rsid w:val="00A904A6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D5734"/>
    <w:rsid w:val="00AE1196"/>
    <w:rsid w:val="00AF058B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08A8"/>
    <w:rsid w:val="00BE29EC"/>
    <w:rsid w:val="00BE3666"/>
    <w:rsid w:val="00BE5BAE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51E8"/>
    <w:rsid w:val="00C474D6"/>
    <w:rsid w:val="00C533BD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4099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00C95"/>
    <w:rsid w:val="00E10EDE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INFORMATOR j.d.o.o. PULA</izvorni_sadrzaj>
    <derivirana_varijabla naziv="DomainObject.Predmet.ProtustrankaFormated_1">  DIREKT INFORMATOR j.d.o.o. PULA</derivirana_varijabla>
  </DomainObject.Predmet.ProtustrankaFormated>
  <DomainObject.Predmet.ProtustrankaFormatedOIB>
    <izvorni_sadrzaj>  DIREKT INFORMATOR j.d.o.o. PULA, OIB 80220132917</izvorni_sadrzaj>
    <derivirana_varijabla naziv="DomainObject.Predmet.ProtustrankaFormatedOIB_1">  DIREKT INFORMATOR j.d.o.o. PULA, OIB 80220132917</derivirana_varijabla>
  </DomainObject.Predmet.ProtustrankaFormatedOIB>
  <DomainObject.Predmet.ProtustrankaFormatedWithAdress>
    <izvorni_sadrzaj> DIREKT INFORMATOR j.d.o.o. PULA, Viška 14, 52100 Pula</izvorni_sadrzaj>
    <derivirana_varijabla naziv="DomainObject.Predmet.ProtustrankaFormatedWithAdress_1"> DIREKT INFORMATOR j.d.o.o. PULA, Viška 14, 52100 Pula</derivirana_varijabla>
  </DomainObject.Predmet.ProtustrankaFormatedWithAdress>
  <DomainObject.Predmet.ProtustrankaFormatedWithAdressOIB>
    <izvorni_sadrzaj> DIREKT INFORMATOR j.d.o.o. PULA, OIB 80220132917, Viška 14, 52100 Pula</izvorni_sadrzaj>
    <derivirana_varijabla naziv="DomainObject.Predmet.ProtustrankaFormatedWithAdressOIB_1"> DIREKT INFORMATOR j.d.o.o. PULA, OIB 80220132917, Viška 14, 52100 Pula</derivirana_varijabla>
  </DomainObject.Predmet.ProtustrankaFormatedWithAdressOIB>
  <DomainObject.Predmet.ProtustrankaWithAdress>
    <izvorni_sadrzaj>DIREKT INFORMATOR j.d.o.o. PULA Viška 14, 52100 Pula</izvorni_sadrzaj>
    <derivirana_varijabla naziv="DomainObject.Predmet.ProtustrankaWithAdress_1">DIREKT INFORMATOR j.d.o.o. PULA Viška 14, 52100 Pula</derivirana_varijabla>
  </DomainObject.Predmet.ProtustrankaWithAdress>
  <DomainObject.Predmet.ProtustrankaWithAdressOIB>
    <izvorni_sadrzaj>DIREKT INFORMATOR j.d.o.o. PULA, OIB 80220132917, Viška 14, 52100 Pula</izvorni_sadrzaj>
    <derivirana_varijabla naziv="DomainObject.Predmet.ProtustrankaWithAdressOIB_1">DIREKT INFORMATOR j.d.o.o. PULA, OIB 80220132917, Viška 14, 52100 Pula</derivirana_varijabla>
  </DomainObject.Predmet.ProtustrankaWithAdressOIB>
  <DomainObject.Predmet.ProtustrankaNazivFormated>
    <izvorni_sadrzaj>DIREKT INFORMATOR j.d.o.o. PULA</izvorni_sadrzaj>
    <derivirana_varijabla naziv="DomainObject.Predmet.ProtustrankaNazivFormated_1">DIREKT INFORMATOR j.d.o.o. PULA</derivirana_varijabla>
  </DomainObject.Predmet.ProtustrankaNazivFormated>
  <DomainObject.Predmet.ProtustrankaNazivFormatedOIB>
    <izvorni_sadrzaj>DIREKT INFORMATOR j.d.o.o. PULA, OIB 80220132917</izvorni_sadrzaj>
    <derivirana_varijabla naziv="DomainObject.Predmet.ProtustrankaNazivFormatedOIB_1">DIREKT INFORMATOR j.d.o.o. PULA, OIB 80220132917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7092.77</izvorni_sadrzaj>
    <derivirana_varijabla naziv="DomainObject.Predmet.TrenutnaVrijednost_1">7092.77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DIREKT INFORMATOR j.d.o.o. PULA</item>
    </izvorni_sadrzaj>
    <derivirana_varijabla naziv="DomainObject.Predmet.ProtuStrankaListFormated_1">
      <item>DIREKT INFORMATOR j.d.o.o. PULA</item>
    </derivirana_varijabla>
  </DomainObject.Predmet.ProtuStrankaListFormated>
  <DomainObject.Predmet.ProtuStrankaListFormatedOIB>
    <izvorni_sadrzaj>
      <item>DIREKT INFORMATOR j.d.o.o. PULA, OIB 80220132917</item>
    </izvorni_sadrzaj>
    <derivirana_varijabla naziv="DomainObject.Predmet.ProtuStrankaListFormatedOIB_1">
      <item>DIREKT INFORMATOR j.d.o.o. PULA, OIB 80220132917</item>
    </derivirana_varijabla>
  </DomainObject.Predmet.ProtuStrankaListFormatedOIB>
  <DomainObject.Predmet.ProtuStrankaListFormatedWithAdress>
    <izvorni_sadrzaj>
      <item>DIREKT INFORMATOR j.d.o.o. PULA, Viška 14, 52100 Pula</item>
    </izvorni_sadrzaj>
    <derivirana_varijabla naziv="DomainObject.Predmet.ProtuStrankaListFormatedWithAdress_1">
      <item>DIREKT INFORMATOR j.d.o.o. PULA, Viška 14, 52100 Pula</item>
    </derivirana_varijabla>
  </DomainObject.Predmet.ProtuStrankaListFormatedWithAdress>
  <DomainObject.Predmet.ProtuStrankaListFormatedWithAdressOIB>
    <izvorni_sadrzaj>
      <item>DIREKT INFORMATOR j.d.o.o. PULA, OIB 80220132917, Viška 14, 52100 Pula</item>
    </izvorni_sadrzaj>
    <derivirana_varijabla naziv="DomainObject.Predmet.ProtuStrankaListFormatedWithAdressOIB_1">
      <item>DIREKT INFORMATOR j.d.o.o. PULA, OIB 80220132917, Viška 14, 52100 Pula</item>
    </derivirana_varijabla>
  </DomainObject.Predmet.ProtuStrankaListFormatedWithAdressOIB>
  <DomainObject.Predmet.ProtuStrankaListNazivFormated>
    <izvorni_sadrzaj>
      <item>DIREKT INFORMATOR j.d.o.o. PULA</item>
    </izvorni_sadrzaj>
    <derivirana_varijabla naziv="DomainObject.Predmet.ProtuStrankaListNazivFormated_1">
      <item>DIREKT INFORMATOR j.d.o.o. PULA</item>
    </derivirana_varijabla>
  </DomainObject.Predmet.ProtuStrankaListNazivFormated>
  <DomainObject.Predmet.ProtuStrankaListNazivFormatedOIB>
    <izvorni_sadrzaj>
      <item>DIREKT INFORMATOR j.d.o.o. PULA, OIB 80220132917</item>
    </izvorni_sadrzaj>
    <derivirana_varijabla naziv="DomainObject.Predmet.ProtuStrankaListNazivFormatedOIB_1">
      <item>DIREKT INFORMATOR j.d.o.o. PULA, OIB 80220132917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DIREKT INFORMATOR j.d.o.o. PULA</izvorni_sadrzaj>
    <derivirana_varijabla naziv="DomainObject.Predmet.ProtustrankaIDrugi_1">DIREKT INFORMATOR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DIREKT INFORMATOR j.d.o.o. PULA, OIB 80220132917, Viška 14, 52100 Pula</izvorni_sadrzaj>
    <derivirana_varijabla naziv="DomainObject.Predmet.ProtustrankaIDrugiAdressOIB_1">DIREKT INFORMATOR j.d.o.o. PULA, OIB 80220132917, Viška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DIREKT INFORMATOR j.d.o.o. PULA</item>
    </izvorni_sadrzaj>
    <derivirana_varijabla naziv="DomainObject.Predmet.SudioniciListNaziv_1">
      <item>FINANCIJSKA AGENCIJA, RC RIJEKA, PODRUŽNICA PULA, PULA</item>
      <item>DIREKT INFORMATOR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DIREKT INFORMATOR j.d.o.o. PULA, OIB 80220132917, Viška 14,52100 Pula</item>
    </izvorni_sadrzaj>
    <derivirana_varijabla naziv="DomainObject.Predmet.SudioniciListAdressOIB_1">
      <item>FINANCIJSKA AGENCIJA, RC RIJEKA, PODRUŽNICA PULA, PULA, OIB 85821130368, Ulica grada Vukovara 70,10000 Zagreb</item>
      <item>DIREKT INFORMATOR j.d.o.o. PULA, OIB 80220132917, Viška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80220132917</item>
    </izvorni_sadrzaj>
    <derivirana_varijabla naziv="DomainObject.Predmet.SudioniciListNazivOIB_1">
      <item>, OIB 85821130368</item>
      <item>, OIB 80220132917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St-271/2018-4</izvorni_sadrzaj>
    <derivirana_varijabla naziv="DomainObject.PredzadnjaOdlukaIzPredmeta.Oznaka_1">St-271/2018-4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7619A-EE05-4284-9C37-B20410ABD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5745</properties:Characters>
  <properties:Lines>133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2018-10-17T10:41:00Z</dcterms:created>
  <dc:creator>msimicic</dc:creator>
  <cp:lastModifiedBy>Sanja Lakošeljac</cp:lastModifiedBy>
  <cp:lastPrinted>2011-06-09T12:22:00Z</cp:lastPrinted>
  <dcterms:modified xmlns:xsi="http://www.w3.org/2001/XMLSchema-instance" xsi:type="dcterms:W3CDTF">2018-10-17T10:43:00Z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(St-271-18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