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22935" w14:paraId="f62293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9A43C5">
        <w:t>2978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D4DDE">
        <w:t>2</w:t>
      </w:r>
      <w:r w:rsidR="00790F6F">
        <w:t>3</w:t>
      </w:r>
      <w:r w:rsidR="005D4DDE">
        <w:t>. prosinca</w:t>
      </w:r>
      <w:r w:rsidR="003E5D1C">
        <w:t xml:space="preserve"> 2015.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AC4528">
        <w:t xml:space="preserve"> </w:t>
      </w:r>
      <w:r w:rsidR="009A43C5">
        <w:t>GLJIVARSKA ZADRUGA BUKOVAČA – zadruga za uzgoj i preradu gljiva bukovača i proizvodnju supstrata i micelija, Šenkovec, Josipa Golubića 40, MBS: 080443626, OIB: 68405650119</w:t>
      </w:r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9A43C5">
        <w:t>210.347,49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D4DDE">
        <w:t>2</w:t>
      </w:r>
      <w:r w:rsidR="00790F6F">
        <w:t>3</w:t>
      </w:r>
      <w:r w:rsidR="005D4DDE">
        <w:t>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D3860"/>
    <w:rsid w:val="001E50FB"/>
    <w:rsid w:val="001F6933"/>
    <w:rsid w:val="00230A63"/>
    <w:rsid w:val="0024170D"/>
    <w:rsid w:val="00263D6D"/>
    <w:rsid w:val="00264D19"/>
    <w:rsid w:val="00297E94"/>
    <w:rsid w:val="00325398"/>
    <w:rsid w:val="003538DF"/>
    <w:rsid w:val="0038246E"/>
    <w:rsid w:val="003D35F9"/>
    <w:rsid w:val="003E3A15"/>
    <w:rsid w:val="003E5D1C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790F6F"/>
    <w:rsid w:val="007B5AFD"/>
    <w:rsid w:val="007D5A5D"/>
    <w:rsid w:val="008155EE"/>
    <w:rsid w:val="008613BD"/>
    <w:rsid w:val="00863025"/>
    <w:rsid w:val="00871F01"/>
    <w:rsid w:val="00920CA0"/>
    <w:rsid w:val="009419D8"/>
    <w:rsid w:val="009A43C5"/>
    <w:rsid w:val="00A71431"/>
    <w:rsid w:val="00AC4528"/>
    <w:rsid w:val="00AD027A"/>
    <w:rsid w:val="00B82F18"/>
    <w:rsid w:val="00C836B9"/>
    <w:rsid w:val="00C958E9"/>
    <w:rsid w:val="00CD45FD"/>
    <w:rsid w:val="00CE7362"/>
    <w:rsid w:val="00D01B78"/>
    <w:rsid w:val="00D66226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45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45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45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45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45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45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45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45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45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45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2978</izvorni_sadrzaj>
    <derivirana_varijabla naziv="DomainObject.Predmet.Broj_1">2978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St-2978/2015</izvorni_sadrzaj>
    <derivirana_varijabla naziv="DomainObject.Predmet.OznakaBroj_1">St-2978/2015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GLJIVARSKA ZADRUGA BUKOVAČA zastupanog po punomoćniku Andrea Celić</izvorni_sadrzaj>
    <derivirana_varijabla naziv="DomainObject.Predmet.ProtustrankaFormated_1">  GLJIVARSKA ZADRUGA BUKOVAČA zastupanog po punomoćniku Andrea Celić</derivirana_varijabla>
  </DomainObject.Predmet.ProtustrankaFormated>
  <DomainObject.Predmet.ProtustrankaFormatedOIB>
    <izvorni_sadrzaj>  GLJIVARSKA ZADRUGA BUKOVAČA, OIB 68405650119 zastupanog po punomoćniku Andrea Celić</izvorni_sadrzaj>
    <derivirana_varijabla naziv="DomainObject.Predmet.ProtustrankaFormatedOIB_1">  GLJIVARSKA ZADRUGA BUKOVAČA, OIB 68405650119 zastupanog po punomoćniku Andrea Celić</derivirana_varijabla>
  </DomainObject.Predmet.ProtustrankaFormatedOIB>
  <DomainObject.Predmet.ProtustrankaFormatedWithAdress>
    <izvorni_sadrzaj> GLJIVARSKA ZADRUGA BUKOVAČA, Ul. Josipa Golubića 40, 10292 Šenkovec zastupanog po punomoćniku Andrea Celić</izvorni_sadrzaj>
    <derivirana_varijabla naziv="DomainObject.Predmet.ProtustrankaFormatedWithAdress_1"> GLJIVARSKA ZADRUGA BUKOVAČA, Ul. Josipa Golubića 40, 10292 Šenkovec zastupanog po punomoćniku Andrea Celić</derivirana_varijabla>
  </DomainObject.Predmet.ProtustrankaFormatedWithAdress>
  <DomainObject.Predmet.ProtustrankaFormatedWithAdressOIB>
    <izvorni_sadrzaj> GLJIVARSKA ZADRUGA BUKOVAČA, OIB 68405650119, Ul. Josipa Golubića 40, 10292 Šenkovec zastupanog po punomoćniku Andrea Celić</izvorni_sadrzaj>
    <derivirana_varijabla naziv="DomainObject.Predmet.ProtustrankaFormatedWithAdressOIB_1"> GLJIVARSKA ZADRUGA BUKOVAČA, OIB 68405650119, Ul. Josipa Golubića 40, 10292 Šenkovec zastupanog po punomoćniku Andrea Celić</derivirana_varijabla>
  </DomainObject.Predmet.ProtustrankaFormatedWithAdressOIB>
  <DomainObject.Predmet.ProtustrankaWithAdress>
    <izvorni_sadrzaj>GLJIVARSKA ZADRUGA BUKOVAČA Ul. Josipa Golubića 40, 10292 Šenkovec</izvorni_sadrzaj>
    <derivirana_varijabla naziv="DomainObject.Predmet.ProtustrankaWithAdress_1">GLJIVARSKA ZADRUGA BUKOVAČA Ul. Josipa Golubića 40, 10292 Šenkovec</derivirana_varijabla>
  </DomainObject.Predmet.ProtustrankaWithAdress>
  <DomainObject.Predmet.ProtustrankaWithAdressOIB>
    <izvorni_sadrzaj>GLJIVARSKA ZADRUGA BUKOVAČA, OIB 68405650119, Ul. Josipa Golubića 40, 10292 Šenkovec</izvorni_sadrzaj>
    <derivirana_varijabla naziv="DomainObject.Predmet.ProtustrankaWithAdressOIB_1">GLJIVARSKA ZADRUGA BUKOVAČA, OIB 68405650119, Ul. Josipa Golubića 40, 10292 Šenkovec</derivirana_varijabla>
  </DomainObject.Predmet.ProtustrankaWithAdressOIB>
  <DomainObject.Predmet.ProtustrankaNazivFormated>
    <izvorni_sadrzaj>GLJIVARSKA ZADRUGA BUKOVAČA</izvorni_sadrzaj>
    <derivirana_varijabla naziv="DomainObject.Predmet.ProtustrankaNazivFormated_1">GLJIVARSKA ZADRUGA BUKOVAČA</derivirana_varijabla>
  </DomainObject.Predmet.ProtustrankaNazivFormated>
  <DomainObject.Predmet.ProtustrankaNazivFormatedOIB>
    <izvorni_sadrzaj>GLJIVARSKA ZADRUGA BUKOVAČA, OIB 68405650119</izvorni_sadrzaj>
    <derivirana_varijabla naziv="DomainObject.Predmet.ProtustrankaNazivFormatedOIB_1">GLJIVARSKA ZADRUGA BUKOVAČA, OIB 68405650119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GLJIVARSKA ZADRUGA BUKOVAČA zastupanog po punomoćniku Andrea Celić</item>
    </izvorni_sadrzaj>
    <derivirana_varijabla naziv="DomainObject.Predmet.ProtuStrankaListFormated_1">
      <item>GLJIVARSKA ZADRUGA BUKOVAČA zastupanog po punomoćniku Andrea Celić</item>
    </derivirana_varijabla>
  </DomainObject.Predmet.ProtuStrankaListFormated>
  <DomainObject.Predmet.ProtuStrankaListFormatedOIB>
    <izvorni_sadrzaj>
      <item>GLJIVARSKA ZADRUGA BUKOVAČA, OIB 68405650119 zastupanog po punomoćniku Andrea Celić</item>
    </izvorni_sadrzaj>
    <derivirana_varijabla naziv="DomainObject.Predmet.ProtuStrankaListFormatedOIB_1">
      <item>GLJIVARSKA ZADRUGA BUKOVAČA, OIB 68405650119 zastupanog po punomoćniku Andrea Celić</item>
    </derivirana_varijabla>
  </DomainObject.Predmet.ProtuStrankaListFormatedOIB>
  <DomainObject.Predmet.ProtuStrankaListFormatedWithAdress>
    <izvorni_sadrzaj>
      <item>GLJIVARSKA ZADRUGA BUKOVAČA, Ul. Josipa Golubića 40, 10292 Šenkovec zastupanog po punomoćniku Andrea Celić</item>
    </izvorni_sadrzaj>
    <derivirana_varijabla naziv="DomainObject.Predmet.ProtuStrankaListFormatedWithAdress_1">
      <item>GLJIVARSKA ZADRUGA BUKOVAČA, Ul. Josipa Golubića 40, 10292 Šenkovec zastupanog po punomoćniku Andrea Celić</item>
    </derivirana_varijabla>
  </DomainObject.Predmet.ProtuStrankaListFormatedWithAdress>
  <DomainObject.Predmet.ProtuStrankaListFormatedWithAdressOIB>
    <izvorni_sadrzaj>
      <item>GLJIVARSKA ZADRUGA BUKOVAČA, OIB 68405650119, Ul. Josipa Golubića 40, 10292 Šenkovec zastupanog po punomoćniku Andrea Celić</item>
    </izvorni_sadrzaj>
    <derivirana_varijabla naziv="DomainObject.Predmet.ProtuStrankaListFormatedWithAdressOIB_1">
      <item>GLJIVARSKA ZADRUGA BUKOVAČA, OIB 68405650119, Ul. Josipa Golubića 40, 10292 Šenkovec zastupanog po punomoćniku Andrea Celić</item>
    </derivirana_varijabla>
  </DomainObject.Predmet.ProtuStrankaListFormatedWithAdressOIB>
  <DomainObject.Predmet.ProtuStrankaListNazivFormated>
    <izvorni_sadrzaj>
      <item>GLJIVARSKA ZADRUGA BUKOVAČA</item>
    </izvorni_sadrzaj>
    <derivirana_varijabla naziv="DomainObject.Predmet.ProtuStrankaListNazivFormated_1">
      <item>GLJIVARSKA ZADRUGA BUKOVAČA</item>
    </derivirana_varijabla>
  </DomainObject.Predmet.ProtuStrankaListNazivFormated>
  <DomainObject.Predmet.ProtuStrankaListNazivFormatedOIB>
    <izvorni_sadrzaj>
      <item>GLJIVARSKA ZADRUGA BUKOVAČA, OIB 68405650119</item>
    </izvorni_sadrzaj>
    <derivirana_varijabla naziv="DomainObject.Predmet.ProtuStrankaListNazivFormatedOIB_1">
      <item>GLJIVARSKA ZADRUGA BUKOVAČA, OIB 68405650119</item>
    </derivirana_varijabla>
  </DomainObject.Predmet.ProtuStrankaListNazivFormatedOIB>
  <DomainObject.Predmet.OstaliListFormated>
    <izvorni_sadrzaj>
      <item>Andrea Celić punomoćnik sudionika u postupku GLJIVARSKA ZADRUGA BUKOVAČA</item>
    </izvorni_sadrzaj>
    <derivirana_varijabla naziv="DomainObject.Predmet.OstaliListFormated_1">
      <item>Andrea Celić punomoćnik sudionika u postupku GLJIVARSKA ZADRUGA BUKOVAČA</item>
    </derivirana_varijabla>
  </DomainObject.Predmet.OstaliListFormated>
  <DomainObject.Predmet.OstaliListFormatedOIB>
    <izvorni_sadrzaj>
      <item>Andrea Celić, OIB 57688916871 punomoćnik sudionika u postupku GLJIVARSKA ZADRUGA BUKOVAČA</item>
    </izvorni_sadrzaj>
    <derivirana_varijabla naziv="DomainObject.Predmet.OstaliListFormatedOIB_1">
      <item>Andrea Celić, OIB 57688916871 punomoćnik sudionika u postupku GLJIVARSKA ZADRUGA BUKOVAČA</item>
    </derivirana_varijabla>
  </DomainObject.Predmet.OstaliListFormatedOIB>
  <DomainObject.Predmet.OstaliListFormatedWithAdress>
    <izvorni_sadrzaj>
      <item>Andrea Celić, Josipa Golubića 40, 10292 Šenkovec punomoćnik sudionika u postupku GLJIVARSKA ZADRUGA BUKOVAČA</item>
    </izvorni_sadrzaj>
    <derivirana_varijabla naziv="DomainObject.Predmet.OstaliListFormatedWithAdress_1">
      <item>Andrea Celić, Josipa Golubića 40, 10292 Šenkovec punomoćnik sudionika u postupku GLJIVARSKA ZADRUGA BUKOVAČA</item>
    </derivirana_varijabla>
  </DomainObject.Predmet.OstaliListFormatedWithAdress>
  <DomainObject.Predmet.OstaliListFormatedWithAdressOIB>
    <izvorni_sadrzaj>
      <item>Andrea Celić, OIB 57688916871, Josipa Golubića 40, 10292 Šenkovec punomoćnik sudionika u postupku GLJIVARSKA ZADRUGA BUKOVAČA</item>
    </izvorni_sadrzaj>
    <derivirana_varijabla naziv="DomainObject.Predmet.OstaliListFormatedWithAdressOIB_1">
      <item>Andrea Celić, OIB 57688916871, Josipa Golubića 40, 10292 Šenkovec punomoćnik sudionika u postupku GLJIVARSKA ZADRUGA BUKOVAČA</item>
    </derivirana_varijabla>
  </DomainObject.Predmet.OstaliListFormatedWithAdressOIB>
  <DomainObject.Predmet.OstaliListNazivFormated>
    <izvorni_sadrzaj>
      <item>Andrea Celić</item>
    </izvorni_sadrzaj>
    <derivirana_varijabla naziv="DomainObject.Predmet.OstaliListNazivFormated_1">
      <item>Andrea Celić</item>
    </derivirana_varijabla>
  </DomainObject.Predmet.OstaliListNazivFormated>
  <DomainObject.Predmet.OstaliListNazivFormatedOIB>
    <izvorni_sadrzaj>
      <item>Andrea Celić, OIB 57688916871</item>
    </izvorni_sadrzaj>
    <derivirana_varijabla naziv="DomainObject.Predmet.OstaliListNazivFormatedOIB_1">
      <item>Andrea Celić, OIB 57688916871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GLJIVARSKA ZADRUGA BUKOVAČA</izvorni_sadrzaj>
    <derivirana_varijabla naziv="DomainObject.Predmet.ProtustrankaIDrugi_1">GLJIVARSKA ZADRUGA BUKOVAČA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GLJIVARSKA ZADRUGA BUKOVAČA, OIB 68405650119, Ul. Josipa Golubića 40, 10292 Šenkovec</izvorni_sadrzaj>
    <derivirana_varijabla naziv="DomainObject.Predmet.ProtustrankaIDrugiAdressOIB_1">GLJIVARSKA ZADRUGA BUKOVAČA, OIB 68405650119, Ul. Josipa Golubića 40, 10292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GLJIVARSKA ZADRUGA BUKOVAČA</item>
      <item>Andrea Celić</item>
    </izvorni_sadrzaj>
    <derivirana_varijabla naziv="DomainObject.Predmet.SudioniciListNaziv_1">
      <item>FINA Regionalni centar Zagreb</item>
      <item>GLJIVARSKA ZADRUGA BUKOVAČA</item>
      <item>Andrea Celić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GLJIVARSKA ZADRUGA BUKOVAČA, OIB 68405650119, Ul. Josipa Golubića 40,10292 Šenkovec</item>
      <item>Andrea Celić, OIB 57688916871, Josipa Golubića 40,10292 Šenkovec</item>
    </izvorni_sadrzaj>
    <derivirana_varijabla naziv="DomainObject.Predmet.SudioniciListAdressOIB_1">
      <item>FINA Regionalni centar Zagreb, OIB 85821130368, Trg svibanjskih žrtava 1995. 1,10000 Zagreb</item>
      <item>GLJIVARSKA ZADRUGA BUKOVAČA, OIB 68405650119, Ul. Josipa Golubića 40,10292 Šenkovec</item>
      <item>Andrea Celić, OIB 57688916871, Josipa Golubića 40,10292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68405650119</item>
      <item>, OIB 57688916871</item>
    </izvorni_sadrzaj>
    <derivirana_varijabla naziv="DomainObject.Predmet.SudioniciListNazivOIB_1">
      <item>, OIB 85821130368</item>
      <item>, OIB 68405650119</item>
      <item>, OIB 57688916871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1377</properties:Characters>
  <properties:Lines>41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2015-12-22T12:23:00Z</dcterms:created>
  <dc:creator>ilukac</dc:creator>
  <cp:lastModifiedBy>Marija Kojić</cp:lastModifiedBy>
  <cp:lastPrinted>2015-12-22T12:19:00Z</cp:lastPrinted>
  <dcterms:modified xmlns:xsi="http://www.w3.org/2001/XMLSchema-instance" xsi:type="dcterms:W3CDTF">2015-12-23T07:44:00Z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