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3c99" w14:paraId="93d3c9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E525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E525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E525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E525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E525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St-3812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SAVEZ ŠTEDNO-KREDITNIH ZADRUGA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8/I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 w:rsidRP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080328480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 w:rsidRP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73725842521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SAVEZ ŠTEDNO-KREDITNIH ZADRUGA, Zagreb, </w:t>
      </w:r>
      <w:proofErr w:type="spellStart"/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8/I, </w:t>
      </w:r>
      <w:r w:rsidR="00AE525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AE52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 w:rsidRP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080328480</w:t>
      </w:r>
      <w:r w:rsidR="00AE52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 w:rsidRP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73725842521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AE5253" w:rsidRP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SAVEZ ŠTEDNO-KREDITNIH ZADRUGA, Zagreb, </w:t>
      </w:r>
      <w:proofErr w:type="spellStart"/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8/I</w:t>
      </w:r>
      <w:proofErr w:type="gramStart"/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525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AE52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AE52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 w:rsidRP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080328480</w:t>
      </w:r>
      <w:r w:rsidR="00AE52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5253" w:rsidRPr="00AE5253">
        <w:rPr>
          <w:rFonts w:cs="Times New Roman" w:eastAsia="Times New Roman" w:hAnsi="Times New Roman" w:ascii="Times New Roman"/>
          <w:sz w:val="24"/>
          <w:szCs w:val="24"/>
          <w:lang w:eastAsia="hr-HR"/>
        </w:rPr>
        <w:t>73725842521</w:t>
      </w:r>
      <w:r w:rsidR="0028381A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A048A"/>
    <w:rsid w:val="002B5FFE"/>
    <w:rsid w:val="00316E99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AE5253"/>
    <w:rsid w:val="00B457F2"/>
    <w:rsid w:val="00B67B87"/>
    <w:rsid w:val="00BA417B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48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A048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A048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A048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A0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A0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A04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3812</izvorni_sadrzaj>
    <derivirana_varijabla naziv="DomainObject.Predmet.Broj_1">3812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St-3812/2015</izvorni_sadrzaj>
    <derivirana_varijabla naziv="DomainObject.Predmet.OznakaBroj_1">St-3812/2015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ŠTEDNO-KREDITNIH ZADRUGA</izvorni_sadrzaj>
    <derivirana_varijabla naziv="DomainObject.Predmet.ProtustrankaFormated_1">  SAVEZ ŠTEDNO-KREDITNIH ZADRUGA</derivirana_varijabla>
  </DomainObject.Predmet.ProtustrankaFormated>
  <DomainObject.Predmet.ProtustrankaFormatedOIB>
    <izvorni_sadrzaj>  SAVEZ ŠTEDNO-KREDITNIH ZADRUGA, OIB 73725842521</izvorni_sadrzaj>
    <derivirana_varijabla naziv="DomainObject.Predmet.ProtustrankaFormatedOIB_1">  SAVEZ ŠTEDNO-KREDITNIH ZADRUGA, OIB 73725842521</derivirana_varijabla>
  </DomainObject.Predmet.ProtustrankaFormatedOIB>
  <DomainObject.Predmet.ProtustrankaFormatedWithAdress>
    <izvorni_sadrzaj> SAVEZ ŠTEDNO-KREDITNIH ZADRUGA, Amruševa 8/1, 10000 Zagreb</izvorni_sadrzaj>
    <derivirana_varijabla naziv="DomainObject.Predmet.ProtustrankaFormatedWithAdress_1"> SAVEZ ŠTEDNO-KREDITNIH ZADRUGA, Amruševa 8/1, 10000 Zagreb</derivirana_varijabla>
  </DomainObject.Predmet.ProtustrankaFormatedWithAdress>
  <DomainObject.Predmet.ProtustrankaFormatedWithAdressOIB>
    <izvorni_sadrzaj> SAVEZ ŠTEDNO-KREDITNIH ZADRUGA, OIB 73725842521, Amruševa 8/1, 10000 Zagreb</izvorni_sadrzaj>
    <derivirana_varijabla naziv="DomainObject.Predmet.ProtustrankaFormatedWithAdressOIB_1"> SAVEZ ŠTEDNO-KREDITNIH ZADRUGA, OIB 73725842521, Amruševa 8/1, 10000 Zagreb</derivirana_varijabla>
  </DomainObject.Predmet.ProtustrankaFormatedWithAdressOIB>
  <DomainObject.Predmet.ProtustrankaWithAdress>
    <izvorni_sadrzaj>SAVEZ ŠTEDNO-KREDITNIH ZADRUGA Amruševa 8/1, 10000 Zagreb</izvorni_sadrzaj>
    <derivirana_varijabla naziv="DomainObject.Predmet.ProtustrankaWithAdress_1">SAVEZ ŠTEDNO-KREDITNIH ZADRUGA Amruševa 8/1, 10000 Zagreb</derivirana_varijabla>
  </DomainObject.Predmet.ProtustrankaWithAdress>
  <DomainObject.Predmet.ProtustrankaWithAdressOIB>
    <izvorni_sadrzaj>SAVEZ ŠTEDNO-KREDITNIH ZADRUGA, OIB 73725842521, Amruševa 8/1, 10000 Zagreb</izvorni_sadrzaj>
    <derivirana_varijabla naziv="DomainObject.Predmet.ProtustrankaWithAdressOIB_1">SAVEZ ŠTEDNO-KREDITNIH ZADRUGA, OIB 73725842521, Amruševa 8/1, 10000 Zagreb</derivirana_varijabla>
  </DomainObject.Predmet.ProtustrankaWithAdressOIB>
  <DomainObject.Predmet.ProtustrankaNazivFormated>
    <izvorni_sadrzaj>SAVEZ ŠTEDNO-KREDITNIH ZADRUGA</izvorni_sadrzaj>
    <derivirana_varijabla naziv="DomainObject.Predmet.ProtustrankaNazivFormated_1">SAVEZ ŠTEDNO-KREDITNIH ZADRUGA</derivirana_varijabla>
  </DomainObject.Predmet.ProtustrankaNazivFormated>
  <DomainObject.Predmet.ProtustrankaNazivFormatedOIB>
    <izvorni_sadrzaj>SAVEZ ŠTEDNO-KREDITNIH ZADRUGA, OIB 73725842521</izvorni_sadrzaj>
    <derivirana_varijabla naziv="DomainObject.Predmet.ProtustrankaNazivFormatedOIB_1">SAVEZ ŠTEDNO-KREDITNIH ZADRUGA, OIB 73725842521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ŠTEDNO-KREDITNIH ZADRUGA</item>
    </izvorni_sadrzaj>
    <derivirana_varijabla naziv="DomainObject.Predmet.ProtuStrankaListFormated_1">
      <item>SAVEZ ŠTEDNO-KREDITNIH ZADRUGA</item>
    </derivirana_varijabla>
  </DomainObject.Predmet.ProtuStrankaListFormated>
  <DomainObject.Predmet.ProtuStrankaListFormatedOIB>
    <izvorni_sadrzaj>
      <item>SAVEZ ŠTEDNO-KREDITNIH ZADRUGA, OIB 73725842521</item>
    </izvorni_sadrzaj>
    <derivirana_varijabla naziv="DomainObject.Predmet.ProtuStrankaListFormatedOIB_1">
      <item>SAVEZ ŠTEDNO-KREDITNIH ZADRUGA, OIB 73725842521</item>
    </derivirana_varijabla>
  </DomainObject.Predmet.ProtuStrankaListFormatedOIB>
  <DomainObject.Predmet.ProtuStrankaListFormatedWithAdress>
    <izvorni_sadrzaj>
      <item>SAVEZ ŠTEDNO-KREDITNIH ZADRUGA, Amruševa 8/1, 10000 Zagreb</item>
    </izvorni_sadrzaj>
    <derivirana_varijabla naziv="DomainObject.Predmet.ProtuStrankaListFormatedWithAdress_1">
      <item>SAVEZ ŠTEDNO-KREDITNIH ZADRUGA, Amruševa 8/1, 10000 Zagreb</item>
    </derivirana_varijabla>
  </DomainObject.Predmet.ProtuStrankaListFormatedWithAdress>
  <DomainObject.Predmet.ProtuStrankaListFormatedWithAdressOIB>
    <izvorni_sadrzaj>
      <item>SAVEZ ŠTEDNO-KREDITNIH ZADRUGA, OIB 73725842521, Amruševa 8/1, 10000 Zagreb</item>
    </izvorni_sadrzaj>
    <derivirana_varijabla naziv="DomainObject.Predmet.ProtuStrankaListFormatedWithAdressOIB_1">
      <item>SAVEZ ŠTEDNO-KREDITNIH ZADRUGA, OIB 73725842521, Amruševa 8/1, 10000 Zagreb</item>
    </derivirana_varijabla>
  </DomainObject.Predmet.ProtuStrankaListFormatedWithAdressOIB>
  <DomainObject.Predmet.ProtuStrankaListNazivFormated>
    <izvorni_sadrzaj>
      <item>SAVEZ ŠTEDNO-KREDITNIH ZADRUGA</item>
    </izvorni_sadrzaj>
    <derivirana_varijabla naziv="DomainObject.Predmet.ProtuStrankaListNazivFormated_1">
      <item>SAVEZ ŠTEDNO-KREDITNIH ZADRUGA</item>
    </derivirana_varijabla>
  </DomainObject.Predmet.ProtuStrankaListNazivFormated>
  <DomainObject.Predmet.ProtuStrankaListNazivFormatedOIB>
    <izvorni_sadrzaj>
      <item>SAVEZ ŠTEDNO-KREDITNIH ZADRUGA, OIB 73725842521</item>
    </izvorni_sadrzaj>
    <derivirana_varijabla naziv="DomainObject.Predmet.ProtuStrankaListNazivFormatedOIB_1">
      <item>SAVEZ ŠTEDNO-KREDITNIH ZADRUGA, OIB 73725842521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ŠTEDNO-KREDITNIH ZADRUGA</izvorni_sadrzaj>
    <derivirana_varijabla naziv="DomainObject.Predmet.ProtustrankaIDrugi_1">SAVEZ ŠTEDNO-KREDITNIH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ŠTEDNO-KREDITNIH ZADRUGA, OIB 73725842521, Amruševa 8/1, 10000 Zagreb</izvorni_sadrzaj>
    <derivirana_varijabla naziv="DomainObject.Predmet.ProtustrankaIDrugiAdressOIB_1">SAVEZ ŠTEDNO-KREDITNIH ZADRUGA, OIB 73725842521, Amruševa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ŠTEDNO-KREDITNIH ZADRUGA</item>
    </izvorni_sadrzaj>
    <derivirana_varijabla naziv="DomainObject.Predmet.SudioniciListNaziv_1">
      <item>FINA Regionalni centar Zagreb</item>
      <item>SAVEZ ŠTEDNO-KREDITNIH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ŠTEDNO-KREDITNIH ZADRUGA, OIB 73725842521, Amruševa 8/1,10000 Zagreb</item>
    </izvorni_sadrzaj>
    <derivirana_varijabla naziv="DomainObject.Predmet.SudioniciListAdressOIB_1">
      <item>FINA Regionalni centar Zagreb, OIB 85821130368, Trg svibanjskih žrtava 1995. 1,10000 Zagreb</item>
      <item>SAVEZ ŠTEDNO-KREDITNIH ZADRUGA, OIB 73725842521, Amruševa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73725842521</item>
    </izvorni_sadrzaj>
    <derivirana_varijabla naziv="DomainObject.Predmet.SudioniciListNazivOIB_1">
      <item>, OIB 85821130368</item>
      <item>, OIB 73725842521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1848</properties:Characters>
  <properties:Lines>46</properties:Lines>
  <properties:Paragraphs>19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2015-12-07T11:56:00Z</cp:lastPrinted>
  <dcterms:modified xmlns:xsi="http://www.w3.org/2001/XMLSchema-instance" xsi:type="dcterms:W3CDTF">2015-12-07T13:39:00Z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