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ef95" w14:paraId="48eef95" w:rsidRDefault="006A4EE5" w:rsidP="006A4EE5" w:rsidR="006A4EE5" w:rsidRPr="001632EE">
      <w:pPr>
        <w:jc w:val="both"/>
        <w15:collapsed w:val="false"/>
        <w:rPr>
          <w:rFonts w:hAnsi="Garamond" w:ascii="Garamond"/>
          <w:b/>
        </w:rPr>
      </w:pPr>
      <w:bookmarkStart w:name="_GoBack" w:id="0"/>
      <w:bookmarkEnd w:id="0"/>
      <w:r w:rsidRPr="001632EE">
        <w:rPr>
          <w:rFonts w:hAnsi="Garamond" w:ascii="Garamond"/>
          <w:b/>
        </w:rPr>
        <w:t>METEOR GRUPA d.o.o. u stečaju</w:t>
      </w:r>
    </w:p>
    <w:p w:rsidRDefault="006A4EE5" w:rsidP="006A4EE5" w:rsidR="006A4EE5">
      <w:pPr>
        <w:jc w:val="both"/>
        <w:rPr>
          <w:rFonts w:hAnsi="Garamond" w:ascii="Garamond"/>
          <w:b/>
        </w:rPr>
      </w:pPr>
      <w:r w:rsidRPr="001632EE">
        <w:rPr>
          <w:rFonts w:hAnsi="Garamond" w:ascii="Garamond"/>
          <w:b/>
        </w:rPr>
        <w:t xml:space="preserve">Varaždin, </w:t>
      </w:r>
      <w:proofErr w:type="spellStart"/>
      <w:r w:rsidRPr="001632EE">
        <w:rPr>
          <w:rFonts w:hAnsi="Garamond" w:ascii="Garamond"/>
          <w:b/>
        </w:rPr>
        <w:t>Optujska</w:t>
      </w:r>
      <w:proofErr w:type="spellEnd"/>
      <w:r w:rsidRPr="001632EE">
        <w:rPr>
          <w:rFonts w:hAnsi="Garamond" w:ascii="Garamond"/>
          <w:b/>
        </w:rPr>
        <w:t xml:space="preserve"> 12</w:t>
      </w:r>
    </w:p>
    <w:p w:rsidRDefault="006A4EE5" w:rsidP="006A4EE5" w:rsidR="006A4EE5" w:rsidRPr="001632EE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>OIB: 09637080512</w:t>
      </w:r>
    </w:p>
    <w:p w:rsidRDefault="006A4EE5" w:rsidP="006A4EE5" w:rsidR="006A4EE5">
      <w:pPr>
        <w:jc w:val="both"/>
        <w:rPr>
          <w:rFonts w:hAnsi="Garamond" w:ascii="Garamond"/>
          <w:b/>
        </w:rPr>
      </w:pPr>
    </w:p>
    <w:p w:rsidRDefault="00673CBE" w:rsidP="006A4EE5" w:rsidR="00673CBE">
      <w:pPr>
        <w:jc w:val="both"/>
        <w:rPr>
          <w:rFonts w:hAnsi="Garamond" w:ascii="Garamond"/>
          <w:b/>
        </w:rPr>
      </w:pPr>
    </w:p>
    <w:p w:rsidRDefault="00B021F5" w:rsidP="006A4EE5" w:rsidR="00B021F5">
      <w:pPr>
        <w:jc w:val="both"/>
        <w:rPr>
          <w:rFonts w:hAnsi="Garamond" w:ascii="Garamond"/>
          <w:b/>
        </w:rPr>
      </w:pPr>
    </w:p>
    <w:p w:rsidRDefault="00B021F5" w:rsidP="006A4EE5" w:rsidR="00B021F5">
      <w:pPr>
        <w:jc w:val="both"/>
        <w:rPr>
          <w:rFonts w:hAnsi="Garamond" w:ascii="Garamond"/>
          <w:b/>
        </w:rPr>
      </w:pPr>
    </w:p>
    <w:p w:rsidRDefault="00673CBE" w:rsidP="006A4EE5" w:rsidR="00673CBE">
      <w:pPr>
        <w:jc w:val="both"/>
        <w:rPr>
          <w:rFonts w:hAnsi="Garamond" w:ascii="Garamond"/>
          <w:b/>
        </w:rPr>
      </w:pPr>
    </w:p>
    <w:p w:rsidRDefault="00673CBE" w:rsidP="006A4EE5" w:rsidR="00673CBE" w:rsidRPr="001632EE">
      <w:pPr>
        <w:jc w:val="both"/>
        <w:rPr>
          <w:rFonts w:hAnsi="Garamond" w:ascii="Garamond"/>
          <w:b/>
        </w:rPr>
      </w:pPr>
    </w:p>
    <w:p w:rsidRDefault="006D5DF5" w:rsidP="006D5DF5" w:rsidR="006A4EE5" w:rsidRPr="001632EE">
      <w:pPr>
        <w:jc w:val="both"/>
        <w:rPr>
          <w:rFonts w:hAnsi="Garamond" w:ascii="Garamond"/>
          <w:b/>
        </w:rPr>
      </w:pP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</w:r>
      <w:r>
        <w:rPr>
          <w:rFonts w:hAnsi="Garamond" w:ascii="Garamond"/>
          <w:b/>
        </w:rPr>
        <w:tab/>
        <w:t xml:space="preserve">                            </w:t>
      </w:r>
      <w:r w:rsidR="006A4EE5" w:rsidRPr="001632EE">
        <w:rPr>
          <w:rFonts w:hAnsi="Garamond" w:ascii="Garamond"/>
          <w:b/>
        </w:rPr>
        <w:t>Broj:  St-74/12</w:t>
      </w:r>
    </w:p>
    <w:p w:rsidRDefault="006A4EE5" w:rsidP="006D5DF5" w:rsidR="006A4EE5" w:rsidRPr="001632EE">
      <w:pPr>
        <w:jc w:val="both"/>
        <w:rPr>
          <w:rFonts w:hAnsi="Garamond" w:ascii="Garamond"/>
          <w:b/>
        </w:rPr>
      </w:pPr>
    </w:p>
    <w:p w:rsidRDefault="006A4EE5" w:rsidP="006D5DF5" w:rsidR="006A4EE5" w:rsidRPr="001632EE">
      <w:pPr>
        <w:jc w:val="both"/>
        <w:rPr>
          <w:rFonts w:hAnsi="Garamond" w:ascii="Garamond"/>
          <w:b/>
        </w:rPr>
      </w:pP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</w:r>
      <w:r w:rsidRPr="001632EE">
        <w:rPr>
          <w:rFonts w:hAnsi="Garamond" w:ascii="Garamond"/>
          <w:b/>
        </w:rPr>
        <w:tab/>
        <w:t>TRGOVAČKI SUD U VARAŽDINU</w:t>
      </w:r>
    </w:p>
    <w:p w:rsidRDefault="006A4EE5" w:rsidP="006A4EE5" w:rsidR="006A4EE5" w:rsidRPr="001632EE">
      <w:pPr>
        <w:jc w:val="both"/>
        <w:rPr>
          <w:rFonts w:hAnsi="Garamond" w:ascii="Garamond"/>
          <w:b/>
        </w:rPr>
      </w:pPr>
    </w:p>
    <w:p w:rsidRDefault="006A4EE5" w:rsidP="006A4EE5" w:rsidR="006A4EE5" w:rsidRPr="001632EE">
      <w:pPr>
        <w:pStyle w:val="Naslov1"/>
        <w:rPr>
          <w:rFonts w:hAnsi="Garamond" w:ascii="Garamond"/>
        </w:rPr>
      </w:pPr>
      <w:r w:rsidRPr="001632EE">
        <w:rPr>
          <w:rFonts w:hAnsi="Garamond" w:ascii="Garamond"/>
        </w:rPr>
        <w:t xml:space="preserve">Predmet: </w:t>
      </w:r>
      <w:r w:rsidR="00BE575C">
        <w:rPr>
          <w:rFonts w:hAnsi="Garamond" w:ascii="Garamond"/>
        </w:rPr>
        <w:t>9</w:t>
      </w:r>
      <w:r w:rsidRPr="001632EE">
        <w:rPr>
          <w:rFonts w:hAnsi="Garamond" w:ascii="Garamond"/>
        </w:rPr>
        <w:t>. DJELOMIČNA DIOBA</w:t>
      </w:r>
    </w:p>
    <w:p w:rsidRDefault="006A4EE5" w:rsidP="006A4EE5" w:rsidR="006A4EE5">
      <w:pPr>
        <w:jc w:val="both"/>
        <w:rPr>
          <w:rFonts w:hAnsi="Garamond" w:ascii="Garamond"/>
        </w:rPr>
      </w:pPr>
    </w:p>
    <w:p w:rsidRDefault="00B021F5" w:rsidP="006A4EE5" w:rsidR="00B021F5" w:rsidRPr="001632EE">
      <w:pPr>
        <w:jc w:val="both"/>
        <w:rPr>
          <w:rFonts w:hAnsi="Garamond" w:ascii="Garamond"/>
        </w:rPr>
      </w:pPr>
    </w:p>
    <w:p w:rsidRDefault="006A4EE5" w:rsidP="00E6124A" w:rsidR="006A4EE5" w:rsidRPr="00E92EFF">
      <w:pPr>
        <w:tabs>
          <w:tab w:pos="0" w:val="left"/>
        </w:tabs>
        <w:jc w:val="both"/>
      </w:pPr>
      <w:r w:rsidRPr="00E92EFF">
        <w:t xml:space="preserve">U stečajnom postupku St-74/12 nad stečajnim dužnikom METEOR GRUPA d.o.o. u stečaju, Varaždin, </w:t>
      </w:r>
      <w:proofErr w:type="spellStart"/>
      <w:r w:rsidRPr="00E92EFF">
        <w:t>Optujska</w:t>
      </w:r>
      <w:proofErr w:type="spellEnd"/>
      <w:r w:rsidRPr="00E92EFF">
        <w:t xml:space="preserve"> 12, stečajna upraviteljica  na temelju odluke Odbora vjerovnika od </w:t>
      </w:r>
      <w:r w:rsidR="00BE575C">
        <w:t>7. ožujka</w:t>
      </w:r>
      <w:r w:rsidRPr="00E92EFF">
        <w:t xml:space="preserve">  201</w:t>
      </w:r>
      <w:r w:rsidR="00BE575C">
        <w:t>8. godine, objavljuje 9</w:t>
      </w:r>
      <w:r w:rsidRPr="00E92EFF">
        <w:t>.   djelomičnu diobu za namirenje stečajnih vjerovnika prvog višeg isplatnog reda.</w:t>
      </w:r>
    </w:p>
    <w:p w:rsidRDefault="006A4EE5" w:rsidP="00E92EFF" w:rsidR="00E92EFF">
      <w:pPr>
        <w:jc w:val="both"/>
      </w:pPr>
      <w:r w:rsidRPr="00E92EFF">
        <w:tab/>
      </w:r>
    </w:p>
    <w:p w:rsidRDefault="006A4EE5" w:rsidP="00E92EFF" w:rsidR="00E6124A">
      <w:pPr>
        <w:jc w:val="both"/>
      </w:pPr>
      <w:r w:rsidRPr="00E92EFF">
        <w:t xml:space="preserve">Priznate tražbine  stečajnih vjerovnika prvog višeg isplatnog reda utvrđene su u ukupnom iznosu od 11.988.239,63 kn. </w:t>
      </w:r>
      <w:r w:rsidR="00E92EFF" w:rsidRPr="00E92EFF">
        <w:t xml:space="preserve">Tražbine stečajnih vjerovnika koje su izvršenom </w:t>
      </w:r>
      <w:r w:rsidR="00BE575C">
        <w:t>8</w:t>
      </w:r>
      <w:r w:rsidR="00E92EFF" w:rsidRPr="00E92EFF">
        <w:t>. djelomičnom diobom u cijelosti ispla</w:t>
      </w:r>
      <w:r w:rsidR="00E6124A">
        <w:t xml:space="preserve">ćene iznose 1.721.326,44 kn, te prilikom </w:t>
      </w:r>
      <w:r w:rsidR="00BE575C">
        <w:t>9</w:t>
      </w:r>
      <w:r w:rsidR="00E6124A">
        <w:t xml:space="preserve">. djelomične diobe te tražbine nisu uzete u obzir. </w:t>
      </w:r>
    </w:p>
    <w:p w:rsidRDefault="00E6124A" w:rsidP="00E92EFF" w:rsidR="00E6124A">
      <w:pPr>
        <w:jc w:val="both"/>
      </w:pPr>
    </w:p>
    <w:p w:rsidRDefault="00E6124A" w:rsidP="00E92EFF" w:rsidR="00E6124A">
      <w:pPr>
        <w:jc w:val="both"/>
      </w:pPr>
      <w:r>
        <w:t xml:space="preserve">Kod </w:t>
      </w:r>
      <w:r w:rsidR="00BE575C">
        <w:t>9</w:t>
      </w:r>
      <w:r>
        <w:t xml:space="preserve">. djelomične diobe , uzete su u obzir tražbine stečajnih vjerovnika 1. višeg isplatnog reda u ukupnom iznosu od </w:t>
      </w:r>
      <w:r w:rsidR="00673CBE">
        <w:t xml:space="preserve">10.266.913,19 kn. Prema diobenom popisu </w:t>
      </w:r>
      <w:r w:rsidR="00BE575C">
        <w:t>9</w:t>
      </w:r>
      <w:r w:rsidR="00673CBE">
        <w:t xml:space="preserve">. djelomične, stečajnim vjerovnicima 1. višeg isplatnog reda isplatit će se </w:t>
      </w:r>
      <w:r w:rsidR="00BE575C">
        <w:t>23,38</w:t>
      </w:r>
      <w:r w:rsidR="00673CBE">
        <w:t xml:space="preserve"> % od navedenog  iznosa tražbina koje se kod diobe uzimaju u obzir, što ukupno iznosi </w:t>
      </w:r>
      <w:r w:rsidR="00BE575C">
        <w:t>2.400.000,00</w:t>
      </w:r>
      <w:r w:rsidR="00673CBE">
        <w:t xml:space="preserve"> kn. </w:t>
      </w:r>
    </w:p>
    <w:p w:rsidRDefault="00E6124A" w:rsidP="00E92EFF" w:rsidR="00E6124A">
      <w:pPr>
        <w:jc w:val="both"/>
      </w:pPr>
    </w:p>
    <w:p w:rsidRDefault="003C68A2" w:rsidP="006A4EE5" w:rsidR="003C68A2">
      <w:pPr>
        <w:jc w:val="center"/>
        <w:rPr>
          <w:rFonts w:hAnsi="Garamond" w:ascii="Garamond"/>
          <w:b/>
          <w:bCs/>
        </w:rPr>
      </w:pPr>
    </w:p>
    <w:p w:rsidRDefault="006A4EE5" w:rsidP="006A4EE5" w:rsidR="006A4EE5" w:rsidRPr="001632EE">
      <w:pPr>
        <w:jc w:val="center"/>
        <w:rPr>
          <w:rFonts w:hAnsi="Garamond" w:ascii="Garamond"/>
          <w:b/>
          <w:bCs/>
        </w:rPr>
      </w:pPr>
      <w:r w:rsidRPr="001632EE">
        <w:rPr>
          <w:rFonts w:hAnsi="Garamond" w:ascii="Garamond"/>
          <w:b/>
          <w:bCs/>
        </w:rPr>
        <w:t>DIOBNI POPIS</w:t>
      </w:r>
      <w:r w:rsidR="00673CBE">
        <w:rPr>
          <w:rFonts w:hAnsi="Garamond" w:ascii="Garamond"/>
          <w:b/>
          <w:bCs/>
        </w:rPr>
        <w:t xml:space="preserve"> </w:t>
      </w:r>
      <w:r w:rsidR="002D3238">
        <w:rPr>
          <w:rFonts w:hAnsi="Garamond" w:ascii="Garamond"/>
          <w:b/>
          <w:bCs/>
        </w:rPr>
        <w:t>9</w:t>
      </w:r>
      <w:r w:rsidR="00673CBE">
        <w:rPr>
          <w:rFonts w:hAnsi="Garamond" w:ascii="Garamond"/>
          <w:b/>
          <w:bCs/>
        </w:rPr>
        <w:t>. DJELOMIČNE DIOBE</w:t>
      </w:r>
      <w:r w:rsidRPr="001632EE">
        <w:rPr>
          <w:rFonts w:hAnsi="Garamond" w:ascii="Garamond"/>
          <w:b/>
          <w:bCs/>
        </w:rPr>
        <w:t>:</w:t>
      </w:r>
    </w:p>
    <w:p w:rsidRDefault="006A4EE5" w:rsidP="006A4EE5" w:rsidR="006A4EE5" w:rsidRPr="001632EE">
      <w:pPr>
        <w:jc w:val="both"/>
        <w:rPr>
          <w:rFonts w:hAnsi="Garamond" w:ascii="Garamond"/>
        </w:rPr>
      </w:pPr>
    </w:p>
    <w:p w:rsidRDefault="00660833" w:rsidR="00660833"/>
    <w:tbl>
      <w:tblPr>
        <w:tblW w:type="dxa" w:w="8135"/>
        <w:tblInd w:type="dxa" w:w="93"/>
        <w:tblLook w:val="0000" w:noVBand="0" w:noHBand="0" w:lastColumn="0" w:firstColumn="0" w:lastRow="0" w:firstRow="0"/>
      </w:tblPr>
      <w:tblGrid>
        <w:gridCol w:w="3596"/>
        <w:gridCol w:w="1659"/>
        <w:gridCol w:w="1440"/>
        <w:gridCol w:w="1440"/>
      </w:tblGrid>
      <w:tr w:rsidR="008E5EB8">
        <w:trPr>
          <w:trHeight w:val="630"/>
        </w:trPr>
        <w:tc>
          <w:tcPr>
            <w:tcW w:type="dxa" w:w="359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Ime i prezime/</w:t>
            </w:r>
          </w:p>
        </w:tc>
        <w:tc>
          <w:tcPr>
            <w:tcW w:type="dxa" w:w="165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Utvrđene tražbine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  do sada isplaćeno</w:t>
            </w:r>
          </w:p>
        </w:tc>
        <w:tc>
          <w:tcPr>
            <w:tcW w:type="dxa" w:w="144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E5EB8" w:rsidR="008E5EB8" w:rsidRPr="00975220">
            <w:pPr>
              <w:rPr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 </w:t>
            </w:r>
            <w:r w:rsidRPr="00975220">
              <w:rPr>
                <w:sz w:val="20"/>
                <w:szCs w:val="20"/>
              </w:rPr>
              <w:t>Za isplatu po 9. diobi</w:t>
            </w:r>
          </w:p>
        </w:tc>
      </w:tr>
      <w:tr w:rsidR="008E5EB8">
        <w:trPr>
          <w:trHeight w:val="48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bruto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E5EB8" w:rsidP="00975220" w:rsidR="008E5EB8" w:rsidRPr="00975220">
            <w:pPr>
              <w:jc w:val="center"/>
              <w:rPr>
                <w:sz w:val="20"/>
                <w:szCs w:val="20"/>
              </w:rPr>
            </w:pPr>
            <w:r w:rsidRPr="00975220">
              <w:rPr>
                <w:sz w:val="20"/>
                <w:szCs w:val="20"/>
              </w:rPr>
              <w:t>bruto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8E5EB8" w:rsidP="00975220" w:rsidR="008E5EB8" w:rsidRPr="00975220">
            <w:pPr>
              <w:jc w:val="center"/>
              <w:rPr>
                <w:sz w:val="20"/>
                <w:szCs w:val="20"/>
              </w:rPr>
            </w:pPr>
            <w:r w:rsidRPr="00975220">
              <w:rPr>
                <w:sz w:val="20"/>
                <w:szCs w:val="20"/>
              </w:rPr>
              <w:t>bruto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Bačan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Josip, </w:t>
            </w:r>
            <w:proofErr w:type="spellStart"/>
            <w:r>
              <w:rPr>
                <w:color w:val="000000"/>
                <w:sz w:val="20"/>
                <w:szCs w:val="20"/>
              </w:rPr>
              <w:t>R.Končara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33, Nova </w:t>
            </w:r>
            <w:proofErr w:type="spellStart"/>
            <w:r>
              <w:rPr>
                <w:color w:val="000000"/>
                <w:sz w:val="20"/>
                <w:szCs w:val="20"/>
              </w:rPr>
              <w:t>Ves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Petrijanečka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10628,92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10.628,92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Bahunek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Zoran, </w:t>
            </w:r>
            <w:proofErr w:type="spellStart"/>
            <w:r>
              <w:rPr>
                <w:color w:val="000000"/>
                <w:sz w:val="20"/>
                <w:szCs w:val="20"/>
              </w:rPr>
              <w:t>K.Tomislava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49, Varaždinske Toplice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6424,23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6.424,23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Baranja Damir, </w:t>
            </w:r>
            <w:proofErr w:type="spellStart"/>
            <w:r>
              <w:rPr>
                <w:color w:val="000000"/>
                <w:sz w:val="20"/>
                <w:szCs w:val="20"/>
              </w:rPr>
              <w:t>Halić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35, Varaždin </w:t>
            </w:r>
            <w:proofErr w:type="spellStart"/>
            <w:r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41064,11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41.064,11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Bartolec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Željko, </w:t>
            </w:r>
            <w:proofErr w:type="spellStart"/>
            <w:r>
              <w:rPr>
                <w:color w:val="000000"/>
                <w:sz w:val="20"/>
                <w:szCs w:val="20"/>
              </w:rPr>
              <w:t>Čolje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Viktora 134, Ključ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7400,12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7.400,12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Barulek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Karlo, Vinogradska 24, </w:t>
            </w:r>
            <w:proofErr w:type="spellStart"/>
            <w:r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14971,7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14.971,70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Barulek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Marijan, </w:t>
            </w:r>
            <w:proofErr w:type="spellStart"/>
            <w:r>
              <w:rPr>
                <w:color w:val="000000"/>
                <w:sz w:val="20"/>
                <w:szCs w:val="20"/>
              </w:rPr>
              <w:t>K.Zvonimira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18, </w:t>
            </w:r>
            <w:proofErr w:type="spellStart"/>
            <w:r>
              <w:rPr>
                <w:color w:val="000000"/>
                <w:sz w:val="20"/>
                <w:szCs w:val="20"/>
              </w:rPr>
              <w:t>Lužan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Biškupečki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29520,82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29.520,82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Begović Milan, </w:t>
            </w:r>
            <w:proofErr w:type="spellStart"/>
            <w:r>
              <w:rPr>
                <w:color w:val="000000"/>
                <w:sz w:val="20"/>
                <w:szCs w:val="20"/>
              </w:rPr>
              <w:t>Podmelnica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44, </w:t>
            </w:r>
            <w:proofErr w:type="spellStart"/>
            <w:r>
              <w:rPr>
                <w:color w:val="000000"/>
                <w:sz w:val="20"/>
                <w:szCs w:val="20"/>
              </w:rPr>
              <w:t>Podmelnica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12066,28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12.066,28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Benčić Mirko, </w:t>
            </w:r>
            <w:proofErr w:type="spellStart"/>
            <w:r>
              <w:rPr>
                <w:color w:val="000000"/>
                <w:sz w:val="20"/>
                <w:szCs w:val="20"/>
              </w:rPr>
              <w:t>Banjšćina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24, Varaždin </w:t>
            </w: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Breg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28306,63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28.306,63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Bešvir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Božidar, </w:t>
            </w:r>
            <w:proofErr w:type="spellStart"/>
            <w:r>
              <w:rPr>
                <w:color w:val="000000"/>
                <w:sz w:val="20"/>
                <w:szCs w:val="20"/>
              </w:rPr>
              <w:t>Vinička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38, </w:t>
            </w:r>
            <w:proofErr w:type="spellStart"/>
            <w:r>
              <w:rPr>
                <w:color w:val="000000"/>
                <w:sz w:val="20"/>
                <w:szCs w:val="20"/>
              </w:rPr>
              <w:t>Marčan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15925,3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15.925,30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Biškup Josip, </w:t>
            </w:r>
            <w:proofErr w:type="spellStart"/>
            <w:r>
              <w:rPr>
                <w:color w:val="000000"/>
                <w:sz w:val="20"/>
                <w:szCs w:val="20"/>
              </w:rPr>
              <w:t>Završje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173, </w:t>
            </w:r>
            <w:proofErr w:type="spellStart"/>
            <w:r>
              <w:rPr>
                <w:color w:val="000000"/>
                <w:sz w:val="20"/>
                <w:szCs w:val="20"/>
              </w:rPr>
              <w:t>Završje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Podbelsko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14393,37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14.393,37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Blažanović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Štefano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S.Radića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65, Vinica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7902,68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7.902,68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Blaži Ivan, Radnička 37a, </w:t>
            </w:r>
            <w:proofErr w:type="spellStart"/>
            <w:r>
              <w:rPr>
                <w:color w:val="000000"/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10064,12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10.064,12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Bolčević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Ivan, Gornja Voća 113, Gornja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12361,2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12.361,20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Bolčević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Josip, Gornja Voća 113a, Gornja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26597,53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25.698,25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899,28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Bolčević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Velko</w:t>
            </w:r>
            <w:proofErr w:type="spellEnd"/>
            <w:r>
              <w:rPr>
                <w:color w:val="000000"/>
                <w:sz w:val="20"/>
                <w:szCs w:val="20"/>
              </w:rPr>
              <w:t>, Donja Voća 65, Donja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20780,89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20.780,89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Borščak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Ivica, Poljska 7, </w:t>
            </w:r>
            <w:proofErr w:type="spellStart"/>
            <w:r>
              <w:rPr>
                <w:color w:val="000000"/>
                <w:sz w:val="20"/>
                <w:szCs w:val="20"/>
              </w:rPr>
              <w:t>Črešnjevo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33275,34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33.275,34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Bregović Zlatko, Peščenica </w:t>
            </w:r>
            <w:proofErr w:type="spellStart"/>
            <w:r>
              <w:rPr>
                <w:color w:val="000000"/>
                <w:sz w:val="20"/>
                <w:szCs w:val="20"/>
              </w:rPr>
              <w:t>Vinička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30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23777,01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23.777,01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Brežnjak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Benjamin, </w:t>
            </w:r>
            <w:proofErr w:type="spellStart"/>
            <w:r>
              <w:rPr>
                <w:color w:val="000000"/>
                <w:sz w:val="20"/>
                <w:szCs w:val="20"/>
              </w:rPr>
              <w:t>Margečan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68, </w:t>
            </w:r>
            <w:proofErr w:type="spellStart"/>
            <w:r>
              <w:rPr>
                <w:color w:val="000000"/>
                <w:sz w:val="20"/>
                <w:szCs w:val="20"/>
              </w:rPr>
              <w:t>Margečan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20917,6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20.917,60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Brlić Dario, Istarska 43,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13274,4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13.274,40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Brljak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Boris, Kutnjak 93, </w:t>
            </w:r>
            <w:proofErr w:type="spellStart"/>
            <w:r>
              <w:rPr>
                <w:color w:val="000000"/>
                <w:sz w:val="20"/>
                <w:szCs w:val="20"/>
              </w:rPr>
              <w:t>Legrad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7491,99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7.491,99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Copak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Darko, Osječka 39b, Radovan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18770,03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12.874,03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4.388,43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Copak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Goran, Školska 5, </w:t>
            </w:r>
            <w:proofErr w:type="spellStart"/>
            <w:r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5030,83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3.856,63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1.174,20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Cvek Božidar, </w:t>
            </w:r>
            <w:proofErr w:type="spellStart"/>
            <w:r>
              <w:rPr>
                <w:color w:val="000000"/>
                <w:sz w:val="20"/>
                <w:szCs w:val="20"/>
              </w:rPr>
              <w:t>Knegingradska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45, G" w:name="ProductID"/>
              </w:smartTagPr>
              <w:r>
                <w:rPr>
                  <w:color w:val="000000"/>
                  <w:sz w:val="20"/>
                  <w:szCs w:val="20"/>
                </w:rPr>
                <w:t xml:space="preserve">45, </w:t>
              </w:r>
              <w:proofErr w:type="spellStart"/>
              <w:r>
                <w:rPr>
                  <w:color w:val="000000"/>
                  <w:sz w:val="20"/>
                  <w:szCs w:val="20"/>
                </w:rPr>
                <w:t>G</w:t>
              </w:r>
            </w:smartTag>
            <w:r>
              <w:rPr>
                <w:color w:val="000000"/>
                <w:sz w:val="20"/>
                <w:szCs w:val="20"/>
              </w:rPr>
              <w:t>.Kneginec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13402,77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13.402,77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Cvek Ivan, </w:t>
            </w:r>
            <w:proofErr w:type="spellStart"/>
            <w:r>
              <w:rPr>
                <w:color w:val="000000"/>
                <w:sz w:val="20"/>
                <w:szCs w:val="20"/>
              </w:rPr>
              <w:t>Knegingradska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9, G" w:name="ProductID"/>
              </w:smartTagPr>
              <w:r>
                <w:rPr>
                  <w:color w:val="000000"/>
                  <w:sz w:val="20"/>
                  <w:szCs w:val="20"/>
                </w:rPr>
                <w:t xml:space="preserve">9, </w:t>
              </w:r>
              <w:proofErr w:type="spellStart"/>
              <w:r>
                <w:rPr>
                  <w:color w:val="000000"/>
                  <w:sz w:val="20"/>
                  <w:szCs w:val="20"/>
                </w:rPr>
                <w:t>G</w:t>
              </w:r>
            </w:smartTag>
            <w:r>
              <w:rPr>
                <w:color w:val="000000"/>
                <w:sz w:val="20"/>
                <w:szCs w:val="20"/>
              </w:rPr>
              <w:t>.Kneginec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18040,53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16.884,00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1.156,53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Čiček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Marko, Ivanečko Naselje 31, Ivanec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14577,6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14.577,60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Čikan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Dragutin, </w:t>
            </w:r>
            <w:proofErr w:type="spellStart"/>
            <w:r>
              <w:rPr>
                <w:color w:val="000000"/>
                <w:sz w:val="20"/>
                <w:szCs w:val="20"/>
              </w:rPr>
              <w:t>Maruševec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111, </w:t>
            </w:r>
            <w:proofErr w:type="spellStart"/>
            <w:r>
              <w:rPr>
                <w:color w:val="000000"/>
                <w:sz w:val="20"/>
                <w:szCs w:val="20"/>
              </w:rPr>
              <w:t>Maruševec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8000</w:t>
            </w:r>
            <w:r w:rsidR="00FE0F4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5.952,80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1.870,40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Črepinko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Božo, Plitvička 59, </w:t>
            </w:r>
            <w:proofErr w:type="spellStart"/>
            <w:r>
              <w:rPr>
                <w:color w:val="000000"/>
                <w:sz w:val="20"/>
                <w:szCs w:val="20"/>
              </w:rPr>
              <w:t>Šemovec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11028</w:t>
            </w:r>
            <w:r w:rsidR="00FE0F4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11.028,00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Čižmešija Alojz, Međim. čete 10, </w:t>
            </w:r>
            <w:proofErr w:type="spellStart"/>
            <w:r>
              <w:rPr>
                <w:color w:val="000000"/>
                <w:sz w:val="20"/>
                <w:szCs w:val="20"/>
              </w:rPr>
              <w:t>D.Dubrava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6441,62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6.441,62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Divjak Jurica, </w:t>
            </w:r>
            <w:proofErr w:type="spellStart"/>
            <w:r>
              <w:rPr>
                <w:color w:val="000000"/>
                <w:sz w:val="20"/>
                <w:szCs w:val="20"/>
              </w:rPr>
              <w:t>F.Bobića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55, Nova </w:t>
            </w:r>
            <w:proofErr w:type="spellStart"/>
            <w:r>
              <w:rPr>
                <w:color w:val="000000"/>
                <w:sz w:val="20"/>
                <w:szCs w:val="20"/>
              </w:rPr>
              <w:t>Ves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Petrijanečka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4734,99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4.734,99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Durlen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Andrija, </w:t>
            </w:r>
            <w:proofErr w:type="spellStart"/>
            <w:r>
              <w:rPr>
                <w:color w:val="000000"/>
                <w:sz w:val="20"/>
                <w:szCs w:val="20"/>
              </w:rPr>
              <w:t>M.Erpenja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14a, Krapinske Toplice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11476,05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11.476,05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Eršeg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Nikola, </w:t>
            </w:r>
            <w:proofErr w:type="spellStart"/>
            <w:r>
              <w:rPr>
                <w:color w:val="000000"/>
                <w:sz w:val="20"/>
                <w:szCs w:val="20"/>
              </w:rPr>
              <w:t>V.Nazora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24. </w:t>
            </w:r>
            <w:proofErr w:type="spellStart"/>
            <w:r>
              <w:rPr>
                <w:color w:val="000000"/>
                <w:sz w:val="20"/>
                <w:szCs w:val="20"/>
              </w:rPr>
              <w:t>Tomaševec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Biškupečki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12872,56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12.872,56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Fočić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Ivica, </w:t>
            </w:r>
            <w:proofErr w:type="spellStart"/>
            <w:r>
              <w:rPr>
                <w:color w:val="000000"/>
                <w:sz w:val="20"/>
                <w:szCs w:val="20"/>
              </w:rPr>
              <w:t>Kupjačka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7, Zagreb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5123,62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5.123,62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Fotes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Damir, Dravska 19,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7538,21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7.538,21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Fadiga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Boris, Varaždinska ulica 191, Gornje Vratno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12818,27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12.818,27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Geček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Stjepan, Varaždinska 11, </w:t>
            </w:r>
            <w:proofErr w:type="spellStart"/>
            <w:r>
              <w:rPr>
                <w:color w:val="000000"/>
                <w:sz w:val="20"/>
                <w:szCs w:val="20"/>
              </w:rPr>
              <w:t>Sudovec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24964,52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24.584,06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380,46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Grgić Pero, Gornje </w:t>
            </w:r>
            <w:proofErr w:type="spellStart"/>
            <w:r>
              <w:rPr>
                <w:color w:val="000000"/>
                <w:sz w:val="20"/>
                <w:szCs w:val="20"/>
              </w:rPr>
              <w:t>Makojišće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101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25084,64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24.661,73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Hiseni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Damir, Dravska 19,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17259,38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17.259,38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Hižar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Božidar, Radovan 53, Radovan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9497,94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9.497,94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Horvat Igor, Toplička 209, Turčin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17385,2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17.385,20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Horvat Mario, </w:t>
            </w:r>
            <w:proofErr w:type="spellStart"/>
            <w:r>
              <w:rPr>
                <w:color w:val="000000"/>
                <w:sz w:val="20"/>
                <w:szCs w:val="20"/>
              </w:rPr>
              <w:t>N.Tesle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9, Donji </w:t>
            </w:r>
            <w:proofErr w:type="spellStart"/>
            <w:r>
              <w:rPr>
                <w:color w:val="000000"/>
                <w:sz w:val="20"/>
                <w:szCs w:val="20"/>
              </w:rPr>
              <w:t>Vidovec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14417,6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14.417,60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Horvatić Božidar, </w:t>
            </w:r>
            <w:proofErr w:type="spellStart"/>
            <w:r>
              <w:rPr>
                <w:color w:val="000000"/>
                <w:sz w:val="20"/>
                <w:szCs w:val="20"/>
              </w:rPr>
              <w:t>S.Radića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16, </w:t>
            </w:r>
            <w:proofErr w:type="spellStart"/>
            <w:r>
              <w:rPr>
                <w:color w:val="000000"/>
                <w:sz w:val="20"/>
                <w:szCs w:val="20"/>
              </w:rPr>
              <w:t>Lužan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31661,2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31.661,20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Hozjan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Damir, Toplička 85, Gornji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10671,86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10.671,86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Hrnčić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Dario, </w:t>
            </w:r>
            <w:proofErr w:type="spellStart"/>
            <w:r>
              <w:rPr>
                <w:color w:val="000000"/>
                <w:sz w:val="20"/>
                <w:szCs w:val="20"/>
              </w:rPr>
              <w:t>A.Mihanovića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15, </w:t>
            </w:r>
            <w:proofErr w:type="spellStart"/>
            <w:r>
              <w:rPr>
                <w:color w:val="000000"/>
                <w:sz w:val="20"/>
                <w:szCs w:val="20"/>
              </w:rPr>
              <w:t>Križovljan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Radovečki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8815,19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8.815,19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Hrženjak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Branko, Trg Pavla Štosa 6,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18134,47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18.134,47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Jamnik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Tomica</w:t>
            </w:r>
            <w:proofErr w:type="spellEnd"/>
            <w:r>
              <w:rPr>
                <w:color w:val="000000"/>
                <w:sz w:val="20"/>
                <w:szCs w:val="20"/>
              </w:rPr>
              <w:t>, Varaždinska 4, Cestica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31773,01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31.773,01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Jovan Zdravko, </w:t>
            </w:r>
            <w:proofErr w:type="spellStart"/>
            <w:r>
              <w:rPr>
                <w:color w:val="000000"/>
                <w:sz w:val="20"/>
                <w:szCs w:val="20"/>
              </w:rPr>
              <w:t>F.Bobića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83, Nova </w:t>
            </w:r>
            <w:proofErr w:type="spellStart"/>
            <w:r>
              <w:rPr>
                <w:color w:val="000000"/>
                <w:sz w:val="20"/>
                <w:szCs w:val="20"/>
              </w:rPr>
              <w:t>Ves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10709,88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10.709,88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Kaniški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Robert, </w:t>
            </w:r>
            <w:proofErr w:type="spellStart"/>
            <w:r>
              <w:rPr>
                <w:color w:val="000000"/>
                <w:sz w:val="20"/>
                <w:szCs w:val="20"/>
              </w:rPr>
              <w:t>Knegingradska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24, Gornji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8705,25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8.705,25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Kelemen Dragan, Cerje </w:t>
            </w:r>
            <w:proofErr w:type="spellStart"/>
            <w:r>
              <w:rPr>
                <w:color w:val="000000"/>
                <w:sz w:val="20"/>
                <w:szCs w:val="20"/>
              </w:rPr>
              <w:t>Nebojse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87, </w:t>
            </w:r>
            <w:proofErr w:type="spellStart"/>
            <w:r>
              <w:rPr>
                <w:color w:val="000000"/>
                <w:sz w:val="20"/>
                <w:szCs w:val="20"/>
              </w:rPr>
              <w:t>Maruševec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32887,72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32.887,72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Kerovec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Ivan, Novi </w:t>
            </w:r>
            <w:proofErr w:type="spellStart"/>
            <w:r>
              <w:rPr>
                <w:color w:val="000000"/>
                <w:sz w:val="20"/>
                <w:szCs w:val="20"/>
              </w:rPr>
              <w:t>Brodec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11, Mursko Središće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8152,93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8.152,93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Klekar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Franjo, </w:t>
            </w:r>
            <w:proofErr w:type="spellStart"/>
            <w:r>
              <w:rPr>
                <w:color w:val="000000"/>
                <w:sz w:val="20"/>
                <w:szCs w:val="20"/>
              </w:rPr>
              <w:t>Hrastovljan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141, </w:t>
            </w:r>
            <w:proofErr w:type="spellStart"/>
            <w:r>
              <w:rPr>
                <w:color w:val="000000"/>
                <w:sz w:val="20"/>
                <w:szCs w:val="20"/>
              </w:rPr>
              <w:t>D.Martijanec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21050,12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14.378,73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4.921,52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Kokot Stjepan, Donja Voća 229, Donja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36859,08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33.682,08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3.177,00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Kontek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Mladen, </w:t>
            </w:r>
            <w:proofErr w:type="spellStart"/>
            <w:r>
              <w:rPr>
                <w:color w:val="000000"/>
                <w:sz w:val="20"/>
                <w:szCs w:val="20"/>
              </w:rPr>
              <w:t>R.Boškovića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20, </w:t>
            </w:r>
            <w:proofErr w:type="spellStart"/>
            <w:r>
              <w:rPr>
                <w:color w:val="000000"/>
                <w:sz w:val="20"/>
                <w:szCs w:val="20"/>
              </w:rPr>
              <w:t>Hrašćica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5851,66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5.851,66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Kornet Trpimir, Trg Matije Gupca 13, Vinica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28975,51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28.975,51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Korpar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Zoran, Petra Zrinskog 40, </w:t>
            </w:r>
            <w:proofErr w:type="spellStart"/>
            <w:r>
              <w:rPr>
                <w:color w:val="000000"/>
                <w:sz w:val="20"/>
                <w:szCs w:val="20"/>
              </w:rPr>
              <w:t>Pušćine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7483,11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7.483,11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Kosec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Ivana, </w:t>
            </w:r>
            <w:proofErr w:type="spellStart"/>
            <w:r>
              <w:rPr>
                <w:color w:val="000000"/>
                <w:sz w:val="20"/>
                <w:szCs w:val="20"/>
              </w:rPr>
              <w:t>V.Nazora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3, </w:t>
            </w:r>
            <w:proofErr w:type="spellStart"/>
            <w:r>
              <w:rPr>
                <w:color w:val="000000"/>
                <w:sz w:val="20"/>
                <w:szCs w:val="20"/>
              </w:rPr>
              <w:t>Trnovec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Bartolovečki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33817,22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33.817,22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Kostanjevec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Nikola, Boškovićeva 28,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8507,1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6.144,09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1.988,96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Košćak Kristijan, Vinogradska 39, </w:t>
            </w:r>
            <w:proofErr w:type="spellStart"/>
            <w:r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2145,6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2.145,60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Kovač Nikola, D.M.Dvoršćak 51,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5390,26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5.390,26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Kovačić Marijan, Trg Matije Gupca 3, Vinica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20755,25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20.755,25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Kovačić Mario, Istarska 43,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12648,53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12.648,53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Kovačić Martin, </w:t>
            </w:r>
            <w:proofErr w:type="spellStart"/>
            <w:r>
              <w:rPr>
                <w:color w:val="000000"/>
                <w:sz w:val="20"/>
                <w:szCs w:val="20"/>
              </w:rPr>
              <w:t>Vinička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Gornje Vratno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7270,36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6.258,96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1.011,40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Kraljić Ladislav, </w:t>
            </w:r>
            <w:proofErr w:type="spellStart"/>
            <w:r>
              <w:rPr>
                <w:color w:val="000000"/>
                <w:sz w:val="20"/>
                <w:szCs w:val="20"/>
              </w:rPr>
              <w:t>Vrtlinovec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27, </w:t>
            </w:r>
            <w:proofErr w:type="spellStart"/>
            <w:r>
              <w:rPr>
                <w:color w:val="000000"/>
                <w:sz w:val="20"/>
                <w:szCs w:val="20"/>
              </w:rPr>
              <w:t>Vrtlinovec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21407,56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21.407,56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Kukan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Miroslav, </w:t>
            </w:r>
            <w:proofErr w:type="spellStart"/>
            <w:r>
              <w:rPr>
                <w:color w:val="000000"/>
                <w:sz w:val="20"/>
                <w:szCs w:val="20"/>
              </w:rPr>
              <w:t>Blažekova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37, </w:t>
            </w:r>
            <w:proofErr w:type="spellStart"/>
            <w:r>
              <w:rPr>
                <w:color w:val="000000"/>
                <w:sz w:val="20"/>
                <w:szCs w:val="20"/>
              </w:rPr>
              <w:t>Svibovec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Podravski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17038,46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17.038,46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Levanić Emil, </w:t>
            </w:r>
            <w:proofErr w:type="spellStart"/>
            <w:r>
              <w:rPr>
                <w:color w:val="000000"/>
                <w:sz w:val="20"/>
                <w:szCs w:val="20"/>
              </w:rPr>
              <w:t>B.Radić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132, </w:t>
            </w:r>
            <w:proofErr w:type="spellStart"/>
            <w:r>
              <w:rPr>
                <w:color w:val="000000"/>
                <w:sz w:val="20"/>
                <w:szCs w:val="20"/>
              </w:rPr>
              <w:t>Strmec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Podravski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32707,88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32.707,88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Levatić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Siniša, </w:t>
            </w:r>
            <w:proofErr w:type="spellStart"/>
            <w:r>
              <w:rPr>
                <w:color w:val="000000"/>
                <w:sz w:val="20"/>
                <w:szCs w:val="20"/>
              </w:rPr>
              <w:t>Halić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11, Varaždin </w:t>
            </w:r>
            <w:proofErr w:type="spellStart"/>
            <w:r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35071,28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35.071,28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Liber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Mladen, Dravska 117,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31265,23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20.995,56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7.309,81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Luketić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Slobodan, </w:t>
            </w:r>
            <w:proofErr w:type="spellStart"/>
            <w:r>
              <w:rPr>
                <w:color w:val="000000"/>
                <w:sz w:val="20"/>
                <w:szCs w:val="20"/>
              </w:rPr>
              <w:t>Zelendvorska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136,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7751,12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7.751,12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Magaš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Ivan, </w:t>
            </w:r>
            <w:proofErr w:type="spellStart"/>
            <w:r>
              <w:rPr>
                <w:color w:val="000000"/>
                <w:sz w:val="20"/>
                <w:szCs w:val="20"/>
              </w:rPr>
              <w:t>Optujska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30,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9422,59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9.422,59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Majcenović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Josip, </w:t>
            </w:r>
            <w:proofErr w:type="spellStart"/>
            <w:r>
              <w:rPr>
                <w:color w:val="000000"/>
                <w:sz w:val="20"/>
                <w:szCs w:val="20"/>
              </w:rPr>
              <w:t>V.Cara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Emina 11,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9273,3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9.273,30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Marđetko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Zlatko, </w:t>
            </w:r>
            <w:proofErr w:type="spellStart"/>
            <w:r>
              <w:rPr>
                <w:color w:val="000000"/>
                <w:sz w:val="20"/>
                <w:szCs w:val="20"/>
              </w:rPr>
              <w:t>J.Križanića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90,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15687,94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15.687,94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Marolin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Stjepan, Donja Voća 308, Donja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19735,55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19.735,55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Mežnarić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Josip, </w:t>
            </w:r>
            <w:proofErr w:type="spellStart"/>
            <w:r>
              <w:rPr>
                <w:color w:val="000000"/>
                <w:sz w:val="20"/>
                <w:szCs w:val="20"/>
              </w:rPr>
              <w:t>B.Jelačića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101, </w:t>
            </w:r>
            <w:proofErr w:type="spellStart"/>
            <w:r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34897,7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34.897,70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Mihalić Siniša, </w:t>
            </w:r>
            <w:proofErr w:type="spellStart"/>
            <w:r>
              <w:rPr>
                <w:color w:val="000000"/>
                <w:sz w:val="20"/>
                <w:szCs w:val="20"/>
              </w:rPr>
              <w:t>Vrtlinovec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smartTag w:element="metricconverter" w:uri="urn:schemas-microsoft-com:office:smarttags">
              <w:smartTagPr>
                <w:attr w:val="35f" w:name="ProductID"/>
              </w:smartTagPr>
              <w:r>
                <w:rPr>
                  <w:color w:val="000000"/>
                  <w:sz w:val="20"/>
                  <w:szCs w:val="20"/>
                </w:rPr>
                <w:t>35f</w:t>
              </w:r>
            </w:smartTag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Vrtlinovec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16954,74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16.954,74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Dario, I.G.Kovačića,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15771,14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10.883,32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3.687,29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Dragutin, I.G.Kovačića 35,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124481,78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88.931,92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29.103,84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Mikulan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Ivica, Stari Kraj 2, Donja Dubrava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17543,4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17.543,40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Munta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Krešimir, </w:t>
            </w:r>
            <w:proofErr w:type="spellStart"/>
            <w:r>
              <w:rPr>
                <w:color w:val="000000"/>
                <w:sz w:val="20"/>
                <w:szCs w:val="20"/>
              </w:rPr>
              <w:t>Moždenec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158 b,  </w:t>
            </w:r>
            <w:proofErr w:type="spellStart"/>
            <w:r>
              <w:rPr>
                <w:color w:val="000000"/>
                <w:sz w:val="20"/>
                <w:szCs w:val="20"/>
              </w:rPr>
              <w:t>Možđenec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7135,79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7.135,79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Negovec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Perica, Varaždinska 49, </w:t>
            </w:r>
            <w:proofErr w:type="spellStart"/>
            <w:r>
              <w:rPr>
                <w:color w:val="000000"/>
                <w:sz w:val="20"/>
                <w:szCs w:val="20"/>
              </w:rPr>
              <w:t>Biškupečka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10032,89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10.032,89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Pačarić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Ivan, </w:t>
            </w:r>
            <w:proofErr w:type="spellStart"/>
            <w:r>
              <w:rPr>
                <w:color w:val="000000"/>
                <w:sz w:val="20"/>
                <w:szCs w:val="20"/>
              </w:rPr>
              <w:t>Banjšćina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360, Varaždin </w:t>
            </w:r>
            <w:proofErr w:type="spellStart"/>
            <w:r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21542,28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21.542,28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Palfi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Božidar, Vinogradska 5, </w:t>
            </w:r>
            <w:proofErr w:type="spellStart"/>
            <w:r>
              <w:rPr>
                <w:color w:val="000000"/>
                <w:sz w:val="20"/>
                <w:szCs w:val="20"/>
              </w:rPr>
              <w:t>Beretinec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28329,31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28.329,31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Pintarić Boris, </w:t>
            </w:r>
            <w:proofErr w:type="spellStart"/>
            <w:r>
              <w:rPr>
                <w:color w:val="000000"/>
                <w:sz w:val="20"/>
                <w:szCs w:val="20"/>
              </w:rPr>
              <w:t>Knegingradska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22,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Gornji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34498,85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30.748,96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3.749,89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Plemenčić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Antun, Varaždinska 110,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19691,42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19.691,42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Pranjić Dražen, Mali Vrh 37, Varaždin </w:t>
            </w:r>
            <w:proofErr w:type="spellStart"/>
            <w:r>
              <w:rPr>
                <w:color w:val="000000"/>
                <w:sz w:val="20"/>
                <w:szCs w:val="20"/>
              </w:rPr>
              <w:t>Breg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13826,42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13.826,42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Premužić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David, Gornja Voća 101, Gornja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13494,54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13.494,54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Prepelić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Damir, Vrtna 17, </w:t>
            </w:r>
            <w:proofErr w:type="spellStart"/>
            <w:r>
              <w:rPr>
                <w:color w:val="000000"/>
                <w:sz w:val="20"/>
                <w:szCs w:val="20"/>
              </w:rPr>
              <w:t>Virje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Križovljansko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6924,65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6.924,65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Prepelić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Mijo, Dravska 57, </w:t>
            </w:r>
            <w:proofErr w:type="spellStart"/>
            <w:r>
              <w:rPr>
                <w:color w:val="000000"/>
                <w:sz w:val="20"/>
                <w:szCs w:val="20"/>
              </w:rPr>
              <w:t>Družbinec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22018,2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22.018,20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Prstec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Boris, A.B.Šimića 13,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8620,25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8.620,25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Prstec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Marina, A.B.Šimića 13.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16980,73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11.805,83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3.970,09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Ribić Ivan, Vinogradska 30, Donja Dubrava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20456,45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20.456,45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Ribić Goran, </w:t>
            </w:r>
            <w:proofErr w:type="spellStart"/>
            <w:r>
              <w:rPr>
                <w:color w:val="000000"/>
                <w:sz w:val="20"/>
                <w:szCs w:val="20"/>
              </w:rPr>
              <w:t>Horvatsko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18, </w:t>
            </w:r>
            <w:proofErr w:type="spellStart"/>
            <w:r>
              <w:rPr>
                <w:color w:val="000000"/>
                <w:sz w:val="20"/>
                <w:szCs w:val="20"/>
              </w:rPr>
              <w:t>Horvatsko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46093,32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41.810,34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4.282,98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Rohtek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Renato, Toplička 143, Gornji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11348,36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11.348,36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Špoljarić Ivica, Dravska 13, </w:t>
            </w:r>
            <w:proofErr w:type="spellStart"/>
            <w:r>
              <w:rPr>
                <w:color w:val="000000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6579,66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6.579,66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Sakač Dragan, </w:t>
            </w:r>
            <w:proofErr w:type="spellStart"/>
            <w:r>
              <w:rPr>
                <w:color w:val="000000"/>
                <w:sz w:val="20"/>
                <w:szCs w:val="20"/>
              </w:rPr>
              <w:t>S.Vukovića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8 b,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40898,82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34.887,18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6.011,64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Šestak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Tomo, </w:t>
            </w:r>
            <w:proofErr w:type="spellStart"/>
            <w:r>
              <w:rPr>
                <w:color w:val="000000"/>
                <w:sz w:val="20"/>
                <w:szCs w:val="20"/>
              </w:rPr>
              <w:t>Možđenec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172b, </w:t>
            </w:r>
            <w:proofErr w:type="spellStart"/>
            <w:r>
              <w:rPr>
                <w:color w:val="000000"/>
                <w:sz w:val="20"/>
                <w:szCs w:val="20"/>
              </w:rPr>
              <w:t>Možđenec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25043,79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25.043,79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Šoštarić Krešimir, Zagrebačka 22, </w:t>
            </w:r>
            <w:proofErr w:type="spellStart"/>
            <w:r>
              <w:rPr>
                <w:color w:val="000000"/>
                <w:sz w:val="20"/>
                <w:szCs w:val="20"/>
              </w:rPr>
              <w:t>Sudovec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20040,64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20.040,64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Špoljarić Tomislav, Dravska 13, </w:t>
            </w:r>
            <w:proofErr w:type="spellStart"/>
            <w:r>
              <w:rPr>
                <w:color w:val="000000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19637,2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19.637,20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Šprem Darko, </w:t>
            </w:r>
            <w:proofErr w:type="spellStart"/>
            <w:r>
              <w:rPr>
                <w:color w:val="000000"/>
                <w:sz w:val="20"/>
                <w:szCs w:val="20"/>
              </w:rPr>
              <w:t>T.Miškulina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23477,68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23.477,68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Štefanec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Nikola, I.Gundulića38, Ludbreg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41527,69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35.293,80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6.233,89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Štefić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Ivica, Stari Kraj 20, Donja Dubrava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8090,61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8.090,61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Štiber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Dino, Primorska 38,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2619,27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2.619,27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Švenda Zlatko, </w:t>
            </w:r>
            <w:proofErr w:type="spellStart"/>
            <w:r>
              <w:rPr>
                <w:color w:val="000000"/>
                <w:sz w:val="20"/>
                <w:szCs w:val="20"/>
              </w:rPr>
              <w:t>Krbulja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6, Donja Dubrava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20942,2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20.942,20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Težak Stanko, Varaždinska 90, </w:t>
            </w:r>
            <w:proofErr w:type="spellStart"/>
            <w:r>
              <w:rPr>
                <w:color w:val="000000"/>
                <w:sz w:val="20"/>
                <w:szCs w:val="20"/>
              </w:rPr>
              <w:t>Nedeljanec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8311,64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8.311,64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Turković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Dragutin, Remetinec 124, Remetinec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10019,77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10.019,77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Tušek Marin, </w:t>
            </w:r>
            <w:proofErr w:type="spellStart"/>
            <w:r>
              <w:rPr>
                <w:color w:val="000000"/>
                <w:sz w:val="20"/>
                <w:szCs w:val="20"/>
              </w:rPr>
              <w:t>S.Radića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27, </w:t>
            </w:r>
            <w:proofErr w:type="spellStart"/>
            <w:r>
              <w:rPr>
                <w:color w:val="000000"/>
                <w:sz w:val="20"/>
                <w:szCs w:val="20"/>
              </w:rPr>
              <w:t>Petrijanec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14250,14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14.250,14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Varga Denis, Međimurske Čete 28, Donja Dubrava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17123,83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17.123,83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Vartušek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Branko, </w:t>
            </w:r>
            <w:proofErr w:type="spellStart"/>
            <w:r>
              <w:rPr>
                <w:color w:val="000000"/>
                <w:sz w:val="20"/>
                <w:szCs w:val="20"/>
              </w:rPr>
              <w:t>Štefanec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Marof 3, </w:t>
            </w:r>
            <w:proofErr w:type="spellStart"/>
            <w:r>
              <w:rPr>
                <w:color w:val="000000"/>
                <w:sz w:val="20"/>
                <w:szCs w:val="20"/>
              </w:rPr>
              <w:t>Štefanec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6143,46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6.143,46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Večerić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Boris, </w:t>
            </w:r>
            <w:proofErr w:type="spellStart"/>
            <w:r>
              <w:rPr>
                <w:color w:val="000000"/>
                <w:sz w:val="20"/>
                <w:szCs w:val="20"/>
              </w:rPr>
              <w:t>Knegingradska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18,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28806,55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28.806,55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Vitez Siniša, </w:t>
            </w:r>
            <w:proofErr w:type="spellStart"/>
            <w:r>
              <w:rPr>
                <w:color w:val="000000"/>
                <w:sz w:val="20"/>
                <w:szCs w:val="20"/>
              </w:rPr>
              <w:t>Knegingradska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110,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19442,7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19.442,70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Vlašić Igor, Stubička 1, </w:t>
            </w:r>
            <w:proofErr w:type="spellStart"/>
            <w:r>
              <w:rPr>
                <w:color w:val="000000"/>
                <w:sz w:val="20"/>
                <w:szCs w:val="20"/>
              </w:rPr>
              <w:t>Črešnjevo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18373,2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18.373,20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Vrček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Srećko, 22.rujna 4,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28798,27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18.620,96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B050DF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6.733,04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Vugrinec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Dražen, Toplička 132, </w:t>
            </w:r>
            <w:proofErr w:type="spellStart"/>
            <w:r>
              <w:rPr>
                <w:color w:val="000000"/>
                <w:sz w:val="20"/>
                <w:szCs w:val="20"/>
              </w:rPr>
              <w:t>Kneginec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Gornji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21027,39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21.027,39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Vunderlih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Antonio, Varaždinska </w:t>
            </w:r>
            <w:smartTag w:element="metricconverter" w:uri="urn:schemas-microsoft-com:office:smarttags">
              <w:smartTagPr>
                <w:attr w:val="174, G" w:name="ProductID"/>
              </w:smartTagPr>
              <w:r>
                <w:rPr>
                  <w:color w:val="000000"/>
                  <w:sz w:val="20"/>
                  <w:szCs w:val="20"/>
                </w:rPr>
                <w:t xml:space="preserve">174, </w:t>
              </w:r>
              <w:proofErr w:type="spellStart"/>
              <w:r>
                <w:rPr>
                  <w:color w:val="000000"/>
                  <w:sz w:val="20"/>
                  <w:szCs w:val="20"/>
                </w:rPr>
                <w:t>G</w:t>
              </w:r>
            </w:smartTag>
            <w:r>
              <w:rPr>
                <w:color w:val="000000"/>
                <w:sz w:val="20"/>
                <w:szCs w:val="20"/>
              </w:rPr>
              <w:t>.Vratno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8.579,00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Zamudić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Dario, </w:t>
            </w:r>
            <w:proofErr w:type="spellStart"/>
            <w:r>
              <w:rPr>
                <w:color w:val="000000"/>
                <w:sz w:val="20"/>
                <w:szCs w:val="20"/>
              </w:rPr>
              <w:t>Zelendvorska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73,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15012,58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10.359,86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3.509,94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Žugec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Stjepan, </w:t>
            </w:r>
            <w:proofErr w:type="spellStart"/>
            <w:r>
              <w:rPr>
                <w:color w:val="000000"/>
                <w:sz w:val="20"/>
                <w:szCs w:val="20"/>
              </w:rPr>
              <w:t>Možđenec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171, Novi Marof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11980,28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11.980,28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Županić Miroslav, Varaždinska 113, </w:t>
            </w:r>
            <w:proofErr w:type="spellStart"/>
            <w:r>
              <w:rPr>
                <w:color w:val="000000"/>
                <w:sz w:val="20"/>
                <w:szCs w:val="20"/>
              </w:rPr>
              <w:t>Jalžabet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26157,66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25.355,55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802,11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Migles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Stjepan, </w:t>
            </w:r>
            <w:proofErr w:type="spellStart"/>
            <w:r>
              <w:rPr>
                <w:color w:val="000000"/>
                <w:sz w:val="20"/>
                <w:szCs w:val="20"/>
              </w:rPr>
              <w:t>Podevčevo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10, Novi Marof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11461,44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11.461,44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Špac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Tomislav, Stanka </w:t>
            </w:r>
            <w:proofErr w:type="spellStart"/>
            <w:r>
              <w:rPr>
                <w:color w:val="000000"/>
                <w:sz w:val="20"/>
                <w:szCs w:val="20"/>
              </w:rPr>
              <w:t>Vraza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10,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5835,14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5.835,14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Sedlar Zvonko, </w:t>
            </w:r>
            <w:proofErr w:type="spellStart"/>
            <w:r>
              <w:rPr>
                <w:color w:val="000000"/>
                <w:sz w:val="20"/>
                <w:szCs w:val="20"/>
              </w:rPr>
              <w:t>Stažnjevec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bb</w:t>
            </w:r>
            <w:proofErr w:type="spellEnd"/>
            <w:r>
              <w:rPr>
                <w:color w:val="000000"/>
                <w:sz w:val="20"/>
                <w:szCs w:val="20"/>
              </w:rPr>
              <w:t>, Radovan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6571,63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4.249,21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1.536,45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Petrić Stjepan, Zagrebačka 71,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17698,45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11.443,82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4.137,90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Kos Miroslav, M. Gupca 11,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8320,63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5.380,12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1.945,36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Hip Nikola, Varaždinska </w:t>
            </w:r>
            <w:smartTag w:element="metricconverter" w:uri="urn:schemas-microsoft-com:office:smarttags">
              <w:smartTagPr>
                <w:attr w:val="184, G" w:name="ProductID"/>
              </w:smartTagPr>
              <w:r>
                <w:rPr>
                  <w:color w:val="000000"/>
                  <w:sz w:val="20"/>
                  <w:szCs w:val="20"/>
                </w:rPr>
                <w:t>184, G</w:t>
              </w:r>
            </w:smartTag>
            <w:r>
              <w:rPr>
                <w:color w:val="000000"/>
                <w:sz w:val="20"/>
                <w:szCs w:val="20"/>
              </w:rPr>
              <w:t>. Vratno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6411,1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4.145,42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1.498,92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Pajtak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Krunoslav, </w:t>
            </w:r>
            <w:proofErr w:type="spellStart"/>
            <w:r>
              <w:rPr>
                <w:color w:val="000000"/>
                <w:sz w:val="20"/>
                <w:szCs w:val="20"/>
              </w:rPr>
              <w:t>S.Radića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51, Vinica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8540,98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5.522,60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1.996,88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Biškup-</w:t>
            </w:r>
            <w:proofErr w:type="spellStart"/>
            <w:r>
              <w:rPr>
                <w:color w:val="000000"/>
                <w:sz w:val="20"/>
                <w:szCs w:val="20"/>
              </w:rPr>
              <w:t>Vincek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Nadica</w:t>
            </w:r>
            <w:proofErr w:type="spellEnd"/>
            <w:r>
              <w:rPr>
                <w:color w:val="000000"/>
                <w:sz w:val="20"/>
                <w:szCs w:val="20"/>
              </w:rPr>
              <w:t>, Željeznica 22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9845</w:t>
            </w:r>
            <w:r w:rsidR="00FE0F4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6.365,77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2.301,76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Antolić Josip, Greda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15335,85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15.335,85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Kučar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Ivan, Tužno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5350,32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5.350,32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Zidar Predrag, Ključ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10172,61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10.172,61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Balentović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Stjepan, </w:t>
            </w:r>
            <w:proofErr w:type="spellStart"/>
            <w:r>
              <w:rPr>
                <w:color w:val="000000"/>
                <w:sz w:val="20"/>
                <w:szCs w:val="20"/>
              </w:rPr>
              <w:t>Sračinec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6800,5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6.800,50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Bošnjak Mato, </w:t>
            </w:r>
            <w:proofErr w:type="spellStart"/>
            <w:r>
              <w:rPr>
                <w:color w:val="000000"/>
                <w:sz w:val="20"/>
                <w:szCs w:val="20"/>
              </w:rPr>
              <w:t>Vrtlinovec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19453,98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19.453,98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Mojzeš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Dragutin, Gornja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29797,69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28.459,59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1.338,10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Šagi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Tomislav, </w:t>
            </w:r>
            <w:proofErr w:type="spellStart"/>
            <w:r>
              <w:rPr>
                <w:color w:val="000000"/>
                <w:sz w:val="20"/>
                <w:szCs w:val="20"/>
              </w:rPr>
              <w:t>Brodarevec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44488,94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37.208,55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7.280,39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Bobek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7357,67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7.357,67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Đurđa </w:t>
            </w:r>
            <w:proofErr w:type="spellStart"/>
            <w:r>
              <w:rPr>
                <w:color w:val="000000"/>
                <w:sz w:val="20"/>
                <w:szCs w:val="20"/>
              </w:rPr>
              <w:t>Kušter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nasljednica po </w:t>
            </w:r>
            <w:proofErr w:type="spellStart"/>
            <w:r>
              <w:rPr>
                <w:color w:val="000000"/>
                <w:sz w:val="20"/>
                <w:szCs w:val="20"/>
              </w:rPr>
              <w:t>pok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Kušter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Tomi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167377,99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90.152,78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39.132,97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Đurin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Dragan, </w:t>
            </w:r>
            <w:proofErr w:type="spellStart"/>
            <w:r>
              <w:rPr>
                <w:color w:val="000000"/>
                <w:sz w:val="20"/>
                <w:szCs w:val="20"/>
              </w:rPr>
              <w:t>Podevčevo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30356,92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28.070,78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2.286,14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Stjepan </w:t>
            </w:r>
            <w:proofErr w:type="spellStart"/>
            <w:r>
              <w:rPr>
                <w:color w:val="000000"/>
                <w:sz w:val="20"/>
                <w:szCs w:val="20"/>
              </w:rPr>
              <w:t>Majkić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Hrašćica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7463,7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7.463,70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Mihalić Vjekoslav, </w:t>
            </w:r>
            <w:proofErr w:type="spellStart"/>
            <w:r>
              <w:rPr>
                <w:color w:val="000000"/>
                <w:sz w:val="20"/>
                <w:szCs w:val="20"/>
              </w:rPr>
              <w:t>Budinšćina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51090,18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41.476,92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9.613,26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Ratković Branko, </w:t>
            </w:r>
            <w:proofErr w:type="spellStart"/>
            <w:r>
              <w:rPr>
                <w:color w:val="000000"/>
                <w:sz w:val="20"/>
                <w:szCs w:val="20"/>
              </w:rPr>
              <w:t>Ljubešćica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5627,5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5.627,50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Tihomir </w:t>
            </w:r>
            <w:proofErr w:type="spellStart"/>
            <w:r>
              <w:rPr>
                <w:color w:val="000000"/>
                <w:sz w:val="20"/>
                <w:szCs w:val="20"/>
              </w:rPr>
              <w:t>Koški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Petrijevci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56929,27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45.252,47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11.676,80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Stjepan </w:t>
            </w:r>
            <w:proofErr w:type="spellStart"/>
            <w:r>
              <w:rPr>
                <w:color w:val="000000"/>
                <w:sz w:val="20"/>
                <w:szCs w:val="20"/>
              </w:rPr>
              <w:t>Tojčić</w:t>
            </w:r>
            <w:proofErr w:type="spellEnd"/>
            <w:r>
              <w:rPr>
                <w:color w:val="000000"/>
                <w:sz w:val="20"/>
                <w:szCs w:val="20"/>
              </w:rPr>
              <w:t>, Višnjevci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40805,08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34.826,56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5.978,52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Srećko </w:t>
            </w:r>
            <w:proofErr w:type="spellStart"/>
            <w:r>
              <w:rPr>
                <w:color w:val="000000"/>
                <w:sz w:val="20"/>
                <w:szCs w:val="20"/>
              </w:rPr>
              <w:t>Vincek</w:t>
            </w:r>
            <w:proofErr w:type="spellEnd"/>
            <w:r>
              <w:rPr>
                <w:color w:val="000000"/>
                <w:sz w:val="20"/>
                <w:szCs w:val="20"/>
              </w:rPr>
              <w:t>, Varaždin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7012,4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4.534,22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1.639,50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Bedeković Davor, </w:t>
            </w:r>
            <w:proofErr w:type="spellStart"/>
            <w:r>
              <w:rPr>
                <w:color w:val="000000"/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380750,00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205.033,87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89.019,35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Herceg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5502,33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5.502,33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Golubić Mladen, </w:t>
            </w:r>
            <w:proofErr w:type="spellStart"/>
            <w:r>
              <w:rPr>
                <w:color w:val="000000"/>
                <w:sz w:val="20"/>
                <w:szCs w:val="20"/>
              </w:rPr>
              <w:t>Natkrižovljan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25679,86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25.679,86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Pižeta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Mirko, </w:t>
            </w:r>
            <w:proofErr w:type="spellStart"/>
            <w:r>
              <w:rPr>
                <w:color w:val="000000"/>
                <w:sz w:val="20"/>
                <w:szCs w:val="20"/>
              </w:rPr>
              <w:t>Maruševec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12091,83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12.091,83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Kotrščak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Damir, Gornja </w:t>
            </w:r>
            <w:proofErr w:type="spellStart"/>
            <w:r>
              <w:rPr>
                <w:color w:val="000000"/>
                <w:sz w:val="20"/>
                <w:szCs w:val="20"/>
              </w:rPr>
              <w:t>Višnjica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12172,57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12.172,57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Kelemen Marko, Gornje Ladanje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29065,05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29.065,05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Hip Ivan, Cestica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27600,7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27.600,70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Kralj Stjepan, Donje Vratno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17622,15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17.622,15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Gregur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Ivan, Donja Voća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23077,13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23.077,13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FE0F4C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Križanec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Dragutin, Donja </w:t>
            </w:r>
            <w:proofErr w:type="spellStart"/>
            <w:r>
              <w:rPr>
                <w:color w:val="000000"/>
                <w:sz w:val="20"/>
                <w:szCs w:val="20"/>
              </w:rPr>
              <w:t>Višnjica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31578,52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30.267,67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1.310,85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Križanac Jozo, Ladanje Gornje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17508,18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17.508,18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Predrag Zidar </w:t>
            </w:r>
            <w:proofErr w:type="spellStart"/>
            <w:r>
              <w:rPr>
                <w:color w:val="000000"/>
                <w:sz w:val="20"/>
                <w:szCs w:val="20"/>
              </w:rPr>
              <w:t>Orehovec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29.544,00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14.028,00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Bobić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Ante, Šibenik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8759,04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8.759,04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Miklošić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Mario, </w:t>
            </w:r>
            <w:proofErr w:type="spellStart"/>
            <w:r>
              <w:rPr>
                <w:color w:val="000000"/>
                <w:sz w:val="20"/>
                <w:szCs w:val="20"/>
              </w:rPr>
              <w:t>Salinovec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4326,53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2.797,53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1.011,54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Pretković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Miljenko, </w:t>
            </w:r>
            <w:proofErr w:type="spellStart"/>
            <w:r>
              <w:rPr>
                <w:color w:val="000000"/>
                <w:sz w:val="20"/>
                <w:szCs w:val="20"/>
              </w:rPr>
              <w:t>Kućan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Marof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11.256,00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Stanic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Igor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28993,56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18.692,08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6.778,69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Babok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18910,08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12.227,25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4.421,18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Bolčević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17174,28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11.088,80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4.015,35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Boltižar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Mišo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9788,14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6.305,50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2.288,47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Borščak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Melita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10917,19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7.059,06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2.552,44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Brljak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Zvonimir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25528,6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16.506,80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5.968,59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Cvek Dražen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32184,54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20.792,80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7.524,75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Cvek Nenad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6259,27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4.043,88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1.463,42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Čavlek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Božidar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34379,07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22.164,21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8.037,83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Dolenčić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Siniša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8391,35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5.425,85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1.961,90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Dubić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17718,06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11.456,50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4.142,48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Duspara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Dražen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17967,95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11.568,16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4.200,91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Đulaj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Pavao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13222,25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8.513,36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3.091,36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Gotal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Sanja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11418,21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7.383,01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2.669,58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Grabrovec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Sašo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5595,72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3.580,03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1.308,28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Gradeček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Dražen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1397,5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894,09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326,74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Gradeček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Valentino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1653,96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1.058,17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386,70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Grgić Anto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19850,85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12.778,47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4.641,13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Grgić Ivo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11898,5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7.670,86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2.781,87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Hajsok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Zvonimir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8181,54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5.234,38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1.912,84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Horvat Tihomir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18382,24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11.863,66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4.297,77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Horvat Zoran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8412,7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5.439,65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1.966,89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Horvatić Aleksandra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5426,79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3.508,96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1.268,78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Hrastovec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Krunoslav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32867,43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21.197,10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7.684,41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Kaniški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18279,55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11.784,53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4.273,76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Kelemen Kristina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7271,36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4.701,66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1.700,04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Keretić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Davor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46929,06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30.344,33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10.972,01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Keretić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Miroslav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45551,64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29.383,55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10.649,97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Klasta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Goran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16375,79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10.588,58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3.828,66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Koren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32760,27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21.141,92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7.659,35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Koren Juraj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12502,91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8.064,31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2.923,18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Korpar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14181,95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9.111,95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3.315,74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Kosec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10130,56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6.481,33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2.368,52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Košćak Velimir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38389,95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24.822,94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8.975,57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Kurtek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8854,7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5.725,45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2.070,23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Leljak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17221,01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11.040,63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4.026,27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Lončarić Danijel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3217,5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2.058,49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752,25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Lučić Tadija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20398,98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13.160,87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4.769,28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Luketić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Mihael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11342,5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7.256,70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2.651,88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Malčić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23515,66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15.205,22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5.497,96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Martinuš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18391,85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11.892,17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4.300,01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Mišak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23336,9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15.039,54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5.456,17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Novak Siniša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16936,8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10.937,92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3.959,82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Novak Stjepan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10816,05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6.959,59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2.528,79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Novak Tomislav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10353,15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6.672,43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2.420,57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Novosel Damir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7451,2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4.817,95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1.742,09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Papec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Zdravko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18848,88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12.187,69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4.406,87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Patafta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13.835,95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5.002,85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Paurević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30491,23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19.657,39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7.128,85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Pavličević Damir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41523,36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26.849,01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9.708,16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Pavlović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38536,05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24.781,55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9.009,73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Pintarić Dejan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15478,15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9.951,08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3.618,79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Pisačić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Goran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12302,72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7.871,04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2.876,38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Pranjić Ivo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11062,7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7.118,89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2.586,46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Pranjić Jozo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15424,82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9.923,04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3.606,32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Pranjić Vito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25987,47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16.750,33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6.075,87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Radev Nenad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12891,62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8.301,53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3.014,06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Ranković Branko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35750,71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23.054,65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8.358,52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Šamec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Zvonko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20298,74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13.125,17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4.745,85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Šenjug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10787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6.974,88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2.522,00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Šešet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20660,88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13.352,32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4.830,51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Šinko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Vedran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41140,64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26.601,54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9.618,68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Šoković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24877,69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16.034,25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5.816,40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Tomašić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Tomislav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6979,09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4.512,68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1.631,71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Tomiša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Katarina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8038,28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5.197,56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1.879,35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Toplek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Silvestar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1233,28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789,02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288,34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12266,22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7.900,09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2.867,84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Vindiš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52059,76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33.577,14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12.171,57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Vrbanec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Boris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12226,7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7.873,93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2.858,60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Vucković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Marko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8116,32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5.248,02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1.897,60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Vugrinec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Mladen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50511,2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32.598,43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11.809,52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Žunić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Kristina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19900,61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12.867,73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4.652,76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Gotić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Matija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5112,64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3.270,96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1.195,34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Fadiga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Anita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2198,08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1.421,27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513,91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Bratković Mario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18741,24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12.118,09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4.381,70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Bočkaj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Tatjana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10243,76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6.623,61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2.394,99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Šobak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21358,26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13.810,25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4.993,56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Vitez </w:t>
            </w:r>
            <w:proofErr w:type="spellStart"/>
            <w:r>
              <w:rPr>
                <w:color w:val="000000"/>
                <w:sz w:val="20"/>
                <w:szCs w:val="20"/>
              </w:rPr>
              <w:t>Velibor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5226,84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3.379,68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1.222,04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Stanic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Igor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1256,5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1.256,50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Babok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3424,71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3.424,71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Bolčević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1271,18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1.271,18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Boltižar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Mišo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3504,53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3.504,53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Cvek Dražen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1.361,21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Došen Miodrag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9151,46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8.754,06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397,40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Čavlek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Božidar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Duspara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Dražen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1.278,53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Đulaj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Pavao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1218,99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1.218,99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Grabrovec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Sašo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1241,82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1.241,82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Grgić Anto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1069,68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1.069,68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Grgić Ivo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1069,68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1.069,68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Horvat Tihomir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1142,61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1.142,61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Horvatić Aleksandra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1563,03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1.563,03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Hrastovec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Krunoslav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1169,46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1.169,46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Kaniški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1268,32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1.268,32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Kelemen Kristina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1572,21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1.572,21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Keretić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Davor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2188,66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2.188,66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Koren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1403,34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1.403,34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Koren Juraj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1003,65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1.003,65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Korpar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781,15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Krčmar Igor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4752,47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4.752,47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Leljak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1307,62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1.307,62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Lučić Tadija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1410,68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1.410,68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Mišak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Dragutin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1396</w:t>
            </w:r>
            <w:r w:rsidR="00FE0F4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1.396,00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Novak Siniša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1135,81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1.135,81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Novak Stjepan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1089,15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1.089,15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Novak Tomislav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1063,19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1.063,19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Paurević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1271,18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1.271,18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Pajtak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Krunoslav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Pavlović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3383,97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3.383,97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Pintarić Dejan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1063,19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1.063,19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Pisačić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Goran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1674,28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1.674,28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Pranjić Ivo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853,23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853,23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Pranjić Jozo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1227,13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1.227,13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Pranjić Vito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1278,52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1.278,52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Ranković Branko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6489,62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6.489,62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Šešet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Damir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1076,17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1.076,17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Šoković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1491,36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1.491,36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Topić Jelica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1360</w:t>
            </w:r>
            <w:r w:rsidR="00FE0F4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1.360,00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Varjačić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Magdalena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1108,63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1.108,63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Veg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Drago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1166,92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1.166,92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Vindiš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4831,71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4.831,71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Vrbanec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Boris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1142,61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1.142,61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Vučković Marko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9107,56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8.752,57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354,99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Vugrinec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Mladen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6372,56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6.372,56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Žetko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Tomislav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6324,44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6.324,44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Švetak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Slavko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6109,15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3.950,17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1.428,32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Žuti Luka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998,28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998,28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Županić Hrvoje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2628,72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2.628,72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Robert </w:t>
            </w:r>
            <w:proofErr w:type="spellStart"/>
            <w:r>
              <w:rPr>
                <w:color w:val="000000"/>
                <w:sz w:val="20"/>
                <w:szCs w:val="20"/>
              </w:rPr>
              <w:t>Mikulec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13676,04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6.688,95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3.197,46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Turković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Samuel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9627,9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9.627,90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Miklošić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Nedeljko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938,00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Pecik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Stjepan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6214,56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6.214,56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Plemenčić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Ivan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3945,88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3.945,88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Liber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Josip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4304,72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2.363,72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1.006,44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Kopjar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Vladimir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2532,6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2.532,60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Mihalić Vjekoslav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26707,16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13.062,47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6.244,13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Josip </w:t>
            </w:r>
            <w:proofErr w:type="spellStart"/>
            <w:r>
              <w:rPr>
                <w:color w:val="000000"/>
                <w:sz w:val="20"/>
                <w:szCs w:val="20"/>
              </w:rPr>
              <w:t>Kalničanec</w:t>
            </w:r>
            <w:proofErr w:type="spellEnd"/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100000</w:t>
            </w:r>
            <w:r w:rsidR="00FE0F4C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49.240,00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23.380,00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Kaniški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Robert (I.)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2845,7</w:t>
            </w:r>
            <w:r w:rsidR="00FE0F4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2.845,70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33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Komes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Nenad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5658,36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5.658,36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Ministarstvo financija, Porezna uprava </w:t>
            </w:r>
          </w:p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Prijavljena tražbina iznosi 7.186.232,18 kn, ali je od toga iznos od 247.935,39 kn doprinosa za MO sadržan u bruto tražbinama radnika</w:t>
            </w:r>
          </w:p>
        </w:tc>
        <w:tc>
          <w:tcPr>
            <w:tcW w:type="dxa" w:w="1659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6938286,79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3.068.669,60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  <w:r w:rsidR="00B050DF">
              <w:rPr>
                <w:sz w:val="20"/>
                <w:szCs w:val="20"/>
              </w:rPr>
              <w:t>77.337,81</w:t>
            </w:r>
          </w:p>
        </w:tc>
      </w:tr>
      <w:tr w:rsidR="008E5EB8">
        <w:trPr>
          <w:trHeight w:val="525"/>
        </w:trPr>
        <w:tc>
          <w:tcPr>
            <w:tcW w:type="dxa" w:w="359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Agencija za osiguranje tražbina radnika</w:t>
            </w:r>
          </w:p>
        </w:tc>
        <w:tc>
          <w:tcPr>
            <w:tcW w:type="dxa" w:w="1659"/>
            <w:tcBorders>
              <w:top w:val="nil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264822,65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130.398,65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61.915,54</w:t>
            </w: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Prijenos tražbina radnika na AORPSP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-264822,65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</w:p>
        </w:tc>
      </w:tr>
      <w:tr w:rsidR="008E5EB8">
        <w:trPr>
          <w:trHeight w:val="270"/>
        </w:trPr>
        <w:tc>
          <w:tcPr>
            <w:tcW w:type="dxa" w:w="359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6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11.988.239,63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6.952.436,53</w:t>
            </w:r>
          </w:p>
        </w:tc>
        <w:tc>
          <w:tcPr>
            <w:tcW w:type="dxa" w:w="144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8E5EB8" w:rsidR="008E5E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2.400.000,00</w:t>
            </w:r>
          </w:p>
        </w:tc>
      </w:tr>
    </w:tbl>
    <w:p w:rsidRDefault="00660833" w:rsidR="00660833"/>
    <w:p w:rsidRDefault="008A094B" w:rsidR="008A094B"/>
    <w:p w:rsidRDefault="008A094B" w:rsidR="008A094B">
      <w:r>
        <w:t xml:space="preserve">U Varaždinu, </w:t>
      </w:r>
      <w:r w:rsidR="005D27CA">
        <w:t xml:space="preserve">13. ožujka </w:t>
      </w:r>
      <w:smartTag w:element="metricconverter" w:uri="urn:schemas-microsoft-com:office:smarttags">
        <w:smartTagPr>
          <w:attr w:val="2018. g" w:name="ProductID"/>
        </w:smartTagPr>
        <w:r w:rsidR="005D27CA">
          <w:t>2018</w:t>
        </w:r>
        <w:r>
          <w:t>. g</w:t>
        </w:r>
      </w:smartTag>
      <w:r>
        <w:t>.</w:t>
      </w:r>
    </w:p>
    <w:p w:rsidRDefault="008A094B" w:rsidR="008A094B"/>
    <w:p w:rsidRDefault="008A094B" w:rsidR="008A09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upraviteljica:</w:t>
      </w:r>
    </w:p>
    <w:p w:rsidRDefault="008A094B" w:rsidR="008A094B"/>
    <w:p w:rsidRDefault="008A094B" w:rsidR="008A094B" w:rsidRPr="001723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Nevenka Golubić, dipl. oec.</w:t>
      </w:r>
    </w:p>
    <w:sectPr w:rsidSect="006123CC" w:rsidR="008A094B" w:rsidRPr="001723E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332" w:rsidR="007A0332">
      <w:r>
        <w:separator/>
      </w:r>
    </w:p>
  </w:endnote>
  <w:endnote w:id="0" w:type="continuationSeparator">
    <w:p w:rsidRDefault="007A0332" w:rsidR="007A0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332" w:rsidR="007A0332">
      <w:r>
        <w:separator/>
      </w:r>
    </w:p>
  </w:footnote>
  <w:footnote w:id="0" w:type="continuationSeparator">
    <w:p w:rsidRDefault="007A0332" w:rsidR="007A0332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0833"/>
    <w:rsid w:val="000000A5"/>
    <w:rsid w:val="000001D3"/>
    <w:rsid w:val="00000542"/>
    <w:rsid w:val="00000C69"/>
    <w:rsid w:val="00000F91"/>
    <w:rsid w:val="0000247C"/>
    <w:rsid w:val="00002D46"/>
    <w:rsid w:val="00004EC6"/>
    <w:rsid w:val="00005234"/>
    <w:rsid w:val="00005275"/>
    <w:rsid w:val="00005595"/>
    <w:rsid w:val="000108BF"/>
    <w:rsid w:val="0001198C"/>
    <w:rsid w:val="00011ADE"/>
    <w:rsid w:val="000120AB"/>
    <w:rsid w:val="00013C1B"/>
    <w:rsid w:val="000147C2"/>
    <w:rsid w:val="00014E8A"/>
    <w:rsid w:val="00014F02"/>
    <w:rsid w:val="00017374"/>
    <w:rsid w:val="00020251"/>
    <w:rsid w:val="00021C6E"/>
    <w:rsid w:val="00025E73"/>
    <w:rsid w:val="0003108B"/>
    <w:rsid w:val="00032041"/>
    <w:rsid w:val="00034A3A"/>
    <w:rsid w:val="00036F5F"/>
    <w:rsid w:val="00043130"/>
    <w:rsid w:val="00044AE7"/>
    <w:rsid w:val="00045376"/>
    <w:rsid w:val="000460D7"/>
    <w:rsid w:val="00047F61"/>
    <w:rsid w:val="00051597"/>
    <w:rsid w:val="000520D6"/>
    <w:rsid w:val="00052426"/>
    <w:rsid w:val="000538AC"/>
    <w:rsid w:val="000551BF"/>
    <w:rsid w:val="00055E37"/>
    <w:rsid w:val="00055E6E"/>
    <w:rsid w:val="00060268"/>
    <w:rsid w:val="000603DF"/>
    <w:rsid w:val="00060410"/>
    <w:rsid w:val="000604A2"/>
    <w:rsid w:val="00061A7E"/>
    <w:rsid w:val="000641F4"/>
    <w:rsid w:val="00064396"/>
    <w:rsid w:val="0006443A"/>
    <w:rsid w:val="00065EE8"/>
    <w:rsid w:val="00070258"/>
    <w:rsid w:val="00070DC9"/>
    <w:rsid w:val="00073261"/>
    <w:rsid w:val="000753B2"/>
    <w:rsid w:val="00081E39"/>
    <w:rsid w:val="0008282E"/>
    <w:rsid w:val="00083C04"/>
    <w:rsid w:val="0008516F"/>
    <w:rsid w:val="00085326"/>
    <w:rsid w:val="00086548"/>
    <w:rsid w:val="00090344"/>
    <w:rsid w:val="00090C2E"/>
    <w:rsid w:val="00091ED4"/>
    <w:rsid w:val="00093E5D"/>
    <w:rsid w:val="000946B3"/>
    <w:rsid w:val="00097CA4"/>
    <w:rsid w:val="000A26DD"/>
    <w:rsid w:val="000A28F3"/>
    <w:rsid w:val="000A2ABA"/>
    <w:rsid w:val="000A370B"/>
    <w:rsid w:val="000A6468"/>
    <w:rsid w:val="000B12C5"/>
    <w:rsid w:val="000B2193"/>
    <w:rsid w:val="000B30D8"/>
    <w:rsid w:val="000B348B"/>
    <w:rsid w:val="000B3AA4"/>
    <w:rsid w:val="000B3BF2"/>
    <w:rsid w:val="000B596F"/>
    <w:rsid w:val="000B6002"/>
    <w:rsid w:val="000B6BDF"/>
    <w:rsid w:val="000C0726"/>
    <w:rsid w:val="000C09FC"/>
    <w:rsid w:val="000C0EED"/>
    <w:rsid w:val="000C23C3"/>
    <w:rsid w:val="000C2E5D"/>
    <w:rsid w:val="000C4351"/>
    <w:rsid w:val="000C46E4"/>
    <w:rsid w:val="000C4D9A"/>
    <w:rsid w:val="000C4F51"/>
    <w:rsid w:val="000C524C"/>
    <w:rsid w:val="000C5DA2"/>
    <w:rsid w:val="000C6E93"/>
    <w:rsid w:val="000D024B"/>
    <w:rsid w:val="000D14C3"/>
    <w:rsid w:val="000D280D"/>
    <w:rsid w:val="000D3F8F"/>
    <w:rsid w:val="000D431A"/>
    <w:rsid w:val="000D6CED"/>
    <w:rsid w:val="000E0A02"/>
    <w:rsid w:val="000E0C89"/>
    <w:rsid w:val="000E2471"/>
    <w:rsid w:val="000E28FF"/>
    <w:rsid w:val="000E3A8E"/>
    <w:rsid w:val="000E4C41"/>
    <w:rsid w:val="000E60FF"/>
    <w:rsid w:val="000E7871"/>
    <w:rsid w:val="000F187F"/>
    <w:rsid w:val="000F370D"/>
    <w:rsid w:val="000F4261"/>
    <w:rsid w:val="000F47C9"/>
    <w:rsid w:val="000F4EF7"/>
    <w:rsid w:val="000F5C7C"/>
    <w:rsid w:val="000F77CA"/>
    <w:rsid w:val="0010155D"/>
    <w:rsid w:val="00103E2E"/>
    <w:rsid w:val="00104F49"/>
    <w:rsid w:val="00107376"/>
    <w:rsid w:val="0011131F"/>
    <w:rsid w:val="0011264C"/>
    <w:rsid w:val="00113F84"/>
    <w:rsid w:val="00114D1E"/>
    <w:rsid w:val="001212F8"/>
    <w:rsid w:val="00122251"/>
    <w:rsid w:val="0012316E"/>
    <w:rsid w:val="00124EDE"/>
    <w:rsid w:val="00124F51"/>
    <w:rsid w:val="0012581B"/>
    <w:rsid w:val="00131874"/>
    <w:rsid w:val="00132416"/>
    <w:rsid w:val="0013408D"/>
    <w:rsid w:val="0013511D"/>
    <w:rsid w:val="00135F63"/>
    <w:rsid w:val="001369FB"/>
    <w:rsid w:val="00136C6F"/>
    <w:rsid w:val="00136C76"/>
    <w:rsid w:val="00137164"/>
    <w:rsid w:val="001377E0"/>
    <w:rsid w:val="00141232"/>
    <w:rsid w:val="00142E8C"/>
    <w:rsid w:val="00145B2B"/>
    <w:rsid w:val="00147785"/>
    <w:rsid w:val="00151A4D"/>
    <w:rsid w:val="00156098"/>
    <w:rsid w:val="0015650C"/>
    <w:rsid w:val="00156F13"/>
    <w:rsid w:val="00157337"/>
    <w:rsid w:val="00160414"/>
    <w:rsid w:val="0016135D"/>
    <w:rsid w:val="0016278F"/>
    <w:rsid w:val="001629F7"/>
    <w:rsid w:val="00163BD5"/>
    <w:rsid w:val="00166129"/>
    <w:rsid w:val="00171455"/>
    <w:rsid w:val="00171EC8"/>
    <w:rsid w:val="001723EE"/>
    <w:rsid w:val="00173108"/>
    <w:rsid w:val="00173510"/>
    <w:rsid w:val="00173CC6"/>
    <w:rsid w:val="001766DE"/>
    <w:rsid w:val="00177EA9"/>
    <w:rsid w:val="001815B6"/>
    <w:rsid w:val="00183526"/>
    <w:rsid w:val="001837B7"/>
    <w:rsid w:val="00183D74"/>
    <w:rsid w:val="00184626"/>
    <w:rsid w:val="001854D4"/>
    <w:rsid w:val="00187F45"/>
    <w:rsid w:val="0019084B"/>
    <w:rsid w:val="0019085A"/>
    <w:rsid w:val="00191371"/>
    <w:rsid w:val="00191B2D"/>
    <w:rsid w:val="00192277"/>
    <w:rsid w:val="00194BF9"/>
    <w:rsid w:val="001969F8"/>
    <w:rsid w:val="00196AA0"/>
    <w:rsid w:val="00197205"/>
    <w:rsid w:val="0019776B"/>
    <w:rsid w:val="00197B3F"/>
    <w:rsid w:val="001A104F"/>
    <w:rsid w:val="001A222A"/>
    <w:rsid w:val="001A2383"/>
    <w:rsid w:val="001A2ECC"/>
    <w:rsid w:val="001A4C00"/>
    <w:rsid w:val="001A6ACD"/>
    <w:rsid w:val="001A7B92"/>
    <w:rsid w:val="001B0C46"/>
    <w:rsid w:val="001B2571"/>
    <w:rsid w:val="001B7DF8"/>
    <w:rsid w:val="001B7FB5"/>
    <w:rsid w:val="001C19BD"/>
    <w:rsid w:val="001C3D0C"/>
    <w:rsid w:val="001C67FA"/>
    <w:rsid w:val="001C6B6A"/>
    <w:rsid w:val="001D03B6"/>
    <w:rsid w:val="001D0BF5"/>
    <w:rsid w:val="001D0DD4"/>
    <w:rsid w:val="001D18B0"/>
    <w:rsid w:val="001D2CB9"/>
    <w:rsid w:val="001D3663"/>
    <w:rsid w:val="001D37CB"/>
    <w:rsid w:val="001D4082"/>
    <w:rsid w:val="001D61F1"/>
    <w:rsid w:val="001D77E3"/>
    <w:rsid w:val="001E14E1"/>
    <w:rsid w:val="001E2E36"/>
    <w:rsid w:val="001E41E1"/>
    <w:rsid w:val="001E4D15"/>
    <w:rsid w:val="001E5437"/>
    <w:rsid w:val="001E55AC"/>
    <w:rsid w:val="001F0893"/>
    <w:rsid w:val="001F0965"/>
    <w:rsid w:val="001F1983"/>
    <w:rsid w:val="001F1F4E"/>
    <w:rsid w:val="001F248A"/>
    <w:rsid w:val="001F53CC"/>
    <w:rsid w:val="001F7A14"/>
    <w:rsid w:val="002015D9"/>
    <w:rsid w:val="00202C78"/>
    <w:rsid w:val="00202FFF"/>
    <w:rsid w:val="0020636E"/>
    <w:rsid w:val="002103EE"/>
    <w:rsid w:val="002111D1"/>
    <w:rsid w:val="00214D4C"/>
    <w:rsid w:val="00214D9E"/>
    <w:rsid w:val="00216296"/>
    <w:rsid w:val="002209BE"/>
    <w:rsid w:val="0022152D"/>
    <w:rsid w:val="00221647"/>
    <w:rsid w:val="0022175E"/>
    <w:rsid w:val="00221988"/>
    <w:rsid w:val="00222F70"/>
    <w:rsid w:val="00224AD5"/>
    <w:rsid w:val="00224EB0"/>
    <w:rsid w:val="00225185"/>
    <w:rsid w:val="00225384"/>
    <w:rsid w:val="00227049"/>
    <w:rsid w:val="00227540"/>
    <w:rsid w:val="00227F30"/>
    <w:rsid w:val="0023101E"/>
    <w:rsid w:val="00233F50"/>
    <w:rsid w:val="00234721"/>
    <w:rsid w:val="00235AF1"/>
    <w:rsid w:val="00240EA6"/>
    <w:rsid w:val="00241250"/>
    <w:rsid w:val="002414F1"/>
    <w:rsid w:val="0024263A"/>
    <w:rsid w:val="00242964"/>
    <w:rsid w:val="00242D75"/>
    <w:rsid w:val="002434BB"/>
    <w:rsid w:val="0024354F"/>
    <w:rsid w:val="00243B6A"/>
    <w:rsid w:val="00245159"/>
    <w:rsid w:val="002451DF"/>
    <w:rsid w:val="00245332"/>
    <w:rsid w:val="00245B42"/>
    <w:rsid w:val="00245BBB"/>
    <w:rsid w:val="00247557"/>
    <w:rsid w:val="002504AE"/>
    <w:rsid w:val="00254282"/>
    <w:rsid w:val="0025458F"/>
    <w:rsid w:val="002547FD"/>
    <w:rsid w:val="00257ADD"/>
    <w:rsid w:val="00260098"/>
    <w:rsid w:val="002614F2"/>
    <w:rsid w:val="002647AC"/>
    <w:rsid w:val="0026485B"/>
    <w:rsid w:val="00266979"/>
    <w:rsid w:val="00266CED"/>
    <w:rsid w:val="00267566"/>
    <w:rsid w:val="00267AC8"/>
    <w:rsid w:val="0027065D"/>
    <w:rsid w:val="00272497"/>
    <w:rsid w:val="00273EDA"/>
    <w:rsid w:val="0027445B"/>
    <w:rsid w:val="00274D7E"/>
    <w:rsid w:val="0027614F"/>
    <w:rsid w:val="002762A4"/>
    <w:rsid w:val="002769CF"/>
    <w:rsid w:val="00282E1E"/>
    <w:rsid w:val="00283A05"/>
    <w:rsid w:val="002848BC"/>
    <w:rsid w:val="00290494"/>
    <w:rsid w:val="00292345"/>
    <w:rsid w:val="00292C91"/>
    <w:rsid w:val="00294001"/>
    <w:rsid w:val="002942AA"/>
    <w:rsid w:val="00294348"/>
    <w:rsid w:val="002953D3"/>
    <w:rsid w:val="00297673"/>
    <w:rsid w:val="0029791E"/>
    <w:rsid w:val="002A1919"/>
    <w:rsid w:val="002A201A"/>
    <w:rsid w:val="002A26BC"/>
    <w:rsid w:val="002A2ACA"/>
    <w:rsid w:val="002A3301"/>
    <w:rsid w:val="002A3794"/>
    <w:rsid w:val="002A38E4"/>
    <w:rsid w:val="002A7287"/>
    <w:rsid w:val="002B266B"/>
    <w:rsid w:val="002B5EA2"/>
    <w:rsid w:val="002B65BC"/>
    <w:rsid w:val="002B7549"/>
    <w:rsid w:val="002B791D"/>
    <w:rsid w:val="002C260A"/>
    <w:rsid w:val="002C30A0"/>
    <w:rsid w:val="002C3C79"/>
    <w:rsid w:val="002C3D9A"/>
    <w:rsid w:val="002C4F70"/>
    <w:rsid w:val="002C5E14"/>
    <w:rsid w:val="002C68D1"/>
    <w:rsid w:val="002D0030"/>
    <w:rsid w:val="002D156F"/>
    <w:rsid w:val="002D1629"/>
    <w:rsid w:val="002D1C8B"/>
    <w:rsid w:val="002D2B45"/>
    <w:rsid w:val="002D3238"/>
    <w:rsid w:val="002D334C"/>
    <w:rsid w:val="002D3569"/>
    <w:rsid w:val="002D41DC"/>
    <w:rsid w:val="002D5608"/>
    <w:rsid w:val="002D65AA"/>
    <w:rsid w:val="002D7948"/>
    <w:rsid w:val="002E0CF6"/>
    <w:rsid w:val="002E3B38"/>
    <w:rsid w:val="002E5953"/>
    <w:rsid w:val="002E6891"/>
    <w:rsid w:val="002E6B9E"/>
    <w:rsid w:val="002E7AE5"/>
    <w:rsid w:val="002F0613"/>
    <w:rsid w:val="002F176F"/>
    <w:rsid w:val="002F1C16"/>
    <w:rsid w:val="002F3516"/>
    <w:rsid w:val="002F53D0"/>
    <w:rsid w:val="002F592F"/>
    <w:rsid w:val="002F656F"/>
    <w:rsid w:val="002F6B45"/>
    <w:rsid w:val="002F715B"/>
    <w:rsid w:val="002F7E46"/>
    <w:rsid w:val="003008F9"/>
    <w:rsid w:val="00302105"/>
    <w:rsid w:val="00302F12"/>
    <w:rsid w:val="00302F15"/>
    <w:rsid w:val="0030456E"/>
    <w:rsid w:val="003072AE"/>
    <w:rsid w:val="003108DC"/>
    <w:rsid w:val="0031163A"/>
    <w:rsid w:val="003126E1"/>
    <w:rsid w:val="0031683C"/>
    <w:rsid w:val="0031696E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26CEE"/>
    <w:rsid w:val="00331435"/>
    <w:rsid w:val="00331E2C"/>
    <w:rsid w:val="00335A35"/>
    <w:rsid w:val="00336793"/>
    <w:rsid w:val="003405C6"/>
    <w:rsid w:val="00340BDD"/>
    <w:rsid w:val="00341FD9"/>
    <w:rsid w:val="003443E7"/>
    <w:rsid w:val="0034479E"/>
    <w:rsid w:val="003457F3"/>
    <w:rsid w:val="003477BF"/>
    <w:rsid w:val="003510DD"/>
    <w:rsid w:val="0035174B"/>
    <w:rsid w:val="003522CE"/>
    <w:rsid w:val="00352384"/>
    <w:rsid w:val="00353147"/>
    <w:rsid w:val="003535D6"/>
    <w:rsid w:val="003537FB"/>
    <w:rsid w:val="00354953"/>
    <w:rsid w:val="00355510"/>
    <w:rsid w:val="003558EB"/>
    <w:rsid w:val="0035622E"/>
    <w:rsid w:val="003578F0"/>
    <w:rsid w:val="00360063"/>
    <w:rsid w:val="0036087D"/>
    <w:rsid w:val="00361EF2"/>
    <w:rsid w:val="00362533"/>
    <w:rsid w:val="003626BF"/>
    <w:rsid w:val="003645A8"/>
    <w:rsid w:val="003647B3"/>
    <w:rsid w:val="00366FB4"/>
    <w:rsid w:val="00367202"/>
    <w:rsid w:val="0036725F"/>
    <w:rsid w:val="00367822"/>
    <w:rsid w:val="00367DB2"/>
    <w:rsid w:val="00370541"/>
    <w:rsid w:val="00371564"/>
    <w:rsid w:val="00371FCA"/>
    <w:rsid w:val="003731F4"/>
    <w:rsid w:val="00375029"/>
    <w:rsid w:val="0037519B"/>
    <w:rsid w:val="00376EFB"/>
    <w:rsid w:val="0037767C"/>
    <w:rsid w:val="003779E9"/>
    <w:rsid w:val="00380491"/>
    <w:rsid w:val="00381949"/>
    <w:rsid w:val="00387CCF"/>
    <w:rsid w:val="00390524"/>
    <w:rsid w:val="00390C05"/>
    <w:rsid w:val="003919E8"/>
    <w:rsid w:val="00391CC2"/>
    <w:rsid w:val="00392E6A"/>
    <w:rsid w:val="00393C2E"/>
    <w:rsid w:val="00394EE2"/>
    <w:rsid w:val="00396EFF"/>
    <w:rsid w:val="003A12CB"/>
    <w:rsid w:val="003A1785"/>
    <w:rsid w:val="003A25D2"/>
    <w:rsid w:val="003A46DC"/>
    <w:rsid w:val="003A5433"/>
    <w:rsid w:val="003A7454"/>
    <w:rsid w:val="003B0464"/>
    <w:rsid w:val="003B5455"/>
    <w:rsid w:val="003C0305"/>
    <w:rsid w:val="003C03D9"/>
    <w:rsid w:val="003C103D"/>
    <w:rsid w:val="003C1708"/>
    <w:rsid w:val="003C1977"/>
    <w:rsid w:val="003C2F81"/>
    <w:rsid w:val="003C61EF"/>
    <w:rsid w:val="003C663C"/>
    <w:rsid w:val="003C6814"/>
    <w:rsid w:val="003C68A2"/>
    <w:rsid w:val="003C68A9"/>
    <w:rsid w:val="003C6EEC"/>
    <w:rsid w:val="003D1568"/>
    <w:rsid w:val="003D4D31"/>
    <w:rsid w:val="003D5CD1"/>
    <w:rsid w:val="003D74D1"/>
    <w:rsid w:val="003E03DD"/>
    <w:rsid w:val="003E0B1F"/>
    <w:rsid w:val="003E2572"/>
    <w:rsid w:val="003E3DD3"/>
    <w:rsid w:val="003E5298"/>
    <w:rsid w:val="003E611B"/>
    <w:rsid w:val="003E6971"/>
    <w:rsid w:val="003F0C49"/>
    <w:rsid w:val="003F149E"/>
    <w:rsid w:val="003F1B64"/>
    <w:rsid w:val="003F2397"/>
    <w:rsid w:val="003F26C9"/>
    <w:rsid w:val="003F2E6A"/>
    <w:rsid w:val="003F461F"/>
    <w:rsid w:val="003F4BF7"/>
    <w:rsid w:val="003F506E"/>
    <w:rsid w:val="003F50DC"/>
    <w:rsid w:val="003F5776"/>
    <w:rsid w:val="003F5A63"/>
    <w:rsid w:val="003F65A6"/>
    <w:rsid w:val="003F6C0C"/>
    <w:rsid w:val="003F7BDB"/>
    <w:rsid w:val="00400489"/>
    <w:rsid w:val="0040124F"/>
    <w:rsid w:val="004012B6"/>
    <w:rsid w:val="00401D3A"/>
    <w:rsid w:val="0040212E"/>
    <w:rsid w:val="00403530"/>
    <w:rsid w:val="004047ED"/>
    <w:rsid w:val="00404F34"/>
    <w:rsid w:val="0040528B"/>
    <w:rsid w:val="00405BAA"/>
    <w:rsid w:val="00405C65"/>
    <w:rsid w:val="0040695B"/>
    <w:rsid w:val="00410447"/>
    <w:rsid w:val="00414A96"/>
    <w:rsid w:val="00414ACA"/>
    <w:rsid w:val="00414BAA"/>
    <w:rsid w:val="00414C8B"/>
    <w:rsid w:val="004159CE"/>
    <w:rsid w:val="004165C6"/>
    <w:rsid w:val="00420228"/>
    <w:rsid w:val="00420A92"/>
    <w:rsid w:val="00420F2F"/>
    <w:rsid w:val="004232D3"/>
    <w:rsid w:val="00424FF7"/>
    <w:rsid w:val="00425407"/>
    <w:rsid w:val="00425599"/>
    <w:rsid w:val="00425E05"/>
    <w:rsid w:val="00426014"/>
    <w:rsid w:val="004267BE"/>
    <w:rsid w:val="00427579"/>
    <w:rsid w:val="0042757F"/>
    <w:rsid w:val="00430633"/>
    <w:rsid w:val="00430ACB"/>
    <w:rsid w:val="00430E54"/>
    <w:rsid w:val="00431D4F"/>
    <w:rsid w:val="00432A0B"/>
    <w:rsid w:val="004330CA"/>
    <w:rsid w:val="00434FE8"/>
    <w:rsid w:val="004354D6"/>
    <w:rsid w:val="0043741C"/>
    <w:rsid w:val="00440FD1"/>
    <w:rsid w:val="00442DD0"/>
    <w:rsid w:val="004443FD"/>
    <w:rsid w:val="0044490A"/>
    <w:rsid w:val="004455F0"/>
    <w:rsid w:val="00445983"/>
    <w:rsid w:val="00446BD8"/>
    <w:rsid w:val="004477C8"/>
    <w:rsid w:val="00452A23"/>
    <w:rsid w:val="00453826"/>
    <w:rsid w:val="00456B9C"/>
    <w:rsid w:val="004579A0"/>
    <w:rsid w:val="00463791"/>
    <w:rsid w:val="004645D0"/>
    <w:rsid w:val="0046512D"/>
    <w:rsid w:val="00466577"/>
    <w:rsid w:val="004669A1"/>
    <w:rsid w:val="00466E0E"/>
    <w:rsid w:val="00466F42"/>
    <w:rsid w:val="004704B9"/>
    <w:rsid w:val="0047212B"/>
    <w:rsid w:val="004736AA"/>
    <w:rsid w:val="00481397"/>
    <w:rsid w:val="00481951"/>
    <w:rsid w:val="004819EA"/>
    <w:rsid w:val="004842EF"/>
    <w:rsid w:val="00484472"/>
    <w:rsid w:val="00484E31"/>
    <w:rsid w:val="004853C3"/>
    <w:rsid w:val="004858C8"/>
    <w:rsid w:val="00486238"/>
    <w:rsid w:val="0048699D"/>
    <w:rsid w:val="00486C4E"/>
    <w:rsid w:val="0048721C"/>
    <w:rsid w:val="0048781B"/>
    <w:rsid w:val="00487CE8"/>
    <w:rsid w:val="004925B9"/>
    <w:rsid w:val="00494706"/>
    <w:rsid w:val="00496533"/>
    <w:rsid w:val="00496595"/>
    <w:rsid w:val="0049713F"/>
    <w:rsid w:val="004A1887"/>
    <w:rsid w:val="004A1DD8"/>
    <w:rsid w:val="004A2397"/>
    <w:rsid w:val="004A3A41"/>
    <w:rsid w:val="004A475E"/>
    <w:rsid w:val="004A4FF6"/>
    <w:rsid w:val="004A5A2A"/>
    <w:rsid w:val="004A61F4"/>
    <w:rsid w:val="004B0DCD"/>
    <w:rsid w:val="004B194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4A2D"/>
    <w:rsid w:val="004C6726"/>
    <w:rsid w:val="004C6AE0"/>
    <w:rsid w:val="004C7156"/>
    <w:rsid w:val="004C7835"/>
    <w:rsid w:val="004D0639"/>
    <w:rsid w:val="004D0EAD"/>
    <w:rsid w:val="004D2DAE"/>
    <w:rsid w:val="004D3764"/>
    <w:rsid w:val="004D5803"/>
    <w:rsid w:val="004D617E"/>
    <w:rsid w:val="004D64BC"/>
    <w:rsid w:val="004D6EE8"/>
    <w:rsid w:val="004D74B8"/>
    <w:rsid w:val="004E2C0F"/>
    <w:rsid w:val="004E3010"/>
    <w:rsid w:val="004E3512"/>
    <w:rsid w:val="004E53F9"/>
    <w:rsid w:val="004E731F"/>
    <w:rsid w:val="004F059B"/>
    <w:rsid w:val="004F1C2E"/>
    <w:rsid w:val="004F273A"/>
    <w:rsid w:val="004F2B29"/>
    <w:rsid w:val="004F3BA9"/>
    <w:rsid w:val="004F5B10"/>
    <w:rsid w:val="004F6430"/>
    <w:rsid w:val="004F64CB"/>
    <w:rsid w:val="004F69C8"/>
    <w:rsid w:val="0050098A"/>
    <w:rsid w:val="005025B8"/>
    <w:rsid w:val="00502A35"/>
    <w:rsid w:val="00503F3E"/>
    <w:rsid w:val="0050681C"/>
    <w:rsid w:val="0050754A"/>
    <w:rsid w:val="00507D07"/>
    <w:rsid w:val="005106D7"/>
    <w:rsid w:val="00510E79"/>
    <w:rsid w:val="00511EC7"/>
    <w:rsid w:val="00514A76"/>
    <w:rsid w:val="00515AAD"/>
    <w:rsid w:val="00515B95"/>
    <w:rsid w:val="0051655A"/>
    <w:rsid w:val="0051682E"/>
    <w:rsid w:val="005168AC"/>
    <w:rsid w:val="00517352"/>
    <w:rsid w:val="00517F9D"/>
    <w:rsid w:val="005213A1"/>
    <w:rsid w:val="005317E3"/>
    <w:rsid w:val="00531C0D"/>
    <w:rsid w:val="00531C5C"/>
    <w:rsid w:val="00532F3A"/>
    <w:rsid w:val="0053314A"/>
    <w:rsid w:val="0053455F"/>
    <w:rsid w:val="00534E77"/>
    <w:rsid w:val="005377A3"/>
    <w:rsid w:val="005432BA"/>
    <w:rsid w:val="005434A5"/>
    <w:rsid w:val="00543DC6"/>
    <w:rsid w:val="0054525C"/>
    <w:rsid w:val="00546AC7"/>
    <w:rsid w:val="00546E16"/>
    <w:rsid w:val="00547610"/>
    <w:rsid w:val="00547A1B"/>
    <w:rsid w:val="0055154E"/>
    <w:rsid w:val="00551C9A"/>
    <w:rsid w:val="005526B9"/>
    <w:rsid w:val="005536C8"/>
    <w:rsid w:val="00553FCE"/>
    <w:rsid w:val="00554CD8"/>
    <w:rsid w:val="00555C65"/>
    <w:rsid w:val="00555DEE"/>
    <w:rsid w:val="00557804"/>
    <w:rsid w:val="00557DF7"/>
    <w:rsid w:val="00560188"/>
    <w:rsid w:val="005601F5"/>
    <w:rsid w:val="00561312"/>
    <w:rsid w:val="00562199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47E4"/>
    <w:rsid w:val="005755D7"/>
    <w:rsid w:val="00576CF7"/>
    <w:rsid w:val="00580552"/>
    <w:rsid w:val="00584E4B"/>
    <w:rsid w:val="00584E56"/>
    <w:rsid w:val="005871F3"/>
    <w:rsid w:val="0058790B"/>
    <w:rsid w:val="00587F54"/>
    <w:rsid w:val="0059040F"/>
    <w:rsid w:val="00590A86"/>
    <w:rsid w:val="00590B42"/>
    <w:rsid w:val="00591820"/>
    <w:rsid w:val="005926B9"/>
    <w:rsid w:val="00593679"/>
    <w:rsid w:val="005954D6"/>
    <w:rsid w:val="00596CBA"/>
    <w:rsid w:val="005A1195"/>
    <w:rsid w:val="005A36D2"/>
    <w:rsid w:val="005A3AEA"/>
    <w:rsid w:val="005A3D8A"/>
    <w:rsid w:val="005A4B05"/>
    <w:rsid w:val="005A4FC8"/>
    <w:rsid w:val="005A5CFA"/>
    <w:rsid w:val="005A73A1"/>
    <w:rsid w:val="005B16C4"/>
    <w:rsid w:val="005B1AE5"/>
    <w:rsid w:val="005B58F8"/>
    <w:rsid w:val="005B6C1F"/>
    <w:rsid w:val="005B703C"/>
    <w:rsid w:val="005C12C2"/>
    <w:rsid w:val="005C2053"/>
    <w:rsid w:val="005C353D"/>
    <w:rsid w:val="005C3884"/>
    <w:rsid w:val="005C3D07"/>
    <w:rsid w:val="005C4687"/>
    <w:rsid w:val="005C5AF3"/>
    <w:rsid w:val="005C6B89"/>
    <w:rsid w:val="005C77B4"/>
    <w:rsid w:val="005D0140"/>
    <w:rsid w:val="005D0B27"/>
    <w:rsid w:val="005D0B7F"/>
    <w:rsid w:val="005D1E50"/>
    <w:rsid w:val="005D27CA"/>
    <w:rsid w:val="005D28EA"/>
    <w:rsid w:val="005D2C40"/>
    <w:rsid w:val="005D3095"/>
    <w:rsid w:val="005D345A"/>
    <w:rsid w:val="005D5FA1"/>
    <w:rsid w:val="005D6324"/>
    <w:rsid w:val="005E0EF5"/>
    <w:rsid w:val="005E22A4"/>
    <w:rsid w:val="005E2D4E"/>
    <w:rsid w:val="005E4899"/>
    <w:rsid w:val="005E78D6"/>
    <w:rsid w:val="005E7C59"/>
    <w:rsid w:val="005F0051"/>
    <w:rsid w:val="005F0965"/>
    <w:rsid w:val="005F0977"/>
    <w:rsid w:val="005F75C4"/>
    <w:rsid w:val="0060002E"/>
    <w:rsid w:val="00600649"/>
    <w:rsid w:val="00601291"/>
    <w:rsid w:val="006026A9"/>
    <w:rsid w:val="0060308C"/>
    <w:rsid w:val="006055D2"/>
    <w:rsid w:val="00605BB6"/>
    <w:rsid w:val="00607019"/>
    <w:rsid w:val="0061046C"/>
    <w:rsid w:val="00610E34"/>
    <w:rsid w:val="00611EC6"/>
    <w:rsid w:val="006123CC"/>
    <w:rsid w:val="00613BFA"/>
    <w:rsid w:val="00617C64"/>
    <w:rsid w:val="00617E30"/>
    <w:rsid w:val="00617EED"/>
    <w:rsid w:val="006202F3"/>
    <w:rsid w:val="00620681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27809"/>
    <w:rsid w:val="00627C6C"/>
    <w:rsid w:val="006314BE"/>
    <w:rsid w:val="00631E96"/>
    <w:rsid w:val="00632D53"/>
    <w:rsid w:val="00634300"/>
    <w:rsid w:val="00634FC7"/>
    <w:rsid w:val="00635AD2"/>
    <w:rsid w:val="006364B5"/>
    <w:rsid w:val="00636DEE"/>
    <w:rsid w:val="00640480"/>
    <w:rsid w:val="00641BA9"/>
    <w:rsid w:val="00642525"/>
    <w:rsid w:val="00643276"/>
    <w:rsid w:val="0064661D"/>
    <w:rsid w:val="0064677C"/>
    <w:rsid w:val="00647CE1"/>
    <w:rsid w:val="00650BA4"/>
    <w:rsid w:val="0065119F"/>
    <w:rsid w:val="0065208C"/>
    <w:rsid w:val="00652FCC"/>
    <w:rsid w:val="0065358A"/>
    <w:rsid w:val="00653C42"/>
    <w:rsid w:val="0065738C"/>
    <w:rsid w:val="00660833"/>
    <w:rsid w:val="00660AF6"/>
    <w:rsid w:val="006615BD"/>
    <w:rsid w:val="00663809"/>
    <w:rsid w:val="00666106"/>
    <w:rsid w:val="00667D28"/>
    <w:rsid w:val="0067138C"/>
    <w:rsid w:val="00673CB6"/>
    <w:rsid w:val="00673CBE"/>
    <w:rsid w:val="006743F5"/>
    <w:rsid w:val="00674C5C"/>
    <w:rsid w:val="006755D6"/>
    <w:rsid w:val="0067683B"/>
    <w:rsid w:val="00676A87"/>
    <w:rsid w:val="006770CE"/>
    <w:rsid w:val="00677B36"/>
    <w:rsid w:val="00682362"/>
    <w:rsid w:val="006825F1"/>
    <w:rsid w:val="00683B88"/>
    <w:rsid w:val="00683E82"/>
    <w:rsid w:val="006852B4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2733"/>
    <w:rsid w:val="006A4EE5"/>
    <w:rsid w:val="006A5BBF"/>
    <w:rsid w:val="006A630A"/>
    <w:rsid w:val="006A63DE"/>
    <w:rsid w:val="006A67E0"/>
    <w:rsid w:val="006A6934"/>
    <w:rsid w:val="006B0696"/>
    <w:rsid w:val="006B0ACB"/>
    <w:rsid w:val="006B1A17"/>
    <w:rsid w:val="006B47D8"/>
    <w:rsid w:val="006B493E"/>
    <w:rsid w:val="006B7FC0"/>
    <w:rsid w:val="006C17D1"/>
    <w:rsid w:val="006C3AE5"/>
    <w:rsid w:val="006C552E"/>
    <w:rsid w:val="006C5B4B"/>
    <w:rsid w:val="006C78B6"/>
    <w:rsid w:val="006D029A"/>
    <w:rsid w:val="006D16BA"/>
    <w:rsid w:val="006D219B"/>
    <w:rsid w:val="006D2BBC"/>
    <w:rsid w:val="006D2C7B"/>
    <w:rsid w:val="006D3753"/>
    <w:rsid w:val="006D4FEA"/>
    <w:rsid w:val="006D5D4B"/>
    <w:rsid w:val="006D5DF5"/>
    <w:rsid w:val="006D68E5"/>
    <w:rsid w:val="006E40A1"/>
    <w:rsid w:val="006E44B7"/>
    <w:rsid w:val="006E4FBA"/>
    <w:rsid w:val="006E5BA6"/>
    <w:rsid w:val="006E7EDD"/>
    <w:rsid w:val="006F01DB"/>
    <w:rsid w:val="006F0226"/>
    <w:rsid w:val="006F1B02"/>
    <w:rsid w:val="006F424A"/>
    <w:rsid w:val="006F4AA4"/>
    <w:rsid w:val="006F72DB"/>
    <w:rsid w:val="0070189E"/>
    <w:rsid w:val="00702248"/>
    <w:rsid w:val="00704376"/>
    <w:rsid w:val="00704FA0"/>
    <w:rsid w:val="0070527E"/>
    <w:rsid w:val="00706050"/>
    <w:rsid w:val="00707183"/>
    <w:rsid w:val="00710880"/>
    <w:rsid w:val="007113E7"/>
    <w:rsid w:val="00712657"/>
    <w:rsid w:val="007128CD"/>
    <w:rsid w:val="00712AF5"/>
    <w:rsid w:val="00713102"/>
    <w:rsid w:val="007139EF"/>
    <w:rsid w:val="00714841"/>
    <w:rsid w:val="007158B0"/>
    <w:rsid w:val="00715BE0"/>
    <w:rsid w:val="00716312"/>
    <w:rsid w:val="00717885"/>
    <w:rsid w:val="00717BFA"/>
    <w:rsid w:val="00720B57"/>
    <w:rsid w:val="00722272"/>
    <w:rsid w:val="007222D9"/>
    <w:rsid w:val="0072270C"/>
    <w:rsid w:val="007241B6"/>
    <w:rsid w:val="00726718"/>
    <w:rsid w:val="00726DD9"/>
    <w:rsid w:val="0073077E"/>
    <w:rsid w:val="00730A4A"/>
    <w:rsid w:val="007353A1"/>
    <w:rsid w:val="00735899"/>
    <w:rsid w:val="007362C4"/>
    <w:rsid w:val="00740BF0"/>
    <w:rsid w:val="00741EF8"/>
    <w:rsid w:val="007452A2"/>
    <w:rsid w:val="00746398"/>
    <w:rsid w:val="00746C09"/>
    <w:rsid w:val="00747863"/>
    <w:rsid w:val="00750BCF"/>
    <w:rsid w:val="00752B99"/>
    <w:rsid w:val="00753154"/>
    <w:rsid w:val="0075360F"/>
    <w:rsid w:val="007537CD"/>
    <w:rsid w:val="00753AB9"/>
    <w:rsid w:val="00753F2E"/>
    <w:rsid w:val="00755E14"/>
    <w:rsid w:val="007571DB"/>
    <w:rsid w:val="0075793B"/>
    <w:rsid w:val="00757D2F"/>
    <w:rsid w:val="0076004C"/>
    <w:rsid w:val="007603A2"/>
    <w:rsid w:val="007613C5"/>
    <w:rsid w:val="007616F3"/>
    <w:rsid w:val="0076296D"/>
    <w:rsid w:val="00765751"/>
    <w:rsid w:val="00765991"/>
    <w:rsid w:val="00765B78"/>
    <w:rsid w:val="00765FB4"/>
    <w:rsid w:val="007677F9"/>
    <w:rsid w:val="00767F97"/>
    <w:rsid w:val="0077125D"/>
    <w:rsid w:val="00772F77"/>
    <w:rsid w:val="007738D7"/>
    <w:rsid w:val="00773E69"/>
    <w:rsid w:val="007742C5"/>
    <w:rsid w:val="007743A5"/>
    <w:rsid w:val="00774BDA"/>
    <w:rsid w:val="007768E6"/>
    <w:rsid w:val="00777A61"/>
    <w:rsid w:val="00777ADD"/>
    <w:rsid w:val="007807EC"/>
    <w:rsid w:val="00780BB2"/>
    <w:rsid w:val="0078233E"/>
    <w:rsid w:val="00782815"/>
    <w:rsid w:val="007833ED"/>
    <w:rsid w:val="00784316"/>
    <w:rsid w:val="007871BC"/>
    <w:rsid w:val="00791EA9"/>
    <w:rsid w:val="007922F0"/>
    <w:rsid w:val="0079407E"/>
    <w:rsid w:val="00797835"/>
    <w:rsid w:val="00797F32"/>
    <w:rsid w:val="007A0332"/>
    <w:rsid w:val="007A04A1"/>
    <w:rsid w:val="007A0961"/>
    <w:rsid w:val="007A0B4E"/>
    <w:rsid w:val="007A0CE1"/>
    <w:rsid w:val="007A1355"/>
    <w:rsid w:val="007A167E"/>
    <w:rsid w:val="007A236D"/>
    <w:rsid w:val="007A4394"/>
    <w:rsid w:val="007A4B06"/>
    <w:rsid w:val="007A5AFC"/>
    <w:rsid w:val="007A6A08"/>
    <w:rsid w:val="007B00BE"/>
    <w:rsid w:val="007B2AAB"/>
    <w:rsid w:val="007B30AF"/>
    <w:rsid w:val="007B3C22"/>
    <w:rsid w:val="007B3F41"/>
    <w:rsid w:val="007B5C5A"/>
    <w:rsid w:val="007B5D15"/>
    <w:rsid w:val="007B60D6"/>
    <w:rsid w:val="007B6659"/>
    <w:rsid w:val="007B6B2F"/>
    <w:rsid w:val="007B71EB"/>
    <w:rsid w:val="007B7962"/>
    <w:rsid w:val="007C0174"/>
    <w:rsid w:val="007C0951"/>
    <w:rsid w:val="007C1D8D"/>
    <w:rsid w:val="007C1F5B"/>
    <w:rsid w:val="007C35E4"/>
    <w:rsid w:val="007C5F8C"/>
    <w:rsid w:val="007C719C"/>
    <w:rsid w:val="007C7C1E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E6DBE"/>
    <w:rsid w:val="007F0D2D"/>
    <w:rsid w:val="007F270F"/>
    <w:rsid w:val="007F291F"/>
    <w:rsid w:val="007F3595"/>
    <w:rsid w:val="007F4522"/>
    <w:rsid w:val="007F7598"/>
    <w:rsid w:val="0080022F"/>
    <w:rsid w:val="00800355"/>
    <w:rsid w:val="00800BAD"/>
    <w:rsid w:val="00802880"/>
    <w:rsid w:val="00804E5F"/>
    <w:rsid w:val="00805052"/>
    <w:rsid w:val="00806BF0"/>
    <w:rsid w:val="0081074E"/>
    <w:rsid w:val="0081100B"/>
    <w:rsid w:val="00814EEE"/>
    <w:rsid w:val="00815E02"/>
    <w:rsid w:val="00816187"/>
    <w:rsid w:val="00816F7C"/>
    <w:rsid w:val="008214E4"/>
    <w:rsid w:val="008217A0"/>
    <w:rsid w:val="008228DE"/>
    <w:rsid w:val="008235FE"/>
    <w:rsid w:val="00823BA1"/>
    <w:rsid w:val="0082434E"/>
    <w:rsid w:val="008243E2"/>
    <w:rsid w:val="00824FD3"/>
    <w:rsid w:val="00825992"/>
    <w:rsid w:val="00825F64"/>
    <w:rsid w:val="00826989"/>
    <w:rsid w:val="0082790A"/>
    <w:rsid w:val="00827DF5"/>
    <w:rsid w:val="00830C49"/>
    <w:rsid w:val="008311E0"/>
    <w:rsid w:val="008313CB"/>
    <w:rsid w:val="0083174A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0FC0"/>
    <w:rsid w:val="00851816"/>
    <w:rsid w:val="0085272F"/>
    <w:rsid w:val="00852734"/>
    <w:rsid w:val="008533DE"/>
    <w:rsid w:val="00854AD0"/>
    <w:rsid w:val="00856183"/>
    <w:rsid w:val="008565E0"/>
    <w:rsid w:val="008579ED"/>
    <w:rsid w:val="00860ED1"/>
    <w:rsid w:val="0086171F"/>
    <w:rsid w:val="00863D3E"/>
    <w:rsid w:val="00863FE5"/>
    <w:rsid w:val="0086640D"/>
    <w:rsid w:val="00867B91"/>
    <w:rsid w:val="00867E29"/>
    <w:rsid w:val="00870DEA"/>
    <w:rsid w:val="0087166A"/>
    <w:rsid w:val="00872E73"/>
    <w:rsid w:val="00873B6D"/>
    <w:rsid w:val="00874360"/>
    <w:rsid w:val="008746BD"/>
    <w:rsid w:val="0087562E"/>
    <w:rsid w:val="0087757F"/>
    <w:rsid w:val="00880F70"/>
    <w:rsid w:val="00881E6D"/>
    <w:rsid w:val="008838F5"/>
    <w:rsid w:val="0088456B"/>
    <w:rsid w:val="00884C96"/>
    <w:rsid w:val="00885F8C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094B"/>
    <w:rsid w:val="008A2706"/>
    <w:rsid w:val="008A33C2"/>
    <w:rsid w:val="008A3637"/>
    <w:rsid w:val="008A742C"/>
    <w:rsid w:val="008B00C8"/>
    <w:rsid w:val="008B090A"/>
    <w:rsid w:val="008B1C6F"/>
    <w:rsid w:val="008B2D19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1E1F"/>
    <w:rsid w:val="008C332D"/>
    <w:rsid w:val="008C3A47"/>
    <w:rsid w:val="008C620C"/>
    <w:rsid w:val="008D0C5B"/>
    <w:rsid w:val="008D0EED"/>
    <w:rsid w:val="008D1220"/>
    <w:rsid w:val="008D1A4D"/>
    <w:rsid w:val="008D276B"/>
    <w:rsid w:val="008D2BC1"/>
    <w:rsid w:val="008D2CEB"/>
    <w:rsid w:val="008D3FFB"/>
    <w:rsid w:val="008D408A"/>
    <w:rsid w:val="008D47E9"/>
    <w:rsid w:val="008D5AA9"/>
    <w:rsid w:val="008D798A"/>
    <w:rsid w:val="008E0417"/>
    <w:rsid w:val="008E17CB"/>
    <w:rsid w:val="008E41C0"/>
    <w:rsid w:val="008E5EB8"/>
    <w:rsid w:val="008E65F7"/>
    <w:rsid w:val="008E6913"/>
    <w:rsid w:val="008F18CF"/>
    <w:rsid w:val="008F3031"/>
    <w:rsid w:val="008F64DE"/>
    <w:rsid w:val="008F6A48"/>
    <w:rsid w:val="008F76F9"/>
    <w:rsid w:val="0090036B"/>
    <w:rsid w:val="00901FA2"/>
    <w:rsid w:val="00902925"/>
    <w:rsid w:val="0090450E"/>
    <w:rsid w:val="009047DD"/>
    <w:rsid w:val="00904E22"/>
    <w:rsid w:val="0090522A"/>
    <w:rsid w:val="0090531D"/>
    <w:rsid w:val="009061F4"/>
    <w:rsid w:val="00906371"/>
    <w:rsid w:val="00906BED"/>
    <w:rsid w:val="009074E3"/>
    <w:rsid w:val="00910FF5"/>
    <w:rsid w:val="00912322"/>
    <w:rsid w:val="0091277C"/>
    <w:rsid w:val="00912C99"/>
    <w:rsid w:val="0091590C"/>
    <w:rsid w:val="00916846"/>
    <w:rsid w:val="009178F1"/>
    <w:rsid w:val="00917B94"/>
    <w:rsid w:val="00921250"/>
    <w:rsid w:val="009234B0"/>
    <w:rsid w:val="00925EEE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1BE"/>
    <w:rsid w:val="00937B80"/>
    <w:rsid w:val="00937CE2"/>
    <w:rsid w:val="00940FD9"/>
    <w:rsid w:val="0094405D"/>
    <w:rsid w:val="009459D4"/>
    <w:rsid w:val="00946377"/>
    <w:rsid w:val="00947C4A"/>
    <w:rsid w:val="00950A5E"/>
    <w:rsid w:val="00953221"/>
    <w:rsid w:val="00953EA1"/>
    <w:rsid w:val="00955CF3"/>
    <w:rsid w:val="009568BF"/>
    <w:rsid w:val="00956E7A"/>
    <w:rsid w:val="00960316"/>
    <w:rsid w:val="009625E0"/>
    <w:rsid w:val="00963573"/>
    <w:rsid w:val="00963B18"/>
    <w:rsid w:val="00963F25"/>
    <w:rsid w:val="00965A10"/>
    <w:rsid w:val="00966915"/>
    <w:rsid w:val="00966BAE"/>
    <w:rsid w:val="009676AA"/>
    <w:rsid w:val="00971352"/>
    <w:rsid w:val="00972F6D"/>
    <w:rsid w:val="0097335B"/>
    <w:rsid w:val="00973E24"/>
    <w:rsid w:val="00973F71"/>
    <w:rsid w:val="00975145"/>
    <w:rsid w:val="00975220"/>
    <w:rsid w:val="00975544"/>
    <w:rsid w:val="00977950"/>
    <w:rsid w:val="00977BBA"/>
    <w:rsid w:val="00982FD4"/>
    <w:rsid w:val="00983315"/>
    <w:rsid w:val="00986547"/>
    <w:rsid w:val="00991FE0"/>
    <w:rsid w:val="00992D3F"/>
    <w:rsid w:val="00995792"/>
    <w:rsid w:val="0099620D"/>
    <w:rsid w:val="0099625C"/>
    <w:rsid w:val="00997594"/>
    <w:rsid w:val="009A06FF"/>
    <w:rsid w:val="009A0733"/>
    <w:rsid w:val="009A4000"/>
    <w:rsid w:val="009B1754"/>
    <w:rsid w:val="009B1B3B"/>
    <w:rsid w:val="009B2071"/>
    <w:rsid w:val="009B2221"/>
    <w:rsid w:val="009B244C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C7C95"/>
    <w:rsid w:val="009D09D0"/>
    <w:rsid w:val="009D0BD2"/>
    <w:rsid w:val="009D0FDA"/>
    <w:rsid w:val="009D1196"/>
    <w:rsid w:val="009D1901"/>
    <w:rsid w:val="009D2575"/>
    <w:rsid w:val="009D2E32"/>
    <w:rsid w:val="009D52A5"/>
    <w:rsid w:val="009D570E"/>
    <w:rsid w:val="009E05EC"/>
    <w:rsid w:val="009E0AFB"/>
    <w:rsid w:val="009E0F31"/>
    <w:rsid w:val="009E24CE"/>
    <w:rsid w:val="009E259F"/>
    <w:rsid w:val="009E39AE"/>
    <w:rsid w:val="009E4397"/>
    <w:rsid w:val="009E45D7"/>
    <w:rsid w:val="009E4E41"/>
    <w:rsid w:val="009E5628"/>
    <w:rsid w:val="009E5967"/>
    <w:rsid w:val="009E6902"/>
    <w:rsid w:val="009E76FB"/>
    <w:rsid w:val="009F0655"/>
    <w:rsid w:val="009F1F3F"/>
    <w:rsid w:val="009F27DC"/>
    <w:rsid w:val="009F349E"/>
    <w:rsid w:val="009F3C2E"/>
    <w:rsid w:val="009F59F2"/>
    <w:rsid w:val="00A00397"/>
    <w:rsid w:val="00A00FA3"/>
    <w:rsid w:val="00A01994"/>
    <w:rsid w:val="00A019B0"/>
    <w:rsid w:val="00A02672"/>
    <w:rsid w:val="00A0427F"/>
    <w:rsid w:val="00A04A19"/>
    <w:rsid w:val="00A04D0E"/>
    <w:rsid w:val="00A05EB4"/>
    <w:rsid w:val="00A061D2"/>
    <w:rsid w:val="00A06FF8"/>
    <w:rsid w:val="00A12AFD"/>
    <w:rsid w:val="00A13128"/>
    <w:rsid w:val="00A13902"/>
    <w:rsid w:val="00A148E9"/>
    <w:rsid w:val="00A157FA"/>
    <w:rsid w:val="00A1684B"/>
    <w:rsid w:val="00A21001"/>
    <w:rsid w:val="00A213AB"/>
    <w:rsid w:val="00A21A24"/>
    <w:rsid w:val="00A2208D"/>
    <w:rsid w:val="00A2343C"/>
    <w:rsid w:val="00A3109F"/>
    <w:rsid w:val="00A35A30"/>
    <w:rsid w:val="00A35A49"/>
    <w:rsid w:val="00A36BBA"/>
    <w:rsid w:val="00A42717"/>
    <w:rsid w:val="00A4303B"/>
    <w:rsid w:val="00A43054"/>
    <w:rsid w:val="00A43E60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1A34"/>
    <w:rsid w:val="00A523CF"/>
    <w:rsid w:val="00A5590F"/>
    <w:rsid w:val="00A55C4F"/>
    <w:rsid w:val="00A57234"/>
    <w:rsid w:val="00A61917"/>
    <w:rsid w:val="00A6258B"/>
    <w:rsid w:val="00A647FB"/>
    <w:rsid w:val="00A66CB9"/>
    <w:rsid w:val="00A671F9"/>
    <w:rsid w:val="00A679F3"/>
    <w:rsid w:val="00A72C76"/>
    <w:rsid w:val="00A72F85"/>
    <w:rsid w:val="00A73F2B"/>
    <w:rsid w:val="00A74EB8"/>
    <w:rsid w:val="00A75A34"/>
    <w:rsid w:val="00A764AA"/>
    <w:rsid w:val="00A800C9"/>
    <w:rsid w:val="00A80E49"/>
    <w:rsid w:val="00A81636"/>
    <w:rsid w:val="00A82E36"/>
    <w:rsid w:val="00A83A23"/>
    <w:rsid w:val="00A843BC"/>
    <w:rsid w:val="00A84428"/>
    <w:rsid w:val="00A84DDF"/>
    <w:rsid w:val="00A857EE"/>
    <w:rsid w:val="00A85D66"/>
    <w:rsid w:val="00A8600F"/>
    <w:rsid w:val="00A8656D"/>
    <w:rsid w:val="00A86603"/>
    <w:rsid w:val="00A92250"/>
    <w:rsid w:val="00A93D7B"/>
    <w:rsid w:val="00A9680B"/>
    <w:rsid w:val="00A96B14"/>
    <w:rsid w:val="00A970A2"/>
    <w:rsid w:val="00A97E4B"/>
    <w:rsid w:val="00AA207E"/>
    <w:rsid w:val="00AA31B1"/>
    <w:rsid w:val="00AA51A8"/>
    <w:rsid w:val="00AA56F6"/>
    <w:rsid w:val="00AA5E26"/>
    <w:rsid w:val="00AA7472"/>
    <w:rsid w:val="00AA7997"/>
    <w:rsid w:val="00AB0919"/>
    <w:rsid w:val="00AB1B44"/>
    <w:rsid w:val="00AB5546"/>
    <w:rsid w:val="00AB5B34"/>
    <w:rsid w:val="00AB618F"/>
    <w:rsid w:val="00AB7203"/>
    <w:rsid w:val="00AB778C"/>
    <w:rsid w:val="00AC0D06"/>
    <w:rsid w:val="00AC1178"/>
    <w:rsid w:val="00AC245C"/>
    <w:rsid w:val="00AC28EB"/>
    <w:rsid w:val="00AC2E22"/>
    <w:rsid w:val="00AC3B8A"/>
    <w:rsid w:val="00AC56ED"/>
    <w:rsid w:val="00AC573B"/>
    <w:rsid w:val="00AC6114"/>
    <w:rsid w:val="00AC6212"/>
    <w:rsid w:val="00AC64FC"/>
    <w:rsid w:val="00AC7EC5"/>
    <w:rsid w:val="00AD08C8"/>
    <w:rsid w:val="00AD35D1"/>
    <w:rsid w:val="00AE09B5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AF1F0A"/>
    <w:rsid w:val="00AF3859"/>
    <w:rsid w:val="00AF4675"/>
    <w:rsid w:val="00B013AE"/>
    <w:rsid w:val="00B021F5"/>
    <w:rsid w:val="00B02BD4"/>
    <w:rsid w:val="00B02FA9"/>
    <w:rsid w:val="00B03BE0"/>
    <w:rsid w:val="00B0453F"/>
    <w:rsid w:val="00B050DF"/>
    <w:rsid w:val="00B06D14"/>
    <w:rsid w:val="00B07679"/>
    <w:rsid w:val="00B1002B"/>
    <w:rsid w:val="00B100F0"/>
    <w:rsid w:val="00B10DB6"/>
    <w:rsid w:val="00B11761"/>
    <w:rsid w:val="00B1211D"/>
    <w:rsid w:val="00B12734"/>
    <w:rsid w:val="00B13291"/>
    <w:rsid w:val="00B13827"/>
    <w:rsid w:val="00B13EBF"/>
    <w:rsid w:val="00B16D33"/>
    <w:rsid w:val="00B20565"/>
    <w:rsid w:val="00B261C9"/>
    <w:rsid w:val="00B2651C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4924"/>
    <w:rsid w:val="00B450CB"/>
    <w:rsid w:val="00B459B2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B55"/>
    <w:rsid w:val="00B56D17"/>
    <w:rsid w:val="00B60626"/>
    <w:rsid w:val="00B60BC7"/>
    <w:rsid w:val="00B61E02"/>
    <w:rsid w:val="00B6281F"/>
    <w:rsid w:val="00B64224"/>
    <w:rsid w:val="00B6450D"/>
    <w:rsid w:val="00B65E97"/>
    <w:rsid w:val="00B66DC4"/>
    <w:rsid w:val="00B67A7F"/>
    <w:rsid w:val="00B707AB"/>
    <w:rsid w:val="00B7087E"/>
    <w:rsid w:val="00B74A07"/>
    <w:rsid w:val="00B77C4C"/>
    <w:rsid w:val="00B80111"/>
    <w:rsid w:val="00B81913"/>
    <w:rsid w:val="00B8229F"/>
    <w:rsid w:val="00B8246F"/>
    <w:rsid w:val="00B83C43"/>
    <w:rsid w:val="00B84CD4"/>
    <w:rsid w:val="00B859DB"/>
    <w:rsid w:val="00B86AF4"/>
    <w:rsid w:val="00B87D47"/>
    <w:rsid w:val="00B908F7"/>
    <w:rsid w:val="00B92B71"/>
    <w:rsid w:val="00B93D3C"/>
    <w:rsid w:val="00B94574"/>
    <w:rsid w:val="00B94BDF"/>
    <w:rsid w:val="00B963F8"/>
    <w:rsid w:val="00B9735C"/>
    <w:rsid w:val="00B97929"/>
    <w:rsid w:val="00BA04FD"/>
    <w:rsid w:val="00BA3410"/>
    <w:rsid w:val="00BA46CC"/>
    <w:rsid w:val="00BA48D2"/>
    <w:rsid w:val="00BA5967"/>
    <w:rsid w:val="00BA6290"/>
    <w:rsid w:val="00BA72AD"/>
    <w:rsid w:val="00BB03E5"/>
    <w:rsid w:val="00BB0B99"/>
    <w:rsid w:val="00BB0D40"/>
    <w:rsid w:val="00BB206F"/>
    <w:rsid w:val="00BB328D"/>
    <w:rsid w:val="00BB3BA5"/>
    <w:rsid w:val="00BB3D37"/>
    <w:rsid w:val="00BB52A3"/>
    <w:rsid w:val="00BB620B"/>
    <w:rsid w:val="00BB7343"/>
    <w:rsid w:val="00BC06AA"/>
    <w:rsid w:val="00BC0792"/>
    <w:rsid w:val="00BC0EBC"/>
    <w:rsid w:val="00BC245B"/>
    <w:rsid w:val="00BC27F7"/>
    <w:rsid w:val="00BC30AA"/>
    <w:rsid w:val="00BC58D6"/>
    <w:rsid w:val="00BC7A0C"/>
    <w:rsid w:val="00BD0772"/>
    <w:rsid w:val="00BD0A0A"/>
    <w:rsid w:val="00BD0E2C"/>
    <w:rsid w:val="00BD0FDB"/>
    <w:rsid w:val="00BD1C53"/>
    <w:rsid w:val="00BD3552"/>
    <w:rsid w:val="00BD3CD3"/>
    <w:rsid w:val="00BD41B6"/>
    <w:rsid w:val="00BD43B7"/>
    <w:rsid w:val="00BD463F"/>
    <w:rsid w:val="00BD5AF4"/>
    <w:rsid w:val="00BD7911"/>
    <w:rsid w:val="00BE075B"/>
    <w:rsid w:val="00BE1738"/>
    <w:rsid w:val="00BE1EB6"/>
    <w:rsid w:val="00BE39E9"/>
    <w:rsid w:val="00BE48DE"/>
    <w:rsid w:val="00BE4BA2"/>
    <w:rsid w:val="00BE5534"/>
    <w:rsid w:val="00BE575C"/>
    <w:rsid w:val="00BE630C"/>
    <w:rsid w:val="00BE660B"/>
    <w:rsid w:val="00BE702D"/>
    <w:rsid w:val="00BF157A"/>
    <w:rsid w:val="00BF1B8B"/>
    <w:rsid w:val="00BF1EC5"/>
    <w:rsid w:val="00BF208D"/>
    <w:rsid w:val="00BF334D"/>
    <w:rsid w:val="00BF37AA"/>
    <w:rsid w:val="00BF3D48"/>
    <w:rsid w:val="00BF4BE5"/>
    <w:rsid w:val="00BF5654"/>
    <w:rsid w:val="00BF61F0"/>
    <w:rsid w:val="00BF70B5"/>
    <w:rsid w:val="00C0387E"/>
    <w:rsid w:val="00C0483B"/>
    <w:rsid w:val="00C0619A"/>
    <w:rsid w:val="00C075E7"/>
    <w:rsid w:val="00C10FB6"/>
    <w:rsid w:val="00C1319D"/>
    <w:rsid w:val="00C13BDF"/>
    <w:rsid w:val="00C13CB3"/>
    <w:rsid w:val="00C15DDF"/>
    <w:rsid w:val="00C1623D"/>
    <w:rsid w:val="00C16F3E"/>
    <w:rsid w:val="00C207FB"/>
    <w:rsid w:val="00C2240D"/>
    <w:rsid w:val="00C23F56"/>
    <w:rsid w:val="00C245D4"/>
    <w:rsid w:val="00C24BCC"/>
    <w:rsid w:val="00C25500"/>
    <w:rsid w:val="00C25F44"/>
    <w:rsid w:val="00C26A61"/>
    <w:rsid w:val="00C27A40"/>
    <w:rsid w:val="00C3025F"/>
    <w:rsid w:val="00C308C6"/>
    <w:rsid w:val="00C30A95"/>
    <w:rsid w:val="00C3275E"/>
    <w:rsid w:val="00C3330B"/>
    <w:rsid w:val="00C34AD8"/>
    <w:rsid w:val="00C35312"/>
    <w:rsid w:val="00C369DB"/>
    <w:rsid w:val="00C4124E"/>
    <w:rsid w:val="00C4297B"/>
    <w:rsid w:val="00C4481E"/>
    <w:rsid w:val="00C44A3E"/>
    <w:rsid w:val="00C45394"/>
    <w:rsid w:val="00C45F25"/>
    <w:rsid w:val="00C50F23"/>
    <w:rsid w:val="00C55F3F"/>
    <w:rsid w:val="00C5640B"/>
    <w:rsid w:val="00C56E0D"/>
    <w:rsid w:val="00C5752A"/>
    <w:rsid w:val="00C578E9"/>
    <w:rsid w:val="00C600E9"/>
    <w:rsid w:val="00C60794"/>
    <w:rsid w:val="00C609FB"/>
    <w:rsid w:val="00C60DF5"/>
    <w:rsid w:val="00C60FEC"/>
    <w:rsid w:val="00C644B3"/>
    <w:rsid w:val="00C64555"/>
    <w:rsid w:val="00C65B5E"/>
    <w:rsid w:val="00C67438"/>
    <w:rsid w:val="00C67B43"/>
    <w:rsid w:val="00C7258C"/>
    <w:rsid w:val="00C727A7"/>
    <w:rsid w:val="00C7504A"/>
    <w:rsid w:val="00C75F76"/>
    <w:rsid w:val="00C81D4C"/>
    <w:rsid w:val="00C81EF5"/>
    <w:rsid w:val="00C84BCC"/>
    <w:rsid w:val="00C85C8C"/>
    <w:rsid w:val="00C903BE"/>
    <w:rsid w:val="00C907EA"/>
    <w:rsid w:val="00C90910"/>
    <w:rsid w:val="00C92D9C"/>
    <w:rsid w:val="00C93305"/>
    <w:rsid w:val="00C941F0"/>
    <w:rsid w:val="00C950BA"/>
    <w:rsid w:val="00C959A1"/>
    <w:rsid w:val="00C9650A"/>
    <w:rsid w:val="00C97D72"/>
    <w:rsid w:val="00CA23BF"/>
    <w:rsid w:val="00CA2493"/>
    <w:rsid w:val="00CA31DA"/>
    <w:rsid w:val="00CA32A0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01AD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46E0"/>
    <w:rsid w:val="00CD5C91"/>
    <w:rsid w:val="00CD5FA5"/>
    <w:rsid w:val="00CD6889"/>
    <w:rsid w:val="00CE0417"/>
    <w:rsid w:val="00CE2DF3"/>
    <w:rsid w:val="00CE4C85"/>
    <w:rsid w:val="00CF1373"/>
    <w:rsid w:val="00CF3EBB"/>
    <w:rsid w:val="00CF424F"/>
    <w:rsid w:val="00CF4FA9"/>
    <w:rsid w:val="00CF5ADC"/>
    <w:rsid w:val="00CF6A2D"/>
    <w:rsid w:val="00CF780B"/>
    <w:rsid w:val="00D0648B"/>
    <w:rsid w:val="00D10408"/>
    <w:rsid w:val="00D10E18"/>
    <w:rsid w:val="00D110F5"/>
    <w:rsid w:val="00D1129E"/>
    <w:rsid w:val="00D11EC3"/>
    <w:rsid w:val="00D122FB"/>
    <w:rsid w:val="00D15CF0"/>
    <w:rsid w:val="00D16ADA"/>
    <w:rsid w:val="00D17C2D"/>
    <w:rsid w:val="00D20CBB"/>
    <w:rsid w:val="00D21B89"/>
    <w:rsid w:val="00D22A94"/>
    <w:rsid w:val="00D22AD7"/>
    <w:rsid w:val="00D2341F"/>
    <w:rsid w:val="00D23420"/>
    <w:rsid w:val="00D24795"/>
    <w:rsid w:val="00D2568F"/>
    <w:rsid w:val="00D25E9A"/>
    <w:rsid w:val="00D27EFF"/>
    <w:rsid w:val="00D30DA0"/>
    <w:rsid w:val="00D33004"/>
    <w:rsid w:val="00D34867"/>
    <w:rsid w:val="00D35325"/>
    <w:rsid w:val="00D40236"/>
    <w:rsid w:val="00D404D5"/>
    <w:rsid w:val="00D405C5"/>
    <w:rsid w:val="00D4171A"/>
    <w:rsid w:val="00D42491"/>
    <w:rsid w:val="00D42730"/>
    <w:rsid w:val="00D428A1"/>
    <w:rsid w:val="00D474E5"/>
    <w:rsid w:val="00D479F9"/>
    <w:rsid w:val="00D506EB"/>
    <w:rsid w:val="00D50E59"/>
    <w:rsid w:val="00D51DE9"/>
    <w:rsid w:val="00D521A4"/>
    <w:rsid w:val="00D52418"/>
    <w:rsid w:val="00D545B0"/>
    <w:rsid w:val="00D54C26"/>
    <w:rsid w:val="00D556A8"/>
    <w:rsid w:val="00D5637F"/>
    <w:rsid w:val="00D571C6"/>
    <w:rsid w:val="00D5731B"/>
    <w:rsid w:val="00D573F7"/>
    <w:rsid w:val="00D575C9"/>
    <w:rsid w:val="00D607E2"/>
    <w:rsid w:val="00D60896"/>
    <w:rsid w:val="00D620DC"/>
    <w:rsid w:val="00D625C3"/>
    <w:rsid w:val="00D62D05"/>
    <w:rsid w:val="00D64F57"/>
    <w:rsid w:val="00D6575E"/>
    <w:rsid w:val="00D66048"/>
    <w:rsid w:val="00D66C5F"/>
    <w:rsid w:val="00D74265"/>
    <w:rsid w:val="00D74E2D"/>
    <w:rsid w:val="00D75431"/>
    <w:rsid w:val="00D75D31"/>
    <w:rsid w:val="00D771E1"/>
    <w:rsid w:val="00D803FE"/>
    <w:rsid w:val="00D81104"/>
    <w:rsid w:val="00D8130F"/>
    <w:rsid w:val="00D82289"/>
    <w:rsid w:val="00D823D1"/>
    <w:rsid w:val="00D8440F"/>
    <w:rsid w:val="00D85F02"/>
    <w:rsid w:val="00D8651A"/>
    <w:rsid w:val="00D867D2"/>
    <w:rsid w:val="00D879D0"/>
    <w:rsid w:val="00D91CF7"/>
    <w:rsid w:val="00D92EA7"/>
    <w:rsid w:val="00D93A25"/>
    <w:rsid w:val="00D93A53"/>
    <w:rsid w:val="00D941BE"/>
    <w:rsid w:val="00D94A2A"/>
    <w:rsid w:val="00D95256"/>
    <w:rsid w:val="00D97347"/>
    <w:rsid w:val="00D97C7D"/>
    <w:rsid w:val="00DA118B"/>
    <w:rsid w:val="00DA1E55"/>
    <w:rsid w:val="00DA44FD"/>
    <w:rsid w:val="00DA472A"/>
    <w:rsid w:val="00DA4BFE"/>
    <w:rsid w:val="00DB0D17"/>
    <w:rsid w:val="00DB1346"/>
    <w:rsid w:val="00DB1930"/>
    <w:rsid w:val="00DB248C"/>
    <w:rsid w:val="00DB2642"/>
    <w:rsid w:val="00DB3F50"/>
    <w:rsid w:val="00DC06EF"/>
    <w:rsid w:val="00DC1413"/>
    <w:rsid w:val="00DC1907"/>
    <w:rsid w:val="00DC3A41"/>
    <w:rsid w:val="00DC425E"/>
    <w:rsid w:val="00DC4601"/>
    <w:rsid w:val="00DC53AE"/>
    <w:rsid w:val="00DC561E"/>
    <w:rsid w:val="00DC566C"/>
    <w:rsid w:val="00DC5BC7"/>
    <w:rsid w:val="00DC658B"/>
    <w:rsid w:val="00DC6AD1"/>
    <w:rsid w:val="00DC7B79"/>
    <w:rsid w:val="00DD0C44"/>
    <w:rsid w:val="00DD1157"/>
    <w:rsid w:val="00DD1B3B"/>
    <w:rsid w:val="00DD494F"/>
    <w:rsid w:val="00DD562A"/>
    <w:rsid w:val="00DD68C9"/>
    <w:rsid w:val="00DD706D"/>
    <w:rsid w:val="00DE10A2"/>
    <w:rsid w:val="00DE1D42"/>
    <w:rsid w:val="00DE676A"/>
    <w:rsid w:val="00DF0674"/>
    <w:rsid w:val="00DF105F"/>
    <w:rsid w:val="00DF1CCF"/>
    <w:rsid w:val="00DF3922"/>
    <w:rsid w:val="00DF3CCD"/>
    <w:rsid w:val="00DF4917"/>
    <w:rsid w:val="00DF5F30"/>
    <w:rsid w:val="00E00A95"/>
    <w:rsid w:val="00E00AF6"/>
    <w:rsid w:val="00E01FB6"/>
    <w:rsid w:val="00E02531"/>
    <w:rsid w:val="00E04904"/>
    <w:rsid w:val="00E04B7C"/>
    <w:rsid w:val="00E04EC1"/>
    <w:rsid w:val="00E04FE1"/>
    <w:rsid w:val="00E05309"/>
    <w:rsid w:val="00E06704"/>
    <w:rsid w:val="00E076C3"/>
    <w:rsid w:val="00E10206"/>
    <w:rsid w:val="00E11792"/>
    <w:rsid w:val="00E11D5A"/>
    <w:rsid w:val="00E13224"/>
    <w:rsid w:val="00E1366F"/>
    <w:rsid w:val="00E14021"/>
    <w:rsid w:val="00E14241"/>
    <w:rsid w:val="00E1568B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7730"/>
    <w:rsid w:val="00E27AE6"/>
    <w:rsid w:val="00E306F7"/>
    <w:rsid w:val="00E31828"/>
    <w:rsid w:val="00E31C56"/>
    <w:rsid w:val="00E32147"/>
    <w:rsid w:val="00E324FF"/>
    <w:rsid w:val="00E32A23"/>
    <w:rsid w:val="00E33215"/>
    <w:rsid w:val="00E338FE"/>
    <w:rsid w:val="00E34507"/>
    <w:rsid w:val="00E36833"/>
    <w:rsid w:val="00E374C3"/>
    <w:rsid w:val="00E37F9F"/>
    <w:rsid w:val="00E40758"/>
    <w:rsid w:val="00E4161A"/>
    <w:rsid w:val="00E41F0C"/>
    <w:rsid w:val="00E43CFD"/>
    <w:rsid w:val="00E44931"/>
    <w:rsid w:val="00E50C49"/>
    <w:rsid w:val="00E521F0"/>
    <w:rsid w:val="00E54726"/>
    <w:rsid w:val="00E5660F"/>
    <w:rsid w:val="00E56754"/>
    <w:rsid w:val="00E56A4F"/>
    <w:rsid w:val="00E604ED"/>
    <w:rsid w:val="00E6124A"/>
    <w:rsid w:val="00E6159E"/>
    <w:rsid w:val="00E61654"/>
    <w:rsid w:val="00E656C1"/>
    <w:rsid w:val="00E67444"/>
    <w:rsid w:val="00E6791F"/>
    <w:rsid w:val="00E67A9F"/>
    <w:rsid w:val="00E702DC"/>
    <w:rsid w:val="00E70547"/>
    <w:rsid w:val="00E741E8"/>
    <w:rsid w:val="00E745B8"/>
    <w:rsid w:val="00E74C2F"/>
    <w:rsid w:val="00E752BF"/>
    <w:rsid w:val="00E7696B"/>
    <w:rsid w:val="00E77C19"/>
    <w:rsid w:val="00E81432"/>
    <w:rsid w:val="00E832B5"/>
    <w:rsid w:val="00E84514"/>
    <w:rsid w:val="00E846E7"/>
    <w:rsid w:val="00E85AF7"/>
    <w:rsid w:val="00E862C1"/>
    <w:rsid w:val="00E86B07"/>
    <w:rsid w:val="00E91AF7"/>
    <w:rsid w:val="00E92EFF"/>
    <w:rsid w:val="00E938F3"/>
    <w:rsid w:val="00E94988"/>
    <w:rsid w:val="00E9539A"/>
    <w:rsid w:val="00EA12F1"/>
    <w:rsid w:val="00EA2965"/>
    <w:rsid w:val="00EA3310"/>
    <w:rsid w:val="00EA3A35"/>
    <w:rsid w:val="00EA5502"/>
    <w:rsid w:val="00EA6900"/>
    <w:rsid w:val="00EA7427"/>
    <w:rsid w:val="00EB0D9C"/>
    <w:rsid w:val="00EB2C65"/>
    <w:rsid w:val="00EB2FD6"/>
    <w:rsid w:val="00EB481C"/>
    <w:rsid w:val="00EB4FDA"/>
    <w:rsid w:val="00EB5125"/>
    <w:rsid w:val="00EB5405"/>
    <w:rsid w:val="00EB649A"/>
    <w:rsid w:val="00EB7726"/>
    <w:rsid w:val="00EC03B5"/>
    <w:rsid w:val="00EC0A7B"/>
    <w:rsid w:val="00EC125A"/>
    <w:rsid w:val="00EC20E2"/>
    <w:rsid w:val="00EC379B"/>
    <w:rsid w:val="00EC62A0"/>
    <w:rsid w:val="00EC689C"/>
    <w:rsid w:val="00EC7311"/>
    <w:rsid w:val="00EC7A42"/>
    <w:rsid w:val="00ED159B"/>
    <w:rsid w:val="00ED3EE7"/>
    <w:rsid w:val="00ED50E3"/>
    <w:rsid w:val="00ED68E2"/>
    <w:rsid w:val="00ED6F28"/>
    <w:rsid w:val="00ED7A43"/>
    <w:rsid w:val="00EE2509"/>
    <w:rsid w:val="00EE6779"/>
    <w:rsid w:val="00EE7C0F"/>
    <w:rsid w:val="00EF2A41"/>
    <w:rsid w:val="00EF2C10"/>
    <w:rsid w:val="00EF2D02"/>
    <w:rsid w:val="00EF2EC4"/>
    <w:rsid w:val="00EF3CE4"/>
    <w:rsid w:val="00EF3F54"/>
    <w:rsid w:val="00EF4972"/>
    <w:rsid w:val="00EF6470"/>
    <w:rsid w:val="00EF7F8A"/>
    <w:rsid w:val="00F00F48"/>
    <w:rsid w:val="00F01012"/>
    <w:rsid w:val="00F01042"/>
    <w:rsid w:val="00F01FFE"/>
    <w:rsid w:val="00F0232A"/>
    <w:rsid w:val="00F03585"/>
    <w:rsid w:val="00F0555E"/>
    <w:rsid w:val="00F057B6"/>
    <w:rsid w:val="00F05D8C"/>
    <w:rsid w:val="00F06381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578E"/>
    <w:rsid w:val="00F261A7"/>
    <w:rsid w:val="00F263CD"/>
    <w:rsid w:val="00F33918"/>
    <w:rsid w:val="00F35868"/>
    <w:rsid w:val="00F361B6"/>
    <w:rsid w:val="00F36F4C"/>
    <w:rsid w:val="00F400E5"/>
    <w:rsid w:val="00F407BF"/>
    <w:rsid w:val="00F414C9"/>
    <w:rsid w:val="00F41CCE"/>
    <w:rsid w:val="00F41E8C"/>
    <w:rsid w:val="00F4284C"/>
    <w:rsid w:val="00F4427F"/>
    <w:rsid w:val="00F44D1D"/>
    <w:rsid w:val="00F44E2B"/>
    <w:rsid w:val="00F50499"/>
    <w:rsid w:val="00F5371F"/>
    <w:rsid w:val="00F53E06"/>
    <w:rsid w:val="00F55694"/>
    <w:rsid w:val="00F6190A"/>
    <w:rsid w:val="00F6204F"/>
    <w:rsid w:val="00F62824"/>
    <w:rsid w:val="00F70424"/>
    <w:rsid w:val="00F7136F"/>
    <w:rsid w:val="00F71479"/>
    <w:rsid w:val="00F765DC"/>
    <w:rsid w:val="00F76DD4"/>
    <w:rsid w:val="00F818F1"/>
    <w:rsid w:val="00F81B0C"/>
    <w:rsid w:val="00F829F3"/>
    <w:rsid w:val="00F83B5F"/>
    <w:rsid w:val="00F83F8A"/>
    <w:rsid w:val="00F8458B"/>
    <w:rsid w:val="00F86AFE"/>
    <w:rsid w:val="00F9127D"/>
    <w:rsid w:val="00F9261A"/>
    <w:rsid w:val="00F9346B"/>
    <w:rsid w:val="00F934C6"/>
    <w:rsid w:val="00F934D3"/>
    <w:rsid w:val="00F93659"/>
    <w:rsid w:val="00F9418F"/>
    <w:rsid w:val="00F9594F"/>
    <w:rsid w:val="00F96191"/>
    <w:rsid w:val="00FA1BF8"/>
    <w:rsid w:val="00FA1FF1"/>
    <w:rsid w:val="00FA327E"/>
    <w:rsid w:val="00FA41B5"/>
    <w:rsid w:val="00FA5450"/>
    <w:rsid w:val="00FA6DE3"/>
    <w:rsid w:val="00FB02EB"/>
    <w:rsid w:val="00FB059F"/>
    <w:rsid w:val="00FB0F7B"/>
    <w:rsid w:val="00FB1159"/>
    <w:rsid w:val="00FB11F1"/>
    <w:rsid w:val="00FB36C7"/>
    <w:rsid w:val="00FB4897"/>
    <w:rsid w:val="00FB4D31"/>
    <w:rsid w:val="00FB58E4"/>
    <w:rsid w:val="00FB7765"/>
    <w:rsid w:val="00FB7B1A"/>
    <w:rsid w:val="00FC00BF"/>
    <w:rsid w:val="00FC1320"/>
    <w:rsid w:val="00FC1EC2"/>
    <w:rsid w:val="00FC21FE"/>
    <w:rsid w:val="00FC2754"/>
    <w:rsid w:val="00FC308F"/>
    <w:rsid w:val="00FC38FF"/>
    <w:rsid w:val="00FC5901"/>
    <w:rsid w:val="00FC59F8"/>
    <w:rsid w:val="00FC5D8F"/>
    <w:rsid w:val="00FC6802"/>
    <w:rsid w:val="00FD045B"/>
    <w:rsid w:val="00FD1047"/>
    <w:rsid w:val="00FD31F6"/>
    <w:rsid w:val="00FD6287"/>
    <w:rsid w:val="00FD6883"/>
    <w:rsid w:val="00FD72C0"/>
    <w:rsid w:val="00FE0F4C"/>
    <w:rsid w:val="00FE125A"/>
    <w:rsid w:val="00FE1298"/>
    <w:rsid w:val="00FE1404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A4EE5"/>
    <w:pPr>
      <w:keepNext/>
      <w:overflowPunct w:val="false"/>
      <w:autoSpaceDE w:val="false"/>
      <w:autoSpaceDN w:val="false"/>
      <w:adjustRightInd w:val="false"/>
      <w:jc w:val="both"/>
      <w:textAlignment w:val="baseline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C13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BE39E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E39E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1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3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35D"/>
    <w:rPr>
      <w:rFonts w:hAnsi="Garamond" w:ascii="Garamond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35D"/>
    <w:rPr>
      <w:rFonts w:cs="Times New Roman" w:hAnsi="Garamond" w:ascii="Garamond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35D"/>
    <w:rPr>
      <w:rFonts w:cs="Times New Roman" w:hAnsi="Garamond" w:ascii="Garamond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A4EE5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C13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BE39E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E39E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61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3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35D"/>
    <w:rPr>
      <w:rFonts w:ascii="Garamond" w:hAnsi="Garamond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35D"/>
    <w:rPr>
      <w:rFonts w:ascii="Garamond" w:cs="Times New Roman" w:hAnsi="Garamond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35D"/>
    <w:rPr>
      <w:rFonts w:ascii="Garamond" w:cs="Times New Roman" w:hAnsi="Garamond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26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09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13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37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2182</properties:Words>
  <properties:Characters>14517</properties:Characters>
  <properties:Lines>1313</properties:Lines>
  <properties:Paragraphs>1208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Dioba</vt:lpstr>
    </vt:vector>
  </properties:TitlesOfParts>
  <properties:LinksUpToDate>false</properties:LinksUpToDate>
  <properties:CharactersWithSpaces>15568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2018-03-14T07:33:00Z</dcterms:created>
  <dc:creator>Revisio</dc:creator>
  <cp:lastModifiedBy>Tatjana Rukelj</cp:lastModifiedBy>
  <cp:lastPrinted>2017-12-14T21:29:00Z</cp:lastPrinted>
  <dcterms:modified xmlns:xsi="http://www.w3.org/2001/XMLSchema-instance" xsi:type="dcterms:W3CDTF">2018-03-14T11:10:00Z</dcterms:modified>
  <cp:revision>3</cp:revision>
  <dc:title>Dioba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St-74/2012-680 / Podnesak - Diobeni popis (meteor grupa 9. dioba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