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7b99" w14:paraId="2207b9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1B7773">
        <w:t>3076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10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52DB2">
        <w:t xml:space="preserve"> </w:t>
      </w:r>
      <w:r w:rsidR="00EB0798">
        <w:t xml:space="preserve">ZAGREBAČKI IZAZOV </w:t>
      </w:r>
      <w:r w:rsidR="002B44B5">
        <w:t>d.o.o.,</w:t>
      </w:r>
      <w:r w:rsidR="00F0745B">
        <w:t xml:space="preserve"> Zagreb, </w:t>
      </w:r>
      <w:r w:rsidR="00EB0798">
        <w:t>Trnsko 18 A</w:t>
      </w:r>
      <w:r w:rsidR="005A2D0A">
        <w:t xml:space="preserve">, </w:t>
      </w:r>
      <w:r w:rsidR="002B44B5">
        <w:t>MBS:</w:t>
      </w:r>
      <w:r w:rsidR="000D58D2">
        <w:t xml:space="preserve"> </w:t>
      </w:r>
      <w:r w:rsidR="002B44B5">
        <w:t>0</w:t>
      </w:r>
      <w:r w:rsidR="00F0745B">
        <w:t>80</w:t>
      </w:r>
      <w:r w:rsidR="00EB0798">
        <w:t>451706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EB0798">
        <w:t>29649444722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B0798">
        <w:t>50.231,17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CC1F47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10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C1FA3"/>
    <w:rsid w:val="000C33DF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3D6D"/>
    <w:rsid w:val="00264D19"/>
    <w:rsid w:val="00275D49"/>
    <w:rsid w:val="00297E94"/>
    <w:rsid w:val="002B44B5"/>
    <w:rsid w:val="002C4E3A"/>
    <w:rsid w:val="002D1D6B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A130B"/>
    <w:rsid w:val="006B5D8C"/>
    <w:rsid w:val="006C054C"/>
    <w:rsid w:val="006D4F8A"/>
    <w:rsid w:val="00713EEF"/>
    <w:rsid w:val="00745154"/>
    <w:rsid w:val="00753134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04493"/>
    <w:rsid w:val="00B578E4"/>
    <w:rsid w:val="00B57F85"/>
    <w:rsid w:val="00B6235A"/>
    <w:rsid w:val="00B65F9D"/>
    <w:rsid w:val="00B8171F"/>
    <w:rsid w:val="00B82F18"/>
    <w:rsid w:val="00BC0A25"/>
    <w:rsid w:val="00BD2D92"/>
    <w:rsid w:val="00BE4F95"/>
    <w:rsid w:val="00C03E9F"/>
    <w:rsid w:val="00C23CE1"/>
    <w:rsid w:val="00C327FF"/>
    <w:rsid w:val="00C35547"/>
    <w:rsid w:val="00C836B9"/>
    <w:rsid w:val="00C958E9"/>
    <w:rsid w:val="00CB79D0"/>
    <w:rsid w:val="00CC1F47"/>
    <w:rsid w:val="00CD20D7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B0798"/>
    <w:rsid w:val="00EB63B6"/>
    <w:rsid w:val="00EC3302"/>
    <w:rsid w:val="00EC3B4D"/>
    <w:rsid w:val="00ED6AA8"/>
    <w:rsid w:val="00EF791B"/>
    <w:rsid w:val="00F034D3"/>
    <w:rsid w:val="00F03A17"/>
    <w:rsid w:val="00F0745B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3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3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3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3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3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3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3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3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3076</izvorni_sadrzaj>
    <derivirana_varijabla naziv="DomainObject.Predmet.Broj_1">3076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St-3076/2015</izvorni_sadrzaj>
    <derivirana_varijabla naziv="DomainObject.Predmet.OznakaBroj_1">St-3076/2015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ZAGREBAČKI IZAZOV d.o.o.</izvorni_sadrzaj>
    <derivirana_varijabla naziv="DomainObject.Predmet.ProtustrankaFormated_1">  ZAGREBAČKI IZAZOV d.o.o.</derivirana_varijabla>
  </DomainObject.Predmet.ProtustrankaFormated>
  <DomainObject.Predmet.ProtustrankaFormatedOIB>
    <izvorni_sadrzaj>  ZAGREBAČKI IZAZOV d.o.o., OIB 29649444722</izvorni_sadrzaj>
    <derivirana_varijabla naziv="DomainObject.Predmet.ProtustrankaFormatedOIB_1">  ZAGREBAČKI IZAZOV d.o.o., OIB 29649444722</derivirana_varijabla>
  </DomainObject.Predmet.ProtustrankaFormatedOIB>
  <DomainObject.Predmet.ProtustrankaFormatedWithAdress>
    <izvorni_sadrzaj> ZAGREBAČKI IZAZOV d.o.o., Trnsko 18 A, 10000 Zagreb</izvorni_sadrzaj>
    <derivirana_varijabla naziv="DomainObject.Predmet.ProtustrankaFormatedWithAdress_1"> ZAGREBAČKI IZAZOV d.o.o., Trnsko 18 A, 10000 Zagreb</derivirana_varijabla>
  </DomainObject.Predmet.ProtustrankaFormatedWithAdress>
  <DomainObject.Predmet.ProtustrankaFormatedWithAdressOIB>
    <izvorni_sadrzaj> ZAGREBAČKI IZAZOV d.o.o., OIB 29649444722, Trnsko 18 A, 10000 Zagreb</izvorni_sadrzaj>
    <derivirana_varijabla naziv="DomainObject.Predmet.ProtustrankaFormatedWithAdressOIB_1"> ZAGREBAČKI IZAZOV d.o.o., OIB 29649444722, Trnsko 18 A, 10000 Zagreb</derivirana_varijabla>
  </DomainObject.Predmet.ProtustrankaFormatedWithAdressOIB>
  <DomainObject.Predmet.ProtustrankaWithAdress>
    <izvorni_sadrzaj>ZAGREBAČKI IZAZOV d.o.o. Trnsko 18 A, 10000 Zagreb</izvorni_sadrzaj>
    <derivirana_varijabla naziv="DomainObject.Predmet.ProtustrankaWithAdress_1">ZAGREBAČKI IZAZOV d.o.o. Trnsko 18 A, 10000 Zagreb</derivirana_varijabla>
  </DomainObject.Predmet.ProtustrankaWithAdress>
  <DomainObject.Predmet.ProtustrankaWithAdressOIB>
    <izvorni_sadrzaj>ZAGREBAČKI IZAZOV d.o.o., OIB 29649444722, Trnsko 18 A, 10000 Zagreb</izvorni_sadrzaj>
    <derivirana_varijabla naziv="DomainObject.Predmet.ProtustrankaWithAdressOIB_1">ZAGREBAČKI IZAZOV d.o.o., OIB 29649444722, Trnsko 18 A, 10000 Zagreb</derivirana_varijabla>
  </DomainObject.Predmet.ProtustrankaWithAdressOIB>
  <DomainObject.Predmet.ProtustrankaNazivFormated>
    <izvorni_sadrzaj>ZAGREBAČKI IZAZOV d.o.o.</izvorni_sadrzaj>
    <derivirana_varijabla naziv="DomainObject.Predmet.ProtustrankaNazivFormated_1">ZAGREBAČKI IZAZOV d.o.o.</derivirana_varijabla>
  </DomainObject.Predmet.ProtustrankaNazivFormated>
  <DomainObject.Predmet.ProtustrankaNazivFormatedOIB>
    <izvorni_sadrzaj>ZAGREBAČKI IZAZOV d.o.o., OIB 29649444722</izvorni_sadrzaj>
    <derivirana_varijabla naziv="DomainObject.Predmet.ProtustrankaNazivFormatedOIB_1">ZAGREBAČKI IZAZOV d.o.o., OIB 29649444722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ZAGREBAČKI IZAZOV d.o.o.</item>
    </izvorni_sadrzaj>
    <derivirana_varijabla naziv="DomainObject.Predmet.ProtuStrankaListFormated_1">
      <item>ZAGREBAČKI IZAZOV d.o.o.</item>
    </derivirana_varijabla>
  </DomainObject.Predmet.ProtuStrankaListFormated>
  <DomainObject.Predmet.ProtuStrankaListFormatedOIB>
    <izvorni_sadrzaj>
      <item>ZAGREBAČKI IZAZOV d.o.o., OIB 29649444722</item>
    </izvorni_sadrzaj>
    <derivirana_varijabla naziv="DomainObject.Predmet.ProtuStrankaListFormatedOIB_1">
      <item>ZAGREBAČKI IZAZOV d.o.o., OIB 29649444722</item>
    </derivirana_varijabla>
  </DomainObject.Predmet.ProtuStrankaListFormatedOIB>
  <DomainObject.Predmet.ProtuStrankaListFormatedWithAdress>
    <izvorni_sadrzaj>
      <item>ZAGREBAČKI IZAZOV d.o.o., Trnsko 18 A, 10000 Zagreb</item>
    </izvorni_sadrzaj>
    <derivirana_varijabla naziv="DomainObject.Predmet.ProtuStrankaListFormatedWithAdress_1">
      <item>ZAGREBAČKI IZAZOV d.o.o., Trnsko 18 A, 10000 Zagreb</item>
    </derivirana_varijabla>
  </DomainObject.Predmet.ProtuStrankaListFormatedWithAdress>
  <DomainObject.Predmet.ProtuStrankaListFormatedWithAdressOIB>
    <izvorni_sadrzaj>
      <item>ZAGREBAČKI IZAZOV d.o.o., OIB 29649444722, Trnsko 18 A, 10000 Zagreb</item>
    </izvorni_sadrzaj>
    <derivirana_varijabla naziv="DomainObject.Predmet.ProtuStrankaListFormatedWithAdressOIB_1">
      <item>ZAGREBAČKI IZAZOV d.o.o., OIB 29649444722, Trnsko 18 A, 10000 Zagreb</item>
    </derivirana_varijabla>
  </DomainObject.Predmet.ProtuStrankaListFormatedWithAdressOIB>
  <DomainObject.Predmet.ProtuStrankaListNazivFormated>
    <izvorni_sadrzaj>
      <item>ZAGREBAČKI IZAZOV d.o.o.</item>
    </izvorni_sadrzaj>
    <derivirana_varijabla naziv="DomainObject.Predmet.ProtuStrankaListNazivFormated_1">
      <item>ZAGREBAČKI IZAZOV d.o.o.</item>
    </derivirana_varijabla>
  </DomainObject.Predmet.ProtuStrankaListNazivFormated>
  <DomainObject.Predmet.ProtuStrankaListNazivFormatedOIB>
    <izvorni_sadrzaj>
      <item>ZAGREBAČKI IZAZOV d.o.o., OIB 29649444722</item>
    </izvorni_sadrzaj>
    <derivirana_varijabla naziv="DomainObject.Predmet.ProtuStrankaListNazivFormatedOIB_1">
      <item>ZAGREBAČKI IZAZOV d.o.o., OIB 29649444722</item>
    </derivirana_varijabla>
  </DomainObject.Predmet.ProtuStrankaListNazivFormatedOIB>
  <DomainObject.Predmet.OstaliListFormated>
    <izvorni_sadrzaj>
      <item>Zoran Petrović</item>
    </izvorni_sadrzaj>
    <derivirana_varijabla naziv="DomainObject.Predmet.OstaliListFormated_1">
      <item>Zoran Petrović</item>
    </derivirana_varijabla>
  </DomainObject.Predmet.OstaliListFormated>
  <DomainObject.Predmet.OstaliListFormatedOIB>
    <izvorni_sadrzaj>
      <item>Zoran Petrović, OIB 44433319643</item>
    </izvorni_sadrzaj>
    <derivirana_varijabla naziv="DomainObject.Predmet.OstaliListFormatedOIB_1">
      <item>Zoran Petrović, OIB 44433319643</item>
    </derivirana_varijabla>
  </DomainObject.Predmet.OstaliListFormatedOIB>
  <DomainObject.Predmet.OstaliListFormatedWithAdress>
    <izvorni_sadrzaj>
      <item>Zoran Petrović, 14. Podbrežje 3, 10000 Zagreb</item>
    </izvorni_sadrzaj>
    <derivirana_varijabla naziv="DomainObject.Predmet.OstaliListFormatedWithAdress_1">
      <item>Zoran Petrović, 14. Podbrežje 3, 10000 Zagreb</item>
    </derivirana_varijabla>
  </DomainObject.Predmet.OstaliListFormatedWithAdress>
  <DomainObject.Predmet.OstaliListFormatedWithAdressOIB>
    <izvorni_sadrzaj>
      <item>Zoran Petrović, OIB 44433319643, 14. Podbrežje 3, 10000 Zagreb</item>
    </izvorni_sadrzaj>
    <derivirana_varijabla naziv="DomainObject.Predmet.OstaliListFormatedWithAdressOIB_1">
      <item>Zoran Petrović, OIB 44433319643, 14. Podbrežje 3, 10000 Zagreb</item>
    </derivirana_varijabla>
  </DomainObject.Predmet.OstaliListFormatedWithAdressOIB>
  <DomainObject.Predmet.OstaliListNazivFormated>
    <izvorni_sadrzaj>
      <item>Zoran Petrović</item>
    </izvorni_sadrzaj>
    <derivirana_varijabla naziv="DomainObject.Predmet.OstaliListNazivFormated_1">
      <item>Zoran Petrović</item>
    </derivirana_varijabla>
  </DomainObject.Predmet.OstaliListNazivFormated>
  <DomainObject.Predmet.OstaliListNazivFormatedOIB>
    <izvorni_sadrzaj>
      <item>Zoran Petrović, OIB 44433319643</item>
    </izvorni_sadrzaj>
    <derivirana_varijabla naziv="DomainObject.Predmet.OstaliListNazivFormatedOIB_1">
      <item>Zoran Petrović, OIB 44433319643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ZAGREBAČKI IZAZOV d.o.o.</izvorni_sadrzaj>
    <derivirana_varijabla naziv="DomainObject.Predmet.ProtustrankaIDrugi_1">ZAGREBAČKI IZAZOV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ZAGREBAČKI IZAZOV d.o.o., OIB 29649444722, Trnsko 18 A, 10000 Zagreb</izvorni_sadrzaj>
    <derivirana_varijabla naziv="DomainObject.Predmet.ProtustrankaIDrugiAdressOIB_1">ZAGREBAČKI IZAZOV d.o.o., OIB 29649444722, Trnsko 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ZAGREBAČKI IZAZOV d.o.o.</item>
      <item>Zoran Petrović</item>
    </izvorni_sadrzaj>
    <derivirana_varijabla naziv="DomainObject.Predmet.SudioniciListNaziv_1">
      <item>FINA Regionalni centar Zagreb</item>
      <item>ZAGREBAČKI IZAZOV d.o.o.</item>
      <item>Zoran Petrović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ZAGREBAČKI IZAZOV d.o.o., OIB 29649444722, Trnsko 18 A,10000 Zagreb</item>
      <item>Zoran Petrović, OIB 44433319643, 14. Podbrežje 3,10000 Zagreb</item>
    </izvorni_sadrzaj>
    <derivirana_varijabla naziv="DomainObject.Predmet.SudioniciListAdressOIB_1">
      <item>FINA Regionalni centar Zagreb, OIB 85821130368, Trg svibanjskih žrtava 1995. 1,10000 Zagreb</item>
      <item>ZAGREBAČKI IZAZOV d.o.o., OIB 29649444722, Trnsko 18 A,10000 Zagreb</item>
      <item>Zoran Petrović, OIB 44433319643, 14. Podbrežje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29649444722</item>
      <item>, OIB 44433319643</item>
    </izvorni_sadrzaj>
    <derivirana_varijabla naziv="DomainObject.Predmet.SudioniciListNazivOIB_1">
      <item>, OIB 85821130368</item>
      <item>, OIB 29649444722</item>
      <item>, OIB 44433319643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1322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2016-02-10T14:07:00Z</dcterms:created>
  <dc:creator>ilukac</dc:creator>
  <cp:lastModifiedBy>Violeta Rihtar</cp:lastModifiedBy>
  <cp:lastPrinted>2016-02-10T14:03:00Z</cp:lastPrinted>
  <dcterms:modified xmlns:xsi="http://www.w3.org/2001/XMLSchema-instance" xsi:type="dcterms:W3CDTF">2016-02-10T14:09:00Z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