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2392" w14:paraId="6782392" w:rsidRDefault="00B72A55" w:rsidP="00B72A55" w:rsidR="00B72A55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A55" w:rsidP="00B72A55" w:rsidR="00B72A55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72A55" w:rsidP="00B72A55" w:rsidR="00B72A55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72A55" w:rsidP="00B72A55" w:rsidR="00B72A55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72A55" w:rsidP="00B72A55" w:rsidR="00B72A55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72A55" w:rsidP="00B72A55" w:rsidR="00B72A55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B72A55" w:rsidP="00B72A55" w:rsidR="00B72A55" w:rsidRPr="007912E1">
      <w:pPr>
        <w:jc w:val="center"/>
        <w:rPr>
          <w:rFonts w:cs="Times New Roman" w:eastAsia="Times New Roman"/>
          <w:szCs w:val="24"/>
        </w:rPr>
      </w:pPr>
    </w:p>
    <w:p w:rsidRDefault="00B72A55" w:rsidP="00B72A55" w:rsidR="00B72A55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B72A55" w:rsidP="00B72A55" w:rsidR="00B72A55" w:rsidRPr="007912E1">
      <w:pPr>
        <w:rPr>
          <w:rFonts w:cs="Times New Roman" w:eastAsia="Times New Roman"/>
          <w:szCs w:val="24"/>
        </w:rPr>
      </w:pPr>
    </w:p>
    <w:p w:rsidRDefault="00B72A55" w:rsidP="00B72A55" w:rsidR="00B72A55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sucu Ivanu Dujiću,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JOZIČIĆ d. o. o. Pula, Plominska 49, OIB </w:t>
      </w:r>
      <w:r w:rsidRPr="00B72A55">
        <w:rPr>
          <w:szCs w:val="24"/>
        </w:rPr>
        <w:t>64798837643</w:t>
      </w:r>
      <w:r>
        <w:rPr>
          <w:szCs w:val="24"/>
        </w:rPr>
        <w:t xml:space="preserve">, MBS </w:t>
      </w:r>
      <w:r w:rsidRPr="00B72A55">
        <w:rPr>
          <w:szCs w:val="24"/>
        </w:rPr>
        <w:t>130029218</w:t>
      </w:r>
      <w:r>
        <w:rPr>
          <w:rFonts w:cs="Times New Roman" w:eastAsia="Times New Roman"/>
          <w:szCs w:val="24"/>
        </w:rPr>
        <w:t>, 9. listopada 2017.</w:t>
      </w:r>
    </w:p>
    <w:p w:rsidRDefault="00B72A55" w:rsidP="00B72A55" w:rsidR="00B72A55" w:rsidRPr="00FD7BB4">
      <w:pPr>
        <w:ind w:firstLine="708"/>
        <w:rPr>
          <w:rFonts w:cs="Times New Roman" w:eastAsia="Times New Roman"/>
          <w:szCs w:val="24"/>
        </w:rPr>
      </w:pPr>
    </w:p>
    <w:p w:rsidRDefault="00B72A55" w:rsidP="00B72A55" w:rsidR="00B72A55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B72A55" w:rsidP="00B72A55" w:rsidR="00B72A55" w:rsidRPr="007912E1">
      <w:pPr>
        <w:rPr>
          <w:rFonts w:cs="Times New Roman" w:eastAsia="Times New Roman"/>
          <w:szCs w:val="24"/>
        </w:rPr>
      </w:pPr>
    </w:p>
    <w:p w:rsidRDefault="00B72A55" w:rsidP="00B72A55" w:rsidR="00B72A55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JOZIČIĆ d. o. o. Pula, Plominska 49, OIB </w:t>
      </w:r>
      <w:r w:rsidRPr="00B72A55">
        <w:rPr>
          <w:szCs w:val="24"/>
        </w:rPr>
        <w:t>64798837643</w:t>
      </w:r>
      <w:r>
        <w:rPr>
          <w:szCs w:val="24"/>
        </w:rPr>
        <w:t xml:space="preserve">, MBS </w:t>
      </w:r>
      <w:r w:rsidRPr="00B72A55">
        <w:rPr>
          <w:szCs w:val="24"/>
        </w:rPr>
        <w:t>130029218</w:t>
      </w:r>
      <w:r>
        <w:rPr>
          <w:szCs w:val="24"/>
        </w:rPr>
        <w:t>.</w:t>
      </w:r>
    </w:p>
    <w:p w:rsidRDefault="00B72A55" w:rsidP="00B72A55" w:rsidR="00B72A55">
      <w:pPr>
        <w:ind w:firstLine="708"/>
        <w:rPr>
          <w:rFonts w:cs="Times New Roman" w:eastAsia="Times New Roman"/>
          <w:szCs w:val="24"/>
        </w:rPr>
      </w:pPr>
    </w:p>
    <w:p w:rsidRDefault="00B72A55" w:rsidP="00B72A55" w:rsidR="00B72A55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B72A55" w:rsidP="00B72A55" w:rsidR="00B72A55" w:rsidRPr="007912E1">
      <w:pPr>
        <w:ind w:firstLine="708"/>
        <w:rPr>
          <w:rFonts w:cs="Times New Roman" w:eastAsia="Times New Roman"/>
          <w:szCs w:val="24"/>
        </w:rPr>
      </w:pPr>
    </w:p>
    <w:p w:rsidRDefault="00B72A55" w:rsidP="00B72A55" w:rsidR="00B72A55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JOZIČIĆ d. o. o.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18. rujna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22. rujna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10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520/2017-3.</w:t>
      </w:r>
    </w:p>
    <w:p w:rsidRDefault="00B72A55" w:rsidP="00B72A55" w:rsidR="00B72A55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08-4402-17-405 od 3. listopada 2017.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 (list 7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168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B72A55" w:rsidP="00B72A55" w:rsidR="00B72A55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B72A55" w:rsidP="00B72A55" w:rsidR="00B72A55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9. listopada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B72A55" w:rsidP="00B72A55" w:rsidR="00B72A55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72A55" w:rsidP="00B72A55" w:rsidR="00B72A5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703B0E">
        <w:rPr>
          <w:rFonts w:cs="Times New Roman" w:eastAsia="Times New Roman"/>
          <w:szCs w:val="24"/>
        </w:rPr>
        <w:t>, v.r.</w:t>
      </w:r>
    </w:p>
    <w:p w:rsidRDefault="00B72A55" w:rsidP="00B72A55" w:rsidR="00B72A55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72A55" w:rsidP="00B72A55" w:rsidR="00B72A5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B72A55" w:rsidP="00B72A55" w:rsidR="00B72A5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72A55" w:rsidP="00B72A55" w:rsidR="00B72A55">
      <w:pPr>
        <w:rPr>
          <w:rFonts w:cs="Times New Roman" w:eastAsia="Times New Roman"/>
          <w:szCs w:val="24"/>
        </w:rPr>
      </w:pPr>
    </w:p>
    <w:p w:rsidRDefault="00B72A55" w:rsidP="00B72A55" w:rsidR="00B72A55">
      <w:pPr>
        <w:jc w:val="left"/>
        <w:rPr>
          <w:rFonts w:cs="Times New Roman" w:eastAsia="Times New Roman"/>
          <w:szCs w:val="24"/>
        </w:rPr>
      </w:pPr>
    </w:p>
    <w:p w:rsidRDefault="00B72A55" w:rsidP="00B72A55" w:rsidR="00B72A55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B72A55" w:rsidP="00B72A55" w:rsidR="00B72A5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B72A55" w:rsidP="00B72A55" w:rsidR="00B72A5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JOZIČIĆ d. o. o. Pula, Plominska 49, po pun.,</w:t>
      </w:r>
    </w:p>
    <w:p w:rsidRDefault="00B72A55" w:rsidP="00B72A55" w:rsidR="00B72A55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B72A55" w:rsidP="00B72A55" w:rsidR="00B72A55" w:rsidRPr="007912E1">
      <w:pPr>
        <w:rPr>
          <w:rFonts w:eastAsiaTheme="minorHAnsi"/>
          <w:lang w:eastAsia="en-US"/>
        </w:rPr>
      </w:pPr>
    </w:p>
    <w:p w:rsidRDefault="00B72A55" w:rsidP="00B72A55" w:rsidR="00B72A55"/>
    <w:p w:rsidRDefault="00B72A55" w:rsidP="00B72A55" w:rsidR="00B72A55"/>
    <w:p w:rsidRDefault="00B72A55" w:rsidP="00B72A55" w:rsidR="00B72A55"/>
    <w:p w:rsidRDefault="00B72A55" w:rsidP="00B72A55" w:rsidR="00B72A55"/>
    <w:p w:rsidRDefault="00CF331C" w:rsidR="00CF331C"/>
    <w:sectPr w:rsidSect="00145C1A" w:rsidR="00CF331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A55" w:rsidP="00B72A55" w:rsidR="00B72A55">
      <w:r>
        <w:separator/>
      </w:r>
    </w:p>
  </w:endnote>
  <w:endnote w:id="0" w:type="continuationSeparator">
    <w:p w:rsidRDefault="00B72A55" w:rsidP="00B72A55" w:rsidR="00B7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A55" w:rsidP="00B72A55" w:rsidR="00B72A55">
      <w:r>
        <w:separator/>
      </w:r>
    </w:p>
  </w:footnote>
  <w:footnote w:id="0" w:type="continuationSeparator">
    <w:p w:rsidRDefault="00B72A55" w:rsidP="00B72A55" w:rsidR="00B72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A55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3B0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St-520/2017-5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A55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  <w:t>10 St-520/2017-5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4A8"/>
    <w:rsid w:val="00703B0E"/>
    <w:rsid w:val="00A154A8"/>
    <w:rsid w:val="00B72A55"/>
    <w:rsid w:val="00CF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2A5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2A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2A5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2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2A5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2A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2A5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B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03B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03B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03B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2A5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2A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2A5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2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2A5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2A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2A5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3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B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3B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3B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3B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JOZIČIĆ d.o.o. PULA zastupanog po punomoćniku Odvj. Mauro Vitasović</izvorni_sadrzaj>
    <derivirana_varijabla naziv="DomainObject.Predmet.ProtustrankaFormated_1">  JOZIČIĆ d.o.o. PULA zastupanog po punomoćniku Odvj. Mauro Vitasović</derivirana_varijabla>
  </DomainObject.Predmet.ProtustrankaFormated>
  <DomainObject.Predmet.ProtustrankaFormatedOIB>
    <izvorni_sadrzaj>  JOZIČIĆ d.o.o. PULA, OIB 64798837643 zastupanog po punomoćniku Odvj. Mauro Vitasović</izvorni_sadrzaj>
    <derivirana_varijabla naziv="DomainObject.Predmet.ProtustrankaFormatedOIB_1">  JOZIČIĆ d.o.o. PULA, OIB 64798837643 zastupanog po punomoćniku Odvj. Mauro Vitasović</derivirana_varijabla>
  </DomainObject.Predmet.ProtustrankaFormatedOIB>
  <DomainObject.Predmet.ProtustrankaFormatedWithAdress>
    <izvorni_sadrzaj> JOZIČIĆ d.o.o. PULA, Plominska 49, 52100 Pula zastupanog po punomoćniku Odvj. Mauro Vitasović</izvorni_sadrzaj>
    <derivirana_varijabla naziv="DomainObject.Predmet.ProtustrankaFormatedWithAdress_1"> JOZIČIĆ d.o.o. PULA, Plominska 49, 52100 Pula zastupanog po punomoćniku Odvj. Mauro Vitasović</derivirana_varijabla>
  </DomainObject.Predmet.ProtustrankaFormatedWithAdress>
  <DomainObject.Predmet.ProtustrankaFormatedWithAdressOIB>
    <izvorni_sadrzaj> JOZIČIĆ d.o.o. PULA, OIB 64798837643, Plominska 49, 52100 Pula zastupanog po punomoćniku Odvj. Mauro Vitasović</izvorni_sadrzaj>
    <derivirana_varijabla naziv="DomainObject.Predmet.ProtustrankaFormatedWithAdressOIB_1"> JOZIČIĆ d.o.o. PULA, OIB 64798837643, Plominska 49, 52100 Pula zastupanog po punomoćniku Odvj. Mauro Vitasović</derivirana_varijabla>
  </DomainObject.Predmet.ProtustrankaFormatedWithAdressOIB>
  <DomainObject.Predmet.ProtustrankaWithAdress>
    <izvorni_sadrzaj>JOZIČIĆ d.o.o. PULA Plominska 49, 52100 Pula</izvorni_sadrzaj>
    <derivirana_varijabla naziv="DomainObject.Predmet.ProtustrankaWithAdress_1">JOZIČIĆ d.o.o. PULA Plominska 49, 52100 Pula</derivirana_varijabla>
  </DomainObject.Predmet.ProtustrankaWithAdress>
  <DomainObject.Predmet.ProtustrankaWithAdressOIB>
    <izvorni_sadrzaj>JOZIČIĆ d.o.o. PULA, OIB 64798837643, Plominska 49, 52100 Pula</izvorni_sadrzaj>
    <derivirana_varijabla naziv="DomainObject.Predmet.ProtustrankaWithAdressOIB_1">JOZIČIĆ d.o.o. PULA, OIB 64798837643, Plominska 49, 52100 Pula</derivirana_varijabla>
  </DomainObject.Predmet.ProtustrankaWithAdressOIB>
  <DomainObject.Predmet.ProtustrankaNazivFormated>
    <izvorni_sadrzaj>JOZIČIĆ d.o.o. PULA</izvorni_sadrzaj>
    <derivirana_varijabla naziv="DomainObject.Predmet.ProtustrankaNazivFormated_1">JOZIČIĆ d.o.o. PULA</derivirana_varijabla>
  </DomainObject.Predmet.ProtustrankaNazivFormated>
  <DomainObject.Predmet.ProtustrankaNazivFormatedOIB>
    <izvorni_sadrzaj>JOZIČIĆ d.o.o. PULA, OIB 64798837643</izvorni_sadrzaj>
    <derivirana_varijabla naziv="DomainObject.Predmet.ProtustrankaNazivFormatedOIB_1">JOZIČIĆ d.o.o. PULA, OIB 64798837643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94817.32</izvorni_sadrzaj>
    <derivirana_varijabla naziv="DomainObject.Predmet.TrenutnaVrijednost_1">94817.32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JOZIČIĆ d.o.o. PULA zastupanog po punomoćniku Odvj. Mauro Vitasović</item>
    </izvorni_sadrzaj>
    <derivirana_varijabla naziv="DomainObject.Predmet.ProtuStrankaListFormated_1">
      <item>JOZIČIĆ d.o.o. PULA zastupanog po punomoćniku Odvj. Mauro Vitasović</item>
    </derivirana_varijabla>
  </DomainObject.Predmet.ProtuStrankaListFormated>
  <DomainObject.Predmet.ProtuStrankaListFormatedOIB>
    <izvorni_sadrzaj>
      <item>JOZIČIĆ d.o.o. PULA, OIB 64798837643 zastupanog po punomoćniku Odvj. Mauro Vitasović</item>
    </izvorni_sadrzaj>
    <derivirana_varijabla naziv="DomainObject.Predmet.ProtuStrankaListFormatedOIB_1">
      <item>JOZIČIĆ d.o.o. PULA, OIB 64798837643 zastupanog po punomoćniku Odvj. Mauro Vitasović</item>
    </derivirana_varijabla>
  </DomainObject.Predmet.ProtuStrankaListFormatedOIB>
  <DomainObject.Predmet.ProtuStrankaListFormatedWithAdress>
    <izvorni_sadrzaj>
      <item>JOZIČIĆ d.o.o. PULA, Plominska 49, 52100 Pula zastupanog po punomoćniku Odvj. Mauro Vitasović</item>
    </izvorni_sadrzaj>
    <derivirana_varijabla naziv="DomainObject.Predmet.ProtuStrankaListFormatedWithAdress_1">
      <item>JOZIČIĆ d.o.o. PULA, Plominska 49, 52100 Pula zastupanog po punomoćniku Odvj. Mauro Vitasović</item>
    </derivirana_varijabla>
  </DomainObject.Predmet.ProtuStrankaListFormatedWithAdress>
  <DomainObject.Predmet.ProtuStrankaListFormatedWithAdressOIB>
    <izvorni_sadrzaj>
      <item>JOZIČIĆ d.o.o. PULA, OIB 64798837643, Plominska 49, 52100 Pula zastupanog po punomoćniku Odvj. Mauro Vitasović</item>
    </izvorni_sadrzaj>
    <derivirana_varijabla naziv="DomainObject.Predmet.ProtuStrankaListFormatedWithAdressOIB_1">
      <item>JOZIČIĆ d.o.o. PULA, OIB 64798837643, Plominska 49, 52100 Pula zastupanog po punomoćniku Odvj. Mauro Vitasović</item>
    </derivirana_varijabla>
  </DomainObject.Predmet.ProtuStrankaListFormatedWithAdressOIB>
  <DomainObject.Predmet.ProtuStrankaListNazivFormated>
    <izvorni_sadrzaj>
      <item>JOZIČIĆ d.o.o. PULA</item>
    </izvorni_sadrzaj>
    <derivirana_varijabla naziv="DomainObject.Predmet.ProtuStrankaListNazivFormated_1">
      <item>JOZIČIĆ d.o.o. PULA</item>
    </derivirana_varijabla>
  </DomainObject.Predmet.ProtuStrankaListNazivFormated>
  <DomainObject.Predmet.ProtuStrankaListNazivFormatedOIB>
    <izvorni_sadrzaj>
      <item>JOZIČIĆ d.o.o. PULA, OIB 64798837643</item>
    </izvorni_sadrzaj>
    <derivirana_varijabla naziv="DomainObject.Predmet.ProtuStrankaListNazivFormatedOIB_1">
      <item>JOZIČIĆ d.o.o. PULA, OIB 64798837643</item>
    </derivirana_varijabla>
  </DomainObject.Predmet.ProtuStrankaListNazivFormatedOIB>
  <DomainObject.Predmet.OstaliListFormated>
    <izvorni_sadrzaj>
      <item>Odvj. Mauro Vitasović punomoćnik sudionika u postupku JOZIČIĆ d.o.o. PULA</item>
    </izvorni_sadrzaj>
    <derivirana_varijabla naziv="DomainObject.Predmet.OstaliListFormated_1">
      <item>Odvj. Mauro Vitasović punomoćnik sudionika u postupku JOZIČIĆ d.o.o. PULA</item>
    </derivirana_varijabla>
  </DomainObject.Predmet.OstaliListFormated>
  <DomainObject.Predmet.OstaliListFormatedOIB>
    <izvorni_sadrzaj>
      <item>Odvj. Mauro Vitasović punomoćnik sudionika u postupku JOZIČIĆ d.o.o. PULA</item>
    </izvorni_sadrzaj>
    <derivirana_varijabla naziv="DomainObject.Predmet.OstaliListFormatedOIB_1">
      <item>Odvj. Mauro Vitasović punomoćnik sudionika u postupku JOZIČIĆ d.o.o. PULA</item>
    </derivirana_varijabla>
  </DomainObject.Predmet.OstaliListFormatedOIB>
  <DomainObject.Predmet.OstaliListFormatedWithAdress>
    <izvorni_sadrzaj>
      <item>Odvj. Mauro Vitasović, Flanatička 11/I, 52100 Pula punomoćnik sudionika u postupku JOZIČIĆ d.o.o. PULA</item>
    </izvorni_sadrzaj>
    <derivirana_varijabla naziv="DomainObject.Predmet.OstaliListFormatedWithAdress_1">
      <item>Odvj. Mauro Vitasović, Flanatička 11/I, 52100 Pula punomoćnik sudionika u postupku JOZIČIĆ d.o.o. PULA</item>
    </derivirana_varijabla>
  </DomainObject.Predmet.OstaliListFormatedWithAdress>
  <DomainObject.Predmet.OstaliListFormatedWithAdressOIB>
    <izvorni_sadrzaj>
      <item>Odvj. Mauro Vitasović, Flanatička 11/I, 52100 Pula punomoćnik sudionika u postupku JOZIČIĆ d.o.o. PULA</item>
    </izvorni_sadrzaj>
    <derivirana_varijabla naziv="DomainObject.Predmet.OstaliListFormatedWithAdressOIB_1">
      <item>Odvj. Mauro Vitasović, Flanatička 11/I, 52100 Pula punomoćnik sudionika u postupku JOZIČIĆ d.o.o. PULA</item>
    </derivirana_varijabla>
  </DomainObject.Predmet.OstaliListFormatedWithAdressOIB>
  <DomainObject.Predmet.OstaliListNazivFormated>
    <izvorni_sadrzaj>
      <item>Odvj. Mauro Vitasović</item>
    </izvorni_sadrzaj>
    <derivirana_varijabla naziv="DomainObject.Predmet.OstaliListNazivFormated_1">
      <item>Odvj. Mauro Vitasović</item>
    </derivirana_varijabla>
  </DomainObject.Predmet.OstaliListNazivFormated>
  <DomainObject.Predmet.OstaliListNazivFormatedOIB>
    <izvorni_sadrzaj>
      <item>Odvj. Mauro Vitasović</item>
    </izvorni_sadrzaj>
    <derivirana_varijabla naziv="DomainObject.Predmet.OstaliListNazivFormatedOIB_1">
      <item>Odvj. Mauro Vitasović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JOZIČIĆ d.o.o. PULA</izvorni_sadrzaj>
    <derivirana_varijabla naziv="DomainObject.Predmet.ProtustrankaIDrugi_1">JOZIČIĆ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JOZIČIĆ d.o.o. PULA, OIB 64798837643, Plominska 49, 52100 Pula</izvorni_sadrzaj>
    <derivirana_varijabla naziv="DomainObject.Predmet.ProtustrankaIDrugiAdressOIB_1">JOZIČIĆ d.o.o. PULA, OIB 64798837643, Plominska 49,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JOZIČIĆ d.o.o. PULA</item>
      <item>Odvj. Mauro Vitasović</item>
    </izvorni_sadrzaj>
    <derivirana_varijabla naziv="DomainObject.Predmet.SudioniciListNaziv_1">
      <item>FINANCIJSKA AGENCIJA, RC RIJEKA, PODRUŽNICA PULA, PULA</item>
      <item>JOZIČIĆ d.o.o. PULA</item>
      <item>Odvj. Mauro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JOZIČIĆ d.o.o. PULA, OIB 64798837643, Plominska 49,52100 Pula</item>
      <item>Odvj. Mauro Vitasović, Flanatička 11/I,52100 Pula</item>
    </izvorni_sadrzaj>
    <derivirana_varijabla naziv="DomainObject.Predmet.SudioniciListAdressOIB_1">
      <item>FINANCIJSKA AGENCIJA, RC RIJEKA, PODRUŽNICA PULA, PULA, OIB 85821130368, F. Kurelca 8,51000 Rijeka</item>
      <item>JOZIČIĆ d.o.o. PULA, OIB 64798837643, Plominska 49,52100 Pula</item>
      <item>Odvj. Mauro Vitasović, Flanatička 11/I,52100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64798837643</item>
      <item>, OIB null</item>
    </izvorni_sadrzaj>
    <derivirana_varijabla naziv="DomainObject.Predmet.SudioniciListNazivOIB_1">
      <item>, OIB 85821130368</item>
      <item>, OIB 64798837643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2542</properties:Characters>
  <properties:Lines>64</properties:Lines>
  <properties:Paragraphs>21</properties:Paragraphs>
  <properties:TotalTime>1</properties:TotalTime>
  <properties:ScaleCrop>false</properties:ScaleCrop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2017-10-09T06:44:00Z</dcterms:created>
  <dc:creator>Morena Brajuha</dc:creator>
  <dc:description/>
  <cp:keywords/>
  <cp:lastModifiedBy>Sanja Lakošeljac</cp:lastModifiedBy>
  <cp:lastPrinted>2017-10-09T06:48:00Z</cp:lastPrinted>
  <dcterms:modified xmlns:xsi="http://www.w3.org/2001/XMLSchema-instance" xsi:type="dcterms:W3CDTF">2017-10-09T08:58:00Z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