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176a" w14:paraId="25d176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965AAF">
        <w:t>8174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965AAF">
        <w:t>8174</w:t>
      </w:r>
      <w:r w:rsidR="00866C07">
        <w:t>/15</w:t>
      </w:r>
      <w:r>
        <w:t xml:space="preserve"> temeljem odredbe članka 430 Stečajnog zakona (NN br. 71/15) , dana</w:t>
      </w:r>
      <w:r w:rsidR="00866C07">
        <w:t xml:space="preserve"> </w:t>
      </w:r>
      <w:r w:rsidR="004861CA">
        <w:t>2</w:t>
      </w:r>
      <w:r w:rsidR="00CC4E39">
        <w:t>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965AAF">
        <w:t>BRANITELJSKA ZADRUGA BAN GLINA, zadruga za proizvodnju i razvoj</w:t>
      </w:r>
      <w:r w:rsidR="00CC4E39">
        <w:t xml:space="preserve"> u poljoprivredi i stočarstvu, M</w:t>
      </w:r>
      <w:r w:rsidR="00965AAF">
        <w:t>aja, Prijeka 47, OIB: 70658363761</w:t>
      </w:r>
      <w:r w:rsidR="00CC4E39">
        <w:t>, MBS:120002159.</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965AAF">
        <w:t>4.440,07</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CC4E39">
        <w:t>29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4880"/>
    <w:rsid w:val="002131AD"/>
    <w:rsid w:val="00215452"/>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6219A"/>
    <w:rsid w:val="0048436A"/>
    <w:rsid w:val="004861C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6D85"/>
    <w:rsid w:val="006A14FC"/>
    <w:rsid w:val="006E4093"/>
    <w:rsid w:val="006F619A"/>
    <w:rsid w:val="00741E30"/>
    <w:rsid w:val="00795446"/>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65AAF"/>
    <w:rsid w:val="009A3461"/>
    <w:rsid w:val="009E24D2"/>
    <w:rsid w:val="009F5EBC"/>
    <w:rsid w:val="00A25EAE"/>
    <w:rsid w:val="00A2607E"/>
    <w:rsid w:val="00A611CA"/>
    <w:rsid w:val="00A7422F"/>
    <w:rsid w:val="00A929DD"/>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C4E39"/>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25263"/>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6219A"/>
    <w:rPr>
      <w:color w:val="808080"/>
      <w:bdr w:space="0" w:sz="0" w:color="auto" w:val="none"/>
      <w:shd w:fill="auto" w:color="auto" w:val="clear"/>
    </w:rPr>
  </w:style>
  <w:style w:customStyle="true" w:styleId="eSPISCCParagraphDefaultFont" w:type="character">
    <w:name w:val="eSPIS_CC_Paragraph Default Font"/>
    <w:basedOn w:val="Zadanifontodlomka"/>
    <w:rsid w:val="004621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219A"/>
    <w:rPr>
      <w:bdr w:space="0" w:sz="0" w:color="auto" w:val="none"/>
      <w:shd w:fill="FFFFCC" w:color="auto" w:val="clear"/>
      <w:lang w:val="hr-HR"/>
    </w:rPr>
  </w:style>
  <w:style w:customStyle="true" w:styleId="PozadinaSvijetloCrvena" w:type="character">
    <w:name w:val="Pozadina_SvijetloCrvena"/>
    <w:basedOn w:val="eSPISCCParagraphDefaultFont"/>
    <w:rsid w:val="004621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21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6219A"/>
    <w:rPr>
      <w:color w:val="808080"/>
      <w:bdr w:color="auto" w:space="0" w:sz="0" w:val="none"/>
      <w:shd w:color="auto" w:fill="auto" w:val="clear"/>
    </w:rPr>
  </w:style>
  <w:style w:customStyle="1" w:styleId="eSPISCCParagraphDefaultFont" w:type="character">
    <w:name w:val="eSPIS_CC_Paragraph Default Font"/>
    <w:basedOn w:val="Zadanifontodlomka"/>
    <w:rsid w:val="004621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219A"/>
    <w:rPr>
      <w:bdr w:color="auto" w:space="0" w:sz="0" w:val="none"/>
      <w:shd w:color="auto" w:fill="FFFFCC" w:val="clear"/>
      <w:lang w:val="hr-HR"/>
    </w:rPr>
  </w:style>
  <w:style w:customStyle="1" w:styleId="PozadinaSvijetloCrvena" w:type="character">
    <w:name w:val="Pozadina_SvijetloCrvena"/>
    <w:basedOn w:val="eSPISCCParagraphDefaultFont"/>
    <w:rsid w:val="004621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21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8174</izvorni_sadrzaj>
    <derivirana_varijabla naziv="DomainObject.Predmet.Broj_1">8174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St-8174/2015</izvorni_sadrzaj>
    <derivirana_varijabla naziv="DomainObject.Predmet.OznakaBroj_1">St-8174/2015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BAN GLINA, zadruga za proizvodnju i razvoj u poljoprivredi i stočarstvu zastupanog po punomoćniku Dragan Vlahović</izvorni_sadrzaj>
    <derivirana_varijabla naziv="DomainObject.Predmet.ProtustrankaFormated_1">  BRANITELJSKA ZADRUGA BAN GLINA, zadruga za proizvodnju i razvoj u poljoprivredi i stočarstvu zastupanog po punomoćniku Dragan Vlahović</derivirana_varijabla>
  </DomainObject.Predmet.ProtustrankaFormated>
  <DomainObject.Predmet.ProtustrankaFormatedOIB>
    <izvorni_sadrzaj>  BRANITELJSKA ZADRUGA BAN GLINA, zadruga za proizvodnju i razvoj u poljoprivredi i stočarstvu, OIB 70658363761 zastupanog po punomoćniku Dragan Vlahović</izvorni_sadrzaj>
    <derivirana_varijabla naziv="DomainObject.Predmet.ProtustrankaFormatedOIB_1">  BRANITELJSKA ZADRUGA BAN GLINA, zadruga za proizvodnju i razvoj u poljoprivredi i stočarstvu, OIB 70658363761 zastupanog po punomoćniku Dragan Vlahović</derivirana_varijabla>
  </DomainObject.Predmet.ProtustrankaFormatedOIB>
  <DomainObject.Predmet.ProtustrankaFormatedWithAdress>
    <izvorni_sadrzaj> BRANITELJSKA ZADRUGA BAN GLINA, zadruga za proizvodnju i razvoj u poljoprivredi i stočarstvu, Prijeka 47, 44403 Maja zastupanog po punomoćniku Dragan Vlahović</izvorni_sadrzaj>
    <derivirana_varijabla naziv="DomainObject.Predmet.ProtustrankaFormatedWithAdress_1"> BRANITELJSKA ZADRUGA BAN GLINA, zadruga za proizvodnju i razvoj u poljoprivredi i stočarstvu, Prijeka 47, 44403 Maja zastupanog po punomoćniku Dragan Vlahović</derivirana_varijabla>
  </DomainObject.Predmet.ProtustrankaFormatedWithAdress>
  <DomainObject.Predmet.ProtustrankaFormatedWithAdressOIB>
    <izvorni_sadrzaj> BRANITELJSKA ZADRUGA BAN GLINA, zadruga za proizvodnju i razvoj u poljoprivredi i stočarstvu, OIB 70658363761, Prijeka 47, 44403 Maja zastupanog po punomoćniku Dragan Vlahović</izvorni_sadrzaj>
    <derivirana_varijabla naziv="DomainObject.Predmet.ProtustrankaFormatedWithAdressOIB_1"> BRANITELJSKA ZADRUGA BAN GLINA, zadruga za proizvodnju i razvoj u poljoprivredi i stočarstvu, OIB 70658363761, Prijeka 47, 44403 Maja zastupanog po punomoćniku Dragan Vlahović</derivirana_varijabla>
  </DomainObject.Predmet.ProtustrankaFormatedWithAdressOIB>
  <DomainObject.Predmet.ProtustrankaWithAdress>
    <izvorni_sadrzaj>BRANITELJSKA ZADRUGA BAN GLINA, zadruga za proizvodnju i razvoj u poljoprivredi i stočarstvu Prijeka 47, 44403 Maja</izvorni_sadrzaj>
    <derivirana_varijabla naziv="DomainObject.Predmet.ProtustrankaWithAdress_1">BRANITELJSKA ZADRUGA BAN GLINA, zadruga za proizvodnju i razvoj u poljoprivredi i stočarstvu Prijeka 47, 44403 Maja</derivirana_varijabla>
  </DomainObject.Predmet.ProtustrankaWithAdress>
  <DomainObject.Predmet.ProtustrankaWithAdressOIB>
    <izvorni_sadrzaj>BRANITELJSKA ZADRUGA BAN GLINA, zadruga za proizvodnju i razvoj u poljoprivredi i stočarstvu, OIB 70658363761, Prijeka 47, 44403 Maja</izvorni_sadrzaj>
    <derivirana_varijabla naziv="DomainObject.Predmet.ProtustrankaWithAdressOIB_1">BRANITELJSKA ZADRUGA BAN GLINA, zadruga za proizvodnju i razvoj u poljoprivredi i stočarstvu, OIB 70658363761, Prijeka 47, 44403 Maja</derivirana_varijabla>
  </DomainObject.Predmet.ProtustrankaWithAdressOIB>
  <DomainObject.Predmet.ProtustrankaNazivFormated>
    <izvorni_sadrzaj>BRANITELJSKA ZADRUGA BAN GLINA, zadruga za proizvodnju i razvoj u poljoprivredi i stočarstvu</izvorni_sadrzaj>
    <derivirana_varijabla naziv="DomainObject.Predmet.ProtustrankaNazivFormated_1">BRANITELJSKA ZADRUGA BAN GLINA, zadruga za proizvodnju i razvoj u poljoprivredi i stočarstvu</derivirana_varijabla>
  </DomainObject.Predmet.ProtustrankaNazivFormated>
  <DomainObject.Predmet.ProtustrankaNazivFormatedOIB>
    <izvorni_sadrzaj>BRANITELJSKA ZADRUGA BAN GLINA, zadruga za proizvodnju i razvoj u poljoprivredi i stočarstvu, OIB 70658363761</izvorni_sadrzaj>
    <derivirana_varijabla naziv="DomainObject.Predmet.ProtustrankaNazivFormatedOIB_1">BRANITELJSKA ZADRUGA BAN GLINA, zadruga za proizvodnju i razvoj u poljoprivredi i stočarstvu, OIB 70658363761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BRANITELJSKA ZADRUGA BAN GLINA, zadruga za proizvodnju i razvoj u poljoprivredi i stočarstvu zastupanog po punomoćniku Dragan Vlahović</item>
    </izvorni_sadrzaj>
    <derivirana_varijabla naziv="DomainObject.Predmet.ProtuStrankaListFormated_1">
      <item>BRANITELJSKA ZADRUGA BAN GLINA, zadruga za proizvodnju i razvoj u poljoprivredi i stočarstvu zastupanog po punomoćniku Dragan Vlahović</item>
    </derivirana_varijabla>
  </DomainObject.Predmet.ProtuStrankaListFormated>
  <DomainObject.Predmet.ProtuStrankaListFormatedOIB>
    <izvorni_sadrzaj>
      <item>BRANITELJSKA ZADRUGA BAN GLINA, zadruga za proizvodnju i razvoj u poljoprivredi i stočarstvu, OIB 70658363761 zastupanog po punomoćniku Dragan Vlahović</item>
    </izvorni_sadrzaj>
    <derivirana_varijabla naziv="DomainObject.Predmet.ProtuStrankaListFormatedOIB_1">
      <item>BRANITELJSKA ZADRUGA BAN GLINA, zadruga za proizvodnju i razvoj u poljoprivredi i stočarstvu, OIB 70658363761 zastupanog po punomoćniku Dragan Vlahović</item>
    </derivirana_varijabla>
  </DomainObject.Predmet.ProtuStrankaListFormatedOIB>
  <DomainObject.Predmet.ProtuStrankaListFormatedWithAdress>
    <izvorni_sadrzaj>
      <item>BRANITELJSKA ZADRUGA BAN GLINA, zadruga za proizvodnju i razvoj u poljoprivredi i stočarstvu, Prijeka 47, 44403 Maja zastupanog po punomoćniku Dragan Vlahović</item>
    </izvorni_sadrzaj>
    <derivirana_varijabla naziv="DomainObject.Predmet.ProtuStrankaListFormatedWithAdress_1">
      <item>BRANITELJSKA ZADRUGA BAN GLINA, zadruga za proizvodnju i razvoj u poljoprivredi i stočarstvu, Prijeka 47, 44403 Maja zastupanog po punomoćniku Dragan Vlahović</item>
    </derivirana_varijabla>
  </DomainObject.Predmet.ProtuStrankaListFormatedWithAdress>
  <DomainObject.Predmet.ProtuStrankaListFormatedWithAdressOIB>
    <izvorni_sadrzaj>
      <item>BRANITELJSKA ZADRUGA BAN GLINA, zadruga za proizvodnju i razvoj u poljoprivredi i stočarstvu, OIB 70658363761, Prijeka 47, 44403 Maja zastupanog po punomoćniku Dragan Vlahović</item>
    </izvorni_sadrzaj>
    <derivirana_varijabla naziv="DomainObject.Predmet.ProtuStrankaListFormatedWithAdressOIB_1">
      <item>BRANITELJSKA ZADRUGA BAN GLINA, zadruga za proizvodnju i razvoj u poljoprivredi i stočarstvu, OIB 70658363761, Prijeka 47, 44403 Maja zastupanog po punomoćniku Dragan Vlahović</item>
    </derivirana_varijabla>
  </DomainObject.Predmet.ProtuStrankaListFormatedWithAdressOIB>
  <DomainObject.Predmet.ProtuStrankaListNazivFormated>
    <izvorni_sadrzaj>
      <item>BRANITELJSKA ZADRUGA BAN GLINA, zadruga za proizvodnju i razvoj u poljoprivredi i stočarstvu</item>
    </izvorni_sadrzaj>
    <derivirana_varijabla naziv="DomainObject.Predmet.ProtuStrankaListNazivFormated_1">
      <item>BRANITELJSKA ZADRUGA BAN GLINA, zadruga za proizvodnju i razvoj u poljoprivredi i stočarstvu</item>
    </derivirana_varijabla>
  </DomainObject.Predmet.ProtuStrankaListNazivFormated>
  <DomainObject.Predmet.ProtuStrankaListNazivFormatedOIB>
    <izvorni_sadrzaj>
      <item>BRANITELJSKA ZADRUGA BAN GLINA, zadruga za proizvodnju i razvoj u poljoprivredi i stočarstvu, OIB 70658363761</item>
    </izvorni_sadrzaj>
    <derivirana_varijabla naziv="DomainObject.Predmet.ProtuStrankaListNazivFormatedOIB_1">
      <item>BRANITELJSKA ZADRUGA BAN GLINA, zadruga za proizvodnju i razvoj u poljoprivredi i stočarstvu, OIB 70658363761</item>
    </derivirana_varijabla>
  </DomainObject.Predmet.ProtuStrankaListNazivFormatedOIB>
  <DomainObject.Predmet.OstaliListFormated>
    <izvorni_sadrzaj>
      <item>Dragan Vlahović punomoćnik sudionika u postupku BRANITELJSKA ZADRUGA BAN GLINA, zadruga za proizvodnju i razvoj u poljoprivredi i stočarstvu</item>
    </izvorni_sadrzaj>
    <derivirana_varijabla naziv="DomainObject.Predmet.OstaliListFormated_1">
      <item>Dragan Vlahović punomoćnik sudionika u postupku BRANITELJSKA ZADRUGA BAN GLINA, zadruga za proizvodnju i razvoj u poljoprivredi i stočarstvu</item>
    </derivirana_varijabla>
  </DomainObject.Predmet.OstaliListFormated>
  <DomainObject.Predmet.OstaliListFormatedOIB>
    <izvorni_sadrzaj>
      <item>Dragan Vlahović, OIB 26208144774 punomoćnik sudionika u postupku BRANITELJSKA ZADRUGA BAN GLINA, zadruga za proizvodnju i razvoj u poljoprivredi i stočarstvu</item>
    </izvorni_sadrzaj>
    <derivirana_varijabla naziv="DomainObject.Predmet.OstaliListFormatedOIB_1">
      <item>Dragan Vlahović, OIB 26208144774 punomoćnik sudionika u postupku BRANITELJSKA ZADRUGA BAN GLINA, zadruga za proizvodnju i razvoj u poljoprivredi i stočarstvu</item>
    </derivirana_varijabla>
  </DomainObject.Predmet.OstaliListFormatedOIB>
  <DomainObject.Predmet.OstaliListFormatedWithAdress>
    <izvorni_sadrzaj>
      <item>Dragan Vlahović, Zelengaj 17a, 10000 Zagreb punomoćnik sudionika u postupku BRANITELJSKA ZADRUGA BAN GLINA, zadruga za proizvodnju i razvoj u poljoprivredi i stočarstvu</item>
    </izvorni_sadrzaj>
    <derivirana_varijabla naziv="DomainObject.Predmet.OstaliListFormatedWithAdress_1">
      <item>Dragan Vlahović, Zelengaj 17a, 10000 Zagreb punomoćnik sudionika u postupku BRANITELJSKA ZADRUGA BAN GLINA, zadruga za proizvodnju i razvoj u poljoprivredi i stočarstvu</item>
    </derivirana_varijabla>
  </DomainObject.Predmet.OstaliListFormatedWithAdress>
  <DomainObject.Predmet.OstaliListFormatedWithAdressOIB>
    <izvorni_sadrzaj>
      <item>Dragan Vlahović, OIB 26208144774, Zelengaj 17a, 10000 Zagreb punomoćnik sudionika u postupku BRANITELJSKA ZADRUGA BAN GLINA, zadruga za proizvodnju i razvoj u poljoprivredi i stočarstvu</item>
    </izvorni_sadrzaj>
    <derivirana_varijabla naziv="DomainObject.Predmet.OstaliListFormatedWithAdressOIB_1">
      <item>Dragan Vlahović, OIB 26208144774, Zelengaj 17a, 10000 Zagreb punomoćnik sudionika u postupku BRANITELJSKA ZADRUGA BAN GLINA, zadruga za proizvodnju i razvoj u poljoprivredi i stočarstvu</item>
    </derivirana_varijabla>
  </DomainObject.Predmet.OstaliListFormatedWithAdressOIB>
  <DomainObject.Predmet.OstaliListNazivFormated>
    <izvorni_sadrzaj>
      <item>Dragan Vlahović</item>
    </izvorni_sadrzaj>
    <derivirana_varijabla naziv="DomainObject.Predmet.OstaliListNazivFormated_1">
      <item>Dragan Vlahović</item>
    </derivirana_varijabla>
  </DomainObject.Predmet.OstaliListNazivFormated>
  <DomainObject.Predmet.OstaliListNazivFormatedOIB>
    <izvorni_sadrzaj>
      <item>Dragan Vlahović, OIB 26208144774</item>
    </izvorni_sadrzaj>
    <derivirana_varijabla naziv="DomainObject.Predmet.OstaliListNazivFormatedOIB_1">
      <item>Dragan Vlahović, OIB 26208144774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BRANITELJSKA ZADRUGA BAN GLINA, zadruga za proizvodnju i razvoj u poljoprivredi i stočarstvu</izvorni_sadrzaj>
    <derivirana_varijabla naziv="DomainObject.Predmet.ProtustrankaIDrugi_1">BRANITELJSKA ZADRUGA BAN GLINA, zadruga za proizvodnju i razvoj u poljoprivredi i stočarstvu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BRANITELJSKA ZADRUGA BAN GLINA, zadruga za proizvodnju i razvoj u poljoprivredi i stočarstvu, OIB 70658363761, Prijeka 47, 44403 Maja</izvorni_sadrzaj>
    <derivirana_varijabla naziv="DomainObject.Predmet.ProtustrankaIDrugiAdressOIB_1">BRANITELJSKA ZADRUGA BAN GLINA, zadruga za proizvodnju i razvoj u poljoprivredi i stočarstvu, OIB 70658363761, Prijeka 47, 44403 Maja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BRANITELJSKA ZADRUGA BAN GLINA, zadruga za proizvodnju i razvoj u poljoprivredi i stočarstvu</item>
      <item>Dragan Vlahović</item>
    </izvorni_sadrzaj>
    <derivirana_varijabla naziv="DomainObject.Predmet.SudioniciListNaziv_1">
      <item>FINA Regionalni centar Zagreb</item>
      <item>BRANITELJSKA ZADRUGA BAN GLINA, zadruga za proizvodnju i razvoj u poljoprivredi i stočarstvu</item>
      <item>Dragan Vlahović</item>
    </derivirana_varijabla>
  </DomainObject.Predmet.SudioniciListNaziv>
  <DomainObject.Predmet.SudioniciListAdressOIB>
    <izvorni_sadrzaj>
      <item>FINA Regionalni centar Zagreb, OIB 85821130368, Trg svibanjskih žrtava 1995. 1,10000 Zagreb</item>
      <item>BRANITELJSKA ZADRUGA BAN GLINA, zadruga za proizvodnju i razvoj u poljoprivredi i stočarstvu, OIB 70658363761, Prijeka 47,44403 Maja</item>
      <item>Dragan Vlahović, OIB 26208144774, Zelengaj 17a,10000 Zagreb</item>
    </izvorni_sadrzaj>
    <derivirana_varijabla naziv="DomainObject.Predmet.SudioniciListAdressOIB_1">
      <item>FINA Regionalni centar Zagreb, OIB 85821130368, Trg svibanjskih žrtava 1995. 1,10000 Zagreb</item>
      <item>BRANITELJSKA ZADRUGA BAN GLINA, zadruga za proizvodnju i razvoj u poljoprivredi i stočarstvu, OIB 70658363761, Prijeka 47,44403 Maja</item>
      <item>Dragan Vlahović, OIB 26208144774, Zelengaj 17a,10000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70658363761</item>
      <item>, OIB 26208144774</item>
    </izvorni_sadrzaj>
    <derivirana_varijabla naziv="DomainObject.Predmet.SudioniciListNazivOIB_1">
      <item>, OIB 85821130368</item>
      <item>, OIB 70658363761</item>
      <item>, OIB 26208144774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304</properties:Words>
  <properties:Characters>1681</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2016-02-18T08:00:00Z</dcterms:created>
  <dc:creator>Željka Rončević</dc:creator>
  <cp:lastModifiedBy>Željka Rončević</cp:lastModifiedBy>
  <cp:lastPrinted>2016-02-29T07:58:00Z</cp:lastPrinted>
  <dcterms:modified xmlns:xsi="http://www.w3.org/2001/XMLSchema-instance" xsi:type="dcterms:W3CDTF">2016-02-29T08:08:00Z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