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b20a" w14:paraId="8e2b20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A57C6">
        <w:t>2</w:t>
      </w:r>
      <w:r w:rsidR="00D8686F">
        <w:t>090</w:t>
      </w:r>
      <w:r w:rsidR="00434F36">
        <w:t>/16</w:t>
      </w:r>
      <w:r w:rsidR="004A57C6">
        <w:t xml:space="preserve">-3        </w:t>
      </w:r>
      <w:r w:rsidR="00B52D72">
        <w:t xml:space="preserve">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C31CDE">
        <w:t xml:space="preserve"> OIB 85821130368 z</w:t>
      </w:r>
      <w:r>
        <w:t xml:space="preserve">a pokretanje skraćenog stečajnog postupka nad dužnikom </w:t>
      </w:r>
      <w:r w:rsidR="00D8686F" w:rsidRPr="00D8686F">
        <w:t>ATTILA FUSION j.d.o.o.</w:t>
      </w:r>
      <w:r w:rsidR="00D8686F">
        <w:t xml:space="preserve"> Čepin, Petrove gore 17, OIB </w:t>
      </w:r>
      <w:r w:rsidR="00D8686F" w:rsidRPr="00D8686F">
        <w:t>84657593329</w:t>
      </w:r>
      <w:r w:rsidR="00D8686F">
        <w:t xml:space="preserve">, MBS </w:t>
      </w:r>
      <w:r w:rsidR="00D8686F" w:rsidRPr="00D8686F">
        <w:t>030149343</w:t>
      </w:r>
      <w:r w:rsidR="00D8686F">
        <w:t>,</w:t>
      </w:r>
      <w:r w:rsidR="00492D58">
        <w:t xml:space="preserve"> 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0E5936">
        <w:t>4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8686F">
        <w:t>ATTILA FUSION j.d.o.o. Čepin, Petrove gore 17, OIB 84657593329, MBS 030149343</w:t>
      </w:r>
      <w:r w:rsidR="00633E3C">
        <w:t xml:space="preserve">,  </w:t>
      </w:r>
      <w:r>
        <w:t xml:space="preserve">iznosi </w:t>
      </w:r>
      <w:r w:rsidR="00D8686F">
        <w:t>28.042,53</w:t>
      </w:r>
      <w:r w:rsidR="002D0F43">
        <w:t xml:space="preserve">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492D58">
        <w:t>2</w:t>
      </w:r>
      <w:r w:rsidR="00D8686F">
        <w:t>090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0E5936">
        <w:t xml:space="preserve">4. rujna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7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5936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0F43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4F3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2D58"/>
    <w:rsid w:val="004A0D7B"/>
    <w:rsid w:val="004A57C6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2F35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767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686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2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St-2090/2016</izvorni_sadrzaj>
    <derivirana_varijabla naziv="DomainObject.Predmet.OznakaBroj_1">St-2090/2016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ATTILA FUSION jednostavno društvo s ograničenom odgovornošću za trgovinu i usluge</izvorni_sadrzaj>
    <derivirana_varijabla naziv="DomainObject.Predmet.ProtustrankaFormated_1">  ATTILA FUSION jednostavno društvo s ograničenom odgovornošću za trgovinu i usluge</derivirana_varijabla>
  </DomainObject.Predmet.ProtustrankaFormated>
  <DomainObject.Predmet.ProtustrankaFormatedOIB>
    <izvorni_sadrzaj>  ATTILA FUSION jednostavno društvo s ograničenom odgovornošću za trgovinu i usluge, OIB 84657593329</izvorni_sadrzaj>
    <derivirana_varijabla naziv="DomainObject.Predmet.ProtustrankaFormatedOIB_1">  ATTILA FUSION jednostavno društvo s ograničenom odgovornošću za trgovinu i usluge, OIB 84657593329</derivirana_varijabla>
  </DomainObject.Predmet.ProtustrankaFormatedOIB>
  <DomainObject.Predmet.ProtustrankaFormatedWithAdress>
    <izvorni_sadrzaj> ATTILA FUSION jednostavno društvo s ograničenom odgovornošću za trgovinu i usluge, Petrove gore 17, 31431 Čepin</izvorni_sadrzaj>
    <derivirana_varijabla naziv="DomainObject.Predmet.ProtustrankaFormatedWithAdress_1"> ATTILA FUSION jednostavno društvo s ograničenom odgovornošću za trgovinu i usluge, Petrove gore 17, 31431 Čepin</derivirana_varijabla>
  </DomainObject.Predmet.ProtustrankaFormatedWithAdress>
  <DomainObject.Predmet.ProtustrankaFormatedWithAdressOIB>
    <izvorni_sadrzaj> ATTILA FUSION jednostavno društvo s ograničenom odgovornošću za trgovinu i usluge, OIB 84657593329, Petrove gore 17, 31431 Čepin</izvorni_sadrzaj>
    <derivirana_varijabla naziv="DomainObject.Predmet.ProtustrankaFormatedWithAdressOIB_1"> ATTILA FUSION jednostavno društvo s ograničenom odgovornošću za trgovinu i usluge, OIB 84657593329, Petrove gore 17, 31431 Čepin</derivirana_varijabla>
  </DomainObject.Predmet.ProtustrankaFormatedWithAdressOIB>
  <DomainObject.Predmet.ProtustrankaWithAdress>
    <izvorni_sadrzaj>ATTILA FUSION jednostavno društvo s ograničenom odgovornošću za trgovinu i usluge Petrove gore 17, 31431 Čepin</izvorni_sadrzaj>
    <derivirana_varijabla naziv="DomainObject.Predmet.ProtustrankaWithAdress_1">ATTILA FUSION jednostavno društvo s ograničenom odgovornošću za trgovinu i usluge Petrove gore 17, 31431 Čepin</derivirana_varijabla>
  </DomainObject.Predmet.ProtustrankaWithAdress>
  <DomainObject.Predmet.ProtustrankaWithAdressOIB>
    <izvorni_sadrzaj>ATTILA FUSION jednostavno društvo s ograničenom odgovornošću za trgovinu i usluge, OIB 84657593329, Petrove gore 17, 31431 Čepin</izvorni_sadrzaj>
    <derivirana_varijabla naziv="DomainObject.Predmet.ProtustrankaWithAdressOIB_1">ATTILA FUSION jednostavno društvo s ograničenom odgovornošću za trgovinu i usluge, OIB 84657593329, Petrove gore 17, 31431 Čepin</derivirana_varijabla>
  </DomainObject.Predmet.ProtustrankaWithAdressOIB>
  <DomainObject.Predmet.ProtustrankaNazivFormated>
    <izvorni_sadrzaj>ATTILA FUSION jednostavno društvo s ograničenom odgovornošću za trgovinu i usluge</izvorni_sadrzaj>
    <derivirana_varijabla naziv="DomainObject.Predmet.ProtustrankaNazivFormated_1">ATTILA FUSION jednostavno društvo s ograničenom odgovornošću za trgovinu i usluge</derivirana_varijabla>
  </DomainObject.Predmet.ProtustrankaNazivFormated>
  <DomainObject.Predmet.ProtustrankaNazivFormatedOIB>
    <izvorni_sadrzaj>ATTILA FUSION jednostavno društvo s ograničenom odgovornošću za trgovinu i usluge, OIB 84657593329</izvorni_sadrzaj>
    <derivirana_varijabla naziv="DomainObject.Predmet.ProtustrankaNazivFormatedOIB_1">ATTILA FUSION jednostavno društvo s ograničenom odgovornošću za trgovinu i usluge, OIB 84657593329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ATTILA FUSION jednostavno društvo s ograničenom odgovornošću za trgovinu i usluge</item>
    </izvorni_sadrzaj>
    <derivirana_varijabla naziv="DomainObject.Predmet.ProtuStrankaListFormated_1">
      <item>ATTILA FUSION jednostavno društvo s ograničenom odgovornošću za trgovinu i usluge</item>
    </derivirana_varijabla>
  </DomainObject.Predmet.ProtuStrankaListFormated>
  <DomainObject.Predmet.ProtuStrankaListFormatedOIB>
    <izvorni_sadrzaj>
      <item>ATTILA FUSION jednostavno društvo s ograničenom odgovornošću za trgovinu i usluge, OIB 84657593329</item>
    </izvorni_sadrzaj>
    <derivirana_varijabla naziv="DomainObject.Predmet.ProtuStrankaListFormatedOIB_1">
      <item>ATTILA FUSION jednostavno društvo s ograničenom odgovornošću za trgovinu i usluge, OIB 84657593329</item>
    </derivirana_varijabla>
  </DomainObject.Predmet.ProtuStrankaListFormatedOIB>
  <DomainObject.Predmet.ProtuStrankaListFormatedWithAdress>
    <izvorni_sadrzaj>
      <item>ATTILA FUSION jednostavno društvo s ograničenom odgovornošću za trgovinu i usluge, Petrove gore 17, 31431 Čepin</item>
    </izvorni_sadrzaj>
    <derivirana_varijabla naziv="DomainObject.Predmet.ProtuStrankaListFormatedWithAdress_1">
      <item>ATTILA FUSION jednostavno društvo s ograničenom odgovornošću za trgovinu i usluge, Petrove gore 17, 31431 Čepin</item>
    </derivirana_varijabla>
  </DomainObject.Predmet.ProtuStrankaListFormatedWithAdress>
  <DomainObject.Predmet.ProtuStrankaListFormatedWithAdressOIB>
    <izvorni_sadrzaj>
      <item>ATTILA FUSION jednostavno društvo s ograničenom odgovornošću za trgovinu i usluge, OIB 84657593329, Petrove gore 17, 31431 Čepin</item>
    </izvorni_sadrzaj>
    <derivirana_varijabla naziv="DomainObject.Predmet.ProtuStrankaListFormatedWithAdressOIB_1">
      <item>ATTILA FUSION jednostavno društvo s ograničenom odgovornošću za trgovinu i usluge, OIB 84657593329, Petrove gore 17, 31431 Čepin</item>
    </derivirana_varijabla>
  </DomainObject.Predmet.ProtuStrankaListFormatedWithAdressOIB>
  <DomainObject.Predmet.ProtuStrankaListNazivFormated>
    <izvorni_sadrzaj>
      <item>ATTILA FUSION jednostavno društvo s ograničenom odgovornošću za trgovinu i usluge</item>
    </izvorni_sadrzaj>
    <derivirana_varijabla naziv="DomainObject.Predmet.ProtuStrankaListNazivFormated_1">
      <item>ATTILA FUSION jednostavno društvo s ograničenom odgovornošću za trgovinu i usluge</item>
    </derivirana_varijabla>
  </DomainObject.Predmet.ProtuStrankaListNazivFormated>
  <DomainObject.Predmet.ProtuStrankaListNazivFormatedOIB>
    <izvorni_sadrzaj>
      <item>ATTILA FUSION jednostavno društvo s ograničenom odgovornošću za trgovinu i usluge, OIB 84657593329</item>
    </izvorni_sadrzaj>
    <derivirana_varijabla naziv="DomainObject.Predmet.ProtuStrankaListNazivFormatedOIB_1">
      <item>ATTILA FUSION jednostavno društvo s ograničenom odgovornošću za trgovinu i usluge, OIB 84657593329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ATTILA FUSION jednostavno društvo s ograničenom odgovornošću za trgovinu i usluge</izvorni_sadrzaj>
    <derivirana_varijabla naziv="DomainObject.Predmet.ProtustrankaIDrugi_1">ATTILA FUSION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ATTILA FUSION jednostavno društvo s ograničenom odgovornošću za trgovinu i usluge, OIB 84657593329, Petrove gore 17, 31431 Čepin</izvorni_sadrzaj>
    <derivirana_varijabla naziv="DomainObject.Predmet.ProtustrankaIDrugiAdressOIB_1">ATTILA FUSION jednostavno društvo s ograničenom odgovornošću za trgovinu i usluge, OIB 84657593329, Petrove gore 17,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ATTILA FUSION jednostavno društvo s ograničenom odgovornošću za trgovinu i usluge</item>
    </izvorni_sadrzaj>
    <derivirana_varijabla naziv="DomainObject.Predmet.SudioniciListNaziv_1">
      <item>FINA RC OSIJEK</item>
      <item>ATTILA FUSION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ATTILA FUSION jednostavno društvo s ograničenom odgovornošću za trgovinu i usluge, OIB 84657593329, Petrove gore 17,31431 Čepin</item>
    </izvorni_sadrzaj>
    <derivirana_varijabla naziv="DomainObject.Predmet.SudioniciListAdressOIB_1">
      <item>FINA RC OSIJEK, OIB 85821130368</item>
      <item>ATTILA FUSION jednostavno društvo s ograničenom odgovornošću za trgovinu i usluge, OIB 84657593329, Petrove gore 17,31431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84657593329</item>
    </izvorni_sadrzaj>
    <derivirana_varijabla naziv="DomainObject.Predmet.SudioniciListNazivOIB_1">
      <item>, OIB 85821130368</item>
      <item>, OIB 84657593329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1854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2016-09-14T04:48:00Z</dcterms:created>
  <dc:creator>Korisnik</dc:creator>
  <cp:lastModifiedBy>Sanja Ban</cp:lastModifiedBy>
  <cp:lastPrinted>2016-09-14T06:34:00Z</cp:lastPrinted>
  <dcterms:modified xmlns:xsi="http://www.w3.org/2001/XMLSchema-instance" xsi:type="dcterms:W3CDTF">2016-09-14T06:35:00Z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