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90E50" w:rsidR="00E90467" w:rsidRDefault="00943845" w14:paraId="46d29e4" w14:textId="46d29e4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</w:t>
      </w:r>
      <w:r w:rsidRPr="00190E50" w:rsidR="00E90467">
        <w:rPr>
          <w:noProof/>
          <w:sz w:val="22"/>
          <w:szCs w:val="22"/>
        </w:rPr>
        <w:drawing>
          <wp:inline distT="0" distB="0" distL="0" distR="0">
            <wp:extent cx="561975" cy="723899"/>
            <wp:effectExtent l="0" t="0" r="0" b="635"/>
            <wp:docPr id="4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94" cy="72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Amruševa 2/II</w:t>
      </w:r>
    </w:p>
    <w:p w:rsidRPr="00190E50" w:rsidR="00E90467" w:rsidP="00E90467" w:rsidRDefault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 w:rsidR="00E90467">
        <w:rPr>
          <w:sz w:val="22"/>
          <w:szCs w:val="22"/>
        </w:rPr>
        <w:t>56. St-</w:t>
      </w:r>
      <w:r w:rsidR="00E16D24">
        <w:rPr>
          <w:sz w:val="22"/>
          <w:szCs w:val="22"/>
        </w:rPr>
        <w:t>633</w:t>
      </w:r>
      <w:r w:rsidR="007C1ACE">
        <w:rPr>
          <w:sz w:val="22"/>
          <w:szCs w:val="22"/>
        </w:rPr>
        <w:t>/2019</w:t>
      </w:r>
    </w:p>
    <w:p w:rsidRPr="00190E50" w:rsidR="00E90467" w:rsidP="00E90467" w:rsidRDefault="00E90467">
      <w:pPr>
        <w:textAlignment w:val="baseline"/>
        <w:rPr>
          <w:sz w:val="22"/>
          <w:szCs w:val="22"/>
        </w:rPr>
      </w:pPr>
    </w:p>
    <w:p w:rsidRPr="00190E50" w:rsidR="00E90467" w:rsidP="00E90467" w:rsidRDefault="00E90467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Pr="00190E50" w:rsidR="00E90467" w:rsidP="00E90467" w:rsidRDefault="00E90467">
      <w:pPr>
        <w:rPr>
          <w:sz w:val="22"/>
          <w:szCs w:val="22"/>
        </w:rPr>
      </w:pPr>
    </w:p>
    <w:p w:rsidRPr="00190E50" w:rsidR="00E90467" w:rsidP="00E90467" w:rsidRDefault="00E90467">
      <w:pPr>
        <w:ind w:left="2880" w:hanging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Pr="00190E50" w:rsidR="00E90467" w:rsidP="00E90467" w:rsidRDefault="00E90467">
      <w:pPr>
        <w:ind w:left="2880" w:hanging="2880"/>
        <w:jc w:val="center"/>
        <w:rPr>
          <w:sz w:val="22"/>
          <w:szCs w:val="22"/>
        </w:rPr>
      </w:pPr>
    </w:p>
    <w:p w:rsidRPr="00190E50" w:rsidR="00E90467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Pr="00190E50" w:rsid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E16D24">
        <w:rPr>
          <w:sz w:val="22"/>
          <w:szCs w:val="22"/>
        </w:rPr>
        <w:t>HRVATSKO UDRUŽENJE ZA PROMICANJE ALTERNATIVNE MEDICINE</w:t>
      </w:r>
      <w:r w:rsidRPr="00190E50">
        <w:rPr>
          <w:sz w:val="22"/>
          <w:szCs w:val="22"/>
        </w:rPr>
        <w:t xml:space="preserve">, </w:t>
      </w:r>
      <w:r w:rsidR="00E16D24">
        <w:rPr>
          <w:sz w:val="22"/>
          <w:szCs w:val="22"/>
        </w:rPr>
        <w:t xml:space="preserve">Zagreb, Ulica kralja Zvonimira 42, OIB: 90938422512, </w:t>
      </w:r>
      <w:r w:rsidRPr="00190E50">
        <w:rPr>
          <w:sz w:val="22"/>
          <w:szCs w:val="22"/>
        </w:rPr>
        <w:t xml:space="preserve">dana </w:t>
      </w:r>
      <w:r w:rsidR="00E16D24">
        <w:rPr>
          <w:sz w:val="22"/>
          <w:szCs w:val="22"/>
        </w:rPr>
        <w:t>02</w:t>
      </w:r>
      <w:r w:rsidR="009B1F8B">
        <w:rPr>
          <w:sz w:val="22"/>
          <w:szCs w:val="22"/>
        </w:rPr>
        <w:t>. kolovoza</w:t>
      </w:r>
      <w:r w:rsidR="001C216A">
        <w:rPr>
          <w:sz w:val="22"/>
          <w:szCs w:val="22"/>
        </w:rPr>
        <w:t xml:space="preserve"> </w:t>
      </w:r>
      <w:r w:rsidRPr="00190E50">
        <w:rPr>
          <w:sz w:val="22"/>
          <w:szCs w:val="22"/>
        </w:rPr>
        <w:t>201</w:t>
      </w:r>
      <w:r w:rsidR="001C216A">
        <w:rPr>
          <w:sz w:val="22"/>
          <w:szCs w:val="22"/>
        </w:rPr>
        <w:t>9</w:t>
      </w:r>
      <w:r w:rsidRPr="00190E50">
        <w:rPr>
          <w:sz w:val="22"/>
          <w:szCs w:val="22"/>
        </w:rPr>
        <w:t>.</w:t>
      </w:r>
      <w:r w:rsidRPr="00190E50" w:rsidR="00190E50">
        <w:rPr>
          <w:sz w:val="22"/>
          <w:szCs w:val="22"/>
        </w:rPr>
        <w:t xml:space="preserve"> godine</w:t>
      </w:r>
    </w:p>
    <w:p w:rsidRPr="00190E50" w:rsidR="00E90467" w:rsidP="00E90467" w:rsidRDefault="00E90467">
      <w:pPr>
        <w:jc w:val="right"/>
        <w:rPr>
          <w:sz w:val="22"/>
          <w:szCs w:val="22"/>
        </w:rPr>
      </w:pPr>
    </w:p>
    <w:p w:rsidRPr="00190E50" w:rsidR="00E90467" w:rsidP="00E90467" w:rsidRDefault="00E90467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Pr="00190E50" w:rsidR="00E90467" w:rsidP="00E90467" w:rsidRDefault="00E90467">
      <w:pPr>
        <w:jc w:val="center"/>
        <w:rPr>
          <w:b/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</w:t>
      </w:r>
      <w:r w:rsidR="009B1F8B">
        <w:rPr>
          <w:sz w:val="22"/>
          <w:szCs w:val="22"/>
        </w:rPr>
        <w:t>IGURANJE, Zagreb, Trpimirova  4</w:t>
      </w:r>
      <w:r w:rsidRPr="00190E50">
        <w:rPr>
          <w:sz w:val="22"/>
          <w:szCs w:val="22"/>
        </w:rPr>
        <w:t>, u roku od 8 dana, dostaviti ovom sudu pozivom na gornji broj spisa podatak – ima li uvodno naznačeni dužnik zaposlenika.</w:t>
      </w:r>
    </w:p>
    <w:p w:rsidRPr="00190E50" w:rsidR="00E90467" w:rsidP="00E90467" w:rsidRDefault="00E90467">
      <w:pPr>
        <w:ind w:firstLine="708"/>
        <w:jc w:val="both"/>
        <w:rPr>
          <w:sz w:val="22"/>
          <w:szCs w:val="22"/>
        </w:rPr>
      </w:pPr>
    </w:p>
    <w:p w:rsidRPr="00190E50" w:rsidR="00E90467" w:rsidP="00E90467" w:rsidRDefault="00E90467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Pr="00190E50" w:rsidR="00E90467" w:rsidP="00E90467" w:rsidRDefault="00E90467">
      <w:pPr>
        <w:jc w:val="center"/>
        <w:rPr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="00B44A8B" w:rsidP="00E90467" w:rsidRDefault="00B44A8B">
      <w:pPr>
        <w:ind w:firstLine="708"/>
        <w:jc w:val="both"/>
        <w:textAlignment w:val="baseline"/>
        <w:rPr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Sukladno odredbi članka 11. stavak 3. SZ-a, sud po službenoj dužnosti utvrđuje sve činjenice koje su važne za predstečajni i stečajni postupak, te radi toga može izvoditi sve potrebne dokaze. Kako je jedna od pretpostavki za provedbu skraćenog stečajnog postupka okolnost da dužnik nema zaposlenih, o čemu u skladu s odredbama Zakona</w:t>
      </w:r>
      <w:r w:rsidR="007D1138">
        <w:rPr>
          <w:sz w:val="22"/>
          <w:szCs w:val="22"/>
        </w:rPr>
        <w:t xml:space="preserve"> o mirovinskom osiguranju HZMO</w:t>
      </w:r>
      <w:r w:rsidRPr="00190E50">
        <w:rPr>
          <w:sz w:val="22"/>
          <w:szCs w:val="22"/>
        </w:rPr>
        <w:t xml:space="preserve"> vodi propisane evid</w:t>
      </w:r>
      <w:r w:rsidR="00F67134">
        <w:rPr>
          <w:sz w:val="22"/>
          <w:szCs w:val="22"/>
        </w:rPr>
        <w:t>encije, valjalo je HZMO</w:t>
      </w:r>
      <w:r w:rsidRPr="00190E50">
        <w:rPr>
          <w:sz w:val="22"/>
          <w:szCs w:val="22"/>
        </w:rPr>
        <w:t xml:space="preserve"> pozvati na dostavu podatka navedenog izreci  zaključka.</w:t>
      </w:r>
    </w:p>
    <w:p w:rsidRPr="00190E50" w:rsidR="00E90467" w:rsidP="00E90467" w:rsidRDefault="00E90467">
      <w:pPr>
        <w:jc w:val="center"/>
        <w:rPr>
          <w:sz w:val="22"/>
          <w:szCs w:val="22"/>
        </w:rPr>
      </w:pPr>
    </w:p>
    <w:p w:rsidR="00E90467" w:rsidP="00E90467" w:rsidRDefault="009B1F8B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0</w:t>
      </w:r>
      <w:r w:rsidR="00E16D24">
        <w:rPr>
          <w:sz w:val="22"/>
          <w:szCs w:val="22"/>
        </w:rPr>
        <w:t>2</w:t>
      </w:r>
      <w:r>
        <w:rPr>
          <w:sz w:val="22"/>
          <w:szCs w:val="22"/>
        </w:rPr>
        <w:t>. kolovoza 2019</w:t>
      </w:r>
      <w:r w:rsidRPr="00190E50" w:rsidR="00190E50">
        <w:rPr>
          <w:sz w:val="22"/>
          <w:szCs w:val="22"/>
        </w:rPr>
        <w:t>. godine</w:t>
      </w:r>
    </w:p>
    <w:p w:rsidRPr="00190E50" w:rsidR="009944D0" w:rsidP="00E90467" w:rsidRDefault="009944D0">
      <w:pPr>
        <w:jc w:val="center"/>
        <w:rPr>
          <w:sz w:val="22"/>
          <w:szCs w:val="22"/>
        </w:rPr>
      </w:pPr>
    </w:p>
    <w:p w:rsidRPr="00697212" w:rsidR="005E42D6" w:rsidP="00D653B5" w:rsidRDefault="005E42D6">
      <w:pPr>
        <w:jc w:val="right"/>
      </w:pPr>
      <w:r w:rsidRPr="00697212">
        <w:t>SUDAC:</w:t>
      </w:r>
    </w:p>
    <w:p w:rsidRPr="00697212" w:rsidR="005E42D6" w:rsidP="005077A1" w:rsidRDefault="005E42D6">
      <w:pPr>
        <w:jc w:val="right"/>
      </w:pPr>
      <w:r w:rsidRPr="00697212">
        <w:t>Vjekoslav Zaninović, v.r.</w:t>
      </w:r>
    </w:p>
    <w:p w:rsidRPr="00697212" w:rsidR="005E42D6" w:rsidP="005077A1" w:rsidRDefault="005E42D6">
      <w:pPr>
        <w:jc w:val="right"/>
      </w:pPr>
      <w:r w:rsidRPr="00697212">
        <w:t>Za točnost otpravka</w:t>
      </w:r>
    </w:p>
    <w:p w:rsidRPr="00697212" w:rsidR="005E42D6" w:rsidP="00D5734D" w:rsidRDefault="005E42D6">
      <w:pPr>
        <w:jc w:val="right"/>
      </w:pPr>
      <w:r w:rsidRPr="00697212">
        <w:t xml:space="preserve">ovlaštena službenica </w:t>
      </w:r>
    </w:p>
    <w:p w:rsidRPr="00697212" w:rsidR="005E42D6" w:rsidP="00D5734D" w:rsidRDefault="005E42D6">
      <w:pPr>
        <w:jc w:val="right"/>
      </w:pPr>
      <w:r w:rsidRPr="00697212">
        <w:t>Sandra Budja</w:t>
      </w:r>
    </w:p>
    <w:p w:rsidRPr="00697212" w:rsidR="008119C7" w:rsidP="00D5734D" w:rsidRDefault="008119C7">
      <w:pPr>
        <w:jc w:val="right"/>
      </w:pPr>
    </w:p>
    <w:p w:rsidR="00C74D76" w:rsidP="008119C7" w:rsidRDefault="00C74D76"/>
    <w:p w:rsidRPr="00190E50" w:rsidR="00E90467" w:rsidP="009944D0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="00C74D76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Protiv ovog zaključka  žalba nije dopuštena (čl. 19.st. 7. SZ-a).</w:t>
      </w:r>
    </w:p>
    <w:p w:rsidR="00E54E23" w:rsidP="00E90467" w:rsidRDefault="00E54E23">
      <w:pPr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="00E54E23" w:rsidP="00E54E23" w:rsidRDefault="00E54E23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HZMO, Zagreb, Trpimirova 4</w:t>
      </w:r>
    </w:p>
    <w:p w:rsidRPr="00E54E23" w:rsidR="00E54E23" w:rsidP="00E54E23" w:rsidRDefault="00E54E23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dužnik e-oglasna ploča 15 dana</w:t>
      </w:r>
    </w:p>
    <w:p w:rsidRPr="00B44A8B" w:rsidR="009247DD" w:rsidP="001A180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 </w:t>
      </w:r>
    </w:p>
    <w:sectPr w:rsidRPr="00B44A8B" w:rsidR="009247DD" w:rsidSect="00E90467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90467" w:rsidP="00E90467" w:rsidRDefault="00E90467">
      <w:r>
        <w:separator/>
      </w:r>
    </w:p>
  </w:endnote>
  <w:endnote w:type="continuationSeparator" w:id="0">
    <w:p w:rsidR="00E90467" w:rsidP="00E90467" w:rsidRDefault="00E9046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90467" w:rsidP="00E90467" w:rsidRDefault="00E90467">
      <w:r>
        <w:separator/>
      </w:r>
    </w:p>
  </w:footnote>
  <w:footnote w:type="continuationSeparator" w:id="0">
    <w:p w:rsidR="00E90467" w:rsidP="00E90467" w:rsidRDefault="00E9046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Pr="00E90467" w:rsidR="00E90467" w:rsidP="00B44A8B" w:rsidRDefault="00E90467">
        <w:pPr>
          <w:pStyle w:val="Zaglavlje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C67A79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="00E90467" w:rsidRDefault="00E9046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B2714E"/>
    <w:multiLevelType w:val="hybridMultilevel"/>
    <w:tmpl w:val="0E6819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spidmax="552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6D1"/>
    <w:rsid w:val="00035225"/>
    <w:rsid w:val="00044264"/>
    <w:rsid w:val="001227B5"/>
    <w:rsid w:val="001617D6"/>
    <w:rsid w:val="00190E50"/>
    <w:rsid w:val="001A1807"/>
    <w:rsid w:val="001C216A"/>
    <w:rsid w:val="001D6135"/>
    <w:rsid w:val="0026578C"/>
    <w:rsid w:val="002C787A"/>
    <w:rsid w:val="002D34D8"/>
    <w:rsid w:val="002D642B"/>
    <w:rsid w:val="002E17E7"/>
    <w:rsid w:val="00321051"/>
    <w:rsid w:val="00363938"/>
    <w:rsid w:val="0036472D"/>
    <w:rsid w:val="00401EC2"/>
    <w:rsid w:val="00427301"/>
    <w:rsid w:val="0043039F"/>
    <w:rsid w:val="004351A4"/>
    <w:rsid w:val="00464C2E"/>
    <w:rsid w:val="004A49E0"/>
    <w:rsid w:val="00595331"/>
    <w:rsid w:val="005E2FBA"/>
    <w:rsid w:val="005E42D6"/>
    <w:rsid w:val="0066448F"/>
    <w:rsid w:val="006765E6"/>
    <w:rsid w:val="00702E6F"/>
    <w:rsid w:val="00712648"/>
    <w:rsid w:val="00772F53"/>
    <w:rsid w:val="007B02D2"/>
    <w:rsid w:val="007B6D04"/>
    <w:rsid w:val="007C1ACE"/>
    <w:rsid w:val="007D1138"/>
    <w:rsid w:val="007D721C"/>
    <w:rsid w:val="007F253E"/>
    <w:rsid w:val="00802DA3"/>
    <w:rsid w:val="008119C7"/>
    <w:rsid w:val="008E74A1"/>
    <w:rsid w:val="009247DD"/>
    <w:rsid w:val="00943845"/>
    <w:rsid w:val="009543C6"/>
    <w:rsid w:val="00956D28"/>
    <w:rsid w:val="009944D0"/>
    <w:rsid w:val="00997C3E"/>
    <w:rsid w:val="009B1F8B"/>
    <w:rsid w:val="00A47021"/>
    <w:rsid w:val="00AA1934"/>
    <w:rsid w:val="00B0006C"/>
    <w:rsid w:val="00B44A8B"/>
    <w:rsid w:val="00B96E30"/>
    <w:rsid w:val="00BB0B57"/>
    <w:rsid w:val="00C66D73"/>
    <w:rsid w:val="00C67A79"/>
    <w:rsid w:val="00C74D76"/>
    <w:rsid w:val="00C861FC"/>
    <w:rsid w:val="00CB6A20"/>
    <w:rsid w:val="00CF2D7D"/>
    <w:rsid w:val="00CF4C5C"/>
    <w:rsid w:val="00D236D1"/>
    <w:rsid w:val="00D96B0D"/>
    <w:rsid w:val="00DA4D62"/>
    <w:rsid w:val="00DD6EDA"/>
    <w:rsid w:val="00E16D24"/>
    <w:rsid w:val="00E318FF"/>
    <w:rsid w:val="00E54E23"/>
    <w:rsid w:val="00E90467"/>
    <w:rsid w:val="00E95C4E"/>
    <w:rsid w:val="00EE668F"/>
    <w:rsid w:val="00F12222"/>
    <w:rsid w:val="00F3618A"/>
    <w:rsid w:val="00F40DAE"/>
    <w:rsid w:val="00F629A4"/>
    <w:rsid w:val="00F67134"/>
    <w:rsid w:val="00FB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52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E9046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E9046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E9046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90467"/>
  </w:style>
  <w:style w:type="paragraph" w:styleId="Podnoje">
    <w:name w:val="footer"/>
    <w:basedOn w:val="Normal"/>
    <w:link w:val="PodnojeChar"/>
    <w:rsid w:val="00E9046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E90467"/>
  </w:style>
  <w:style w:type="paragraph" w:styleId="Odlomakpopisa">
    <w:name w:val="List Paragraph"/>
    <w:basedOn w:val="Normal"/>
    <w:uiPriority w:val="34"/>
    <w:qFormat/>
    <w:rsid w:val="00E54E2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67A7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67A79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67A79"/>
    <w:rPr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67A79"/>
    <w:rPr>
      <w:rFonts w:ascii="Times New Roman" w:hAnsi="Times New Roman" w:cs="Times New Roman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67A79"/>
    <w:rPr>
      <w:rFonts w:ascii="Times New Roman" w:hAnsi="Times New Roman" w:cs="Times New Roman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Odlomakpopisa" w:type="paragraph">
    <w:name w:val="List Paragraph"/>
    <w:basedOn w:val="Normal"/>
    <w:uiPriority w:val="34"/>
    <w:qFormat/>
    <w:rsid w:val="00E54E2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7A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A7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A7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A7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A7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kolovoza 2019.</izvorni_sadrzaj>
    <derivirana_varijabla naziv="DomainObject.DatumDonosenjaOdluke_1">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HZMO-u</izvorni_sadrzaj>
    <derivirana_varijabla naziv="DomainObject.Primjedba_1">Poziv HZMO-u</derivirana_varijabla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St-633/2019</izvorni_sadrzaj>
    <derivirana_varijabla naziv="DomainObject.Predmet.OznakaBroj_1">St-633/2019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HRVATSKO UDRUŽENJE ZA PROMICANJE ALTERNATIVNE MEDICINE</izvorni_sadrzaj>
    <derivirana_varijabla naziv="DomainObject.Predmet.ProtustrankaFormated_1">  HRVATSKO UDRUŽENJE ZA PROMICANJE ALTERNATIVNE MEDICINE</derivirana_varijabla>
  </DomainObject.Predmet.ProtustrankaFormated>
  <DomainObject.Predmet.ProtustrankaFormatedOIB>
    <izvorni_sadrzaj>  HRVATSKO UDRUŽENJE ZA PROMICANJE ALTERNATIVNE MEDICINE, OIB 90938422512</izvorni_sadrzaj>
    <derivirana_varijabla naziv="DomainObject.Predmet.ProtustrankaFormatedOIB_1">  HRVATSKO UDRUŽENJE ZA PROMICANJE ALTERNATIVNE MEDICINE, OIB 90938422512</derivirana_varijabla>
  </DomainObject.Predmet.ProtustrankaFormatedOIB>
  <DomainObject.Predmet.ProtustrankaFormatedWithAdress>
    <izvorni_sadrzaj> HRVATSKO UDRUŽENJE ZA PROMICANJE ALTERNATIVNE MEDICINE, Kralja Zvonimira 42, 10000 Zagreb</izvorni_sadrzaj>
    <derivirana_varijabla naziv="DomainObject.Predmet.ProtustrankaFormatedWithAdress_1"> HRVATSKO UDRUŽENJE ZA PROMICANJE ALTERNATIVNE MEDICINE, Kralja Zvonimira 42, 10000 Zagreb</derivirana_varijabla>
  </DomainObject.Predmet.ProtustrankaFormatedWithAdress>
  <DomainObject.Predmet.ProtustrankaFormatedWithAdressOIB>
    <izvorni_sadrzaj> HRVATSKO UDRUŽENJE ZA PROMICANJE ALTERNATIVNE MEDICINE, OIB 90938422512, Kralja Zvonimira 42, 10000 Zagreb</izvorni_sadrzaj>
    <derivirana_varijabla naziv="DomainObject.Predmet.ProtustrankaFormatedWithAdressOIB_1"> HRVATSKO UDRUŽENJE ZA PROMICANJE ALTERNATIVNE MEDICINE, OIB 90938422512, Kralja Zvonimira 42, 10000 Zagreb</derivirana_varijabla>
  </DomainObject.Predmet.ProtustrankaFormatedWithAdressOIB>
  <DomainObject.Predmet.ProtustrankaWithAdress>
    <izvorni_sadrzaj>HRVATSKO UDRUŽENJE ZA PROMICANJE ALTERNATIVNE MEDICINE Kralja Zvonimira 42, 10000 Zagreb</izvorni_sadrzaj>
    <derivirana_varijabla naziv="DomainObject.Predmet.ProtustrankaWithAdress_1">HRVATSKO UDRUŽENJE ZA PROMICANJE ALTERNATIVNE MEDICINE Kralja Zvonimira 42, 10000 Zagreb</derivirana_varijabla>
  </DomainObject.Predmet.ProtustrankaWithAdress>
  <DomainObject.Predmet.ProtustrankaWithAdressOIB>
    <izvorni_sadrzaj>HRVATSKO UDRUŽENJE ZA PROMICANJE ALTERNATIVNE MEDICINE, OIB 90938422512, Kralja Zvonimira 42, 10000 Zagreb</izvorni_sadrzaj>
    <derivirana_varijabla naziv="DomainObject.Predmet.ProtustrankaWithAdressOIB_1">HRVATSKO UDRUŽENJE ZA PROMICANJE ALTERNATIVNE MEDICINE, OIB 90938422512, Kralja Zvonimira 42, 10000 Zagreb</derivirana_varijabla>
  </DomainObject.Predmet.ProtustrankaWithAdressOIB>
  <DomainObject.Predmet.ProtustrankaNazivFormated>
    <izvorni_sadrzaj>HRVATSKO UDRUŽENJE ZA PROMICANJE ALTERNATIVNE MEDICINE</izvorni_sadrzaj>
    <derivirana_varijabla naziv="DomainObject.Predmet.ProtustrankaNazivFormated_1">HRVATSKO UDRUŽENJE ZA PROMICANJE ALTERNATIVNE MEDICINE</derivirana_varijabla>
  </DomainObject.Predmet.ProtustrankaNazivFormated>
  <DomainObject.Predmet.ProtustrankaNazivFormatedOIB>
    <izvorni_sadrzaj>HRVATSKO UDRUŽENJE ZA PROMICANJE ALTERNATIVNE MEDICINE, OIB 90938422512</izvorni_sadrzaj>
    <derivirana_varijabla naziv="DomainObject.Predmet.ProtustrankaNazivFormatedOIB_1">HRVATSKO UDRUŽENJE ZA PROMICANJE ALTERNATIVNE MEDICINE, OIB 90938422512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Budja</izvorni_sadrzaj>
    <derivirana_varijabla naziv="DomainObject.Predmet.Zapisnicar_1">Sandra Budja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 UDRUŽENJE ZA PROMICANJE ALTERNATIVNE MEDICINE</item>
    </izvorni_sadrzaj>
    <derivirana_varijabla naziv="DomainObject.Predmet.ProtuStrankaListFormated_1">
      <item>HRVATSKO UDRUŽENJE ZA PROMICANJE ALTERNATIVNE MEDICINE</item>
    </derivirana_varijabla>
  </DomainObject.Predmet.ProtuStrankaListFormated>
  <DomainObject.Predmet.ProtuStrankaListFormatedOIB>
    <izvorni_sadrzaj>
      <item>HRVATSKO UDRUŽENJE ZA PROMICANJE ALTERNATIVNE MEDICINE, OIB 90938422512</item>
    </izvorni_sadrzaj>
    <derivirana_varijabla naziv="DomainObject.Predmet.ProtuStrankaListFormatedOIB_1">
      <item>HRVATSKO UDRUŽENJE ZA PROMICANJE ALTERNATIVNE MEDICINE, OIB 90938422512</item>
    </derivirana_varijabla>
  </DomainObject.Predmet.ProtuStrankaListFormatedOIB>
  <DomainObject.Predmet.ProtuStrankaListFormatedWithAdress>
    <izvorni_sadrzaj>
      <item>HRVATSKO UDRUŽENJE ZA PROMICANJE ALTERNATIVNE MEDICINE, Kralja Zvonimira 42, 10000 Zagreb</item>
    </izvorni_sadrzaj>
    <derivirana_varijabla naziv="DomainObject.Predmet.ProtuStrankaListFormatedWithAdress_1">
      <item>HRVATSKO UDRUŽENJE ZA PROMICANJE ALTERNATIVNE MEDICINE, Kralja Zvonimira 42, 10000 Zagreb</item>
    </derivirana_varijabla>
  </DomainObject.Predmet.ProtuStrankaListFormatedWithAdress>
  <DomainObject.Predmet.ProtuStrankaListFormatedWithAdressOIB>
    <izvorni_sadrzaj>
      <item>HRVATSKO UDRUŽENJE ZA PROMICANJE ALTERNATIVNE MEDICINE, OIB 90938422512, Kralja Zvonimira 42, 10000 Zagreb</item>
    </izvorni_sadrzaj>
    <derivirana_varijabla naziv="DomainObject.Predmet.ProtuStrankaListFormatedWithAdressOIB_1">
      <item>HRVATSKO UDRUŽENJE ZA PROMICANJE ALTERNATIVNE MEDICINE, OIB 90938422512, Kralja Zvonimira 42, 10000 Zagreb</item>
    </derivirana_varijabla>
  </DomainObject.Predmet.ProtuStrankaListFormatedWithAdressOIB>
  <DomainObject.Predmet.ProtuStrankaListNazivFormated>
    <izvorni_sadrzaj>
      <item>HRVATSKO UDRUŽENJE ZA PROMICANJE ALTERNATIVNE MEDICINE</item>
    </izvorni_sadrzaj>
    <derivirana_varijabla naziv="DomainObject.Predmet.ProtuStrankaListNazivFormated_1">
      <item>HRVATSKO UDRUŽENJE ZA PROMICANJE ALTERNATIVNE MEDICINE</item>
    </derivirana_varijabla>
  </DomainObject.Predmet.ProtuStrankaListNazivFormated>
  <DomainObject.Predmet.ProtuStrankaListNazivFormatedOIB>
    <izvorni_sadrzaj>
      <item>HRVATSKO UDRUŽENJE ZA PROMICANJE ALTERNATIVNE MEDICINE, OIB 90938422512</item>
    </izvorni_sadrzaj>
    <derivirana_varijabla naziv="DomainObject.Predmet.ProtuStrankaListNazivFormatedOIB_1">
      <item>HRVATSKO UDRUŽENJE ZA PROMICANJE ALTERNATIVNE MEDICINE, OIB 90938422512</item>
    </derivirana_varijabla>
  </DomainObject.Predmet.ProtuStrankaListNazivFormatedOIB>
  <DomainObject.Predmet.OstaliListFormated>
    <izvorni_sadrzaj>
      <item>Maja Panić</item>
    </izvorni_sadrzaj>
    <derivirana_varijabla naziv="DomainObject.Predmet.OstaliListFormated_1">
      <item>Maja Panić</item>
    </derivirana_varijabla>
  </DomainObject.Predmet.OstaliListFormated>
  <DomainObject.Predmet.OstaliListFormatedOIB>
    <izvorni_sadrzaj>
      <item>Maja Panić, OIB 61413543723</item>
    </izvorni_sadrzaj>
    <derivirana_varijabla naziv="DomainObject.Predmet.OstaliListFormatedOIB_1">
      <item>Maja Panić, OIB 61413543723</item>
    </derivirana_varijabla>
  </DomainObject.Predmet.OstaliListFormatedOIB>
  <DomainObject.Predmet.OstaliListFormatedWithAdress>
    <izvorni_sadrzaj>
      <item>Maja Panić, Cernička Ulica 52, 10000 Zagreb</item>
    </izvorni_sadrzaj>
    <derivirana_varijabla naziv="DomainObject.Predmet.OstaliListFormatedWithAdress_1">
      <item>Maja Panić, Cernička Ulica 52, 10000 Zagreb</item>
    </derivirana_varijabla>
  </DomainObject.Predmet.OstaliListFormatedWithAdress>
  <DomainObject.Predmet.OstaliListFormatedWithAdressOIB>
    <izvorni_sadrzaj>
      <item>Maja Panić, OIB 61413543723, Cernička Ulica 52, 10000 Zagreb</item>
    </izvorni_sadrzaj>
    <derivirana_varijabla naziv="DomainObject.Predmet.OstaliListFormatedWithAdressOIB_1">
      <item>Maja Panić, OIB 61413543723, Cernička Ulica 52, 10000 Zagreb</item>
    </derivirana_varijabla>
  </DomainObject.Predmet.OstaliListFormatedWithAdressOIB>
  <DomainObject.Predmet.OstaliListNazivFormated>
    <izvorni_sadrzaj>
      <item>Maja Panić</item>
    </izvorni_sadrzaj>
    <derivirana_varijabla naziv="DomainObject.Predmet.OstaliListNazivFormated_1">
      <item>Maja Panić</item>
    </derivirana_varijabla>
  </DomainObject.Predmet.OstaliListNazivFormated>
  <DomainObject.Predmet.OstaliListNazivFormatedOIB>
    <izvorni_sadrzaj>
      <item>Maja Panić, OIB 61413543723</item>
    </izvorni_sadrzaj>
    <derivirana_varijabla naziv="DomainObject.Predmet.OstaliListNazivFormatedOIB_1">
      <item>Maja Panić, OIB 61413543723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kolovoza 2019.</izvorni_sadrzaj>
    <derivirana_varijabla naziv="DomainObject.Datum_1">2.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 UDRUŽENJE ZA PROMICANJE ALTERNATIVNE MEDICINE</izvorni_sadrzaj>
    <derivirana_varijabla naziv="DomainObject.Predmet.ProtustrankaIDrugi_1">HRVATSKO UDRUŽENJE ZA PROMICANJE ALTERNATIVNE MEDICINE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HRVATSKO UDRUŽENJE ZA PROMICANJE ALTERNATIVNE MEDICINE, OIB 90938422512, Kralja Zvonimira 42, 10000 Zagreb</izvorni_sadrzaj>
    <derivirana_varijabla naziv="DomainObject.Predmet.ProtustrankaIDrugiAdressOIB_1">HRVATSKO UDRUŽENJE ZA PROMICANJE ALTERNATIVNE MEDICINE, OIB 90938422512, Kralja Zvonimira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HRVATSKO UDRUŽENJE ZA PROMICANJE ALTERNATIVNE MEDICINE</item>
      <item>Maja Panić</item>
    </izvorni_sadrzaj>
    <derivirana_varijabla naziv="DomainObject.Predmet.SudioniciListNaziv_1">
      <item>FINA Regionalni centar Zagreb</item>
      <item>HRVATSKO UDRUŽENJE ZA PROMICANJE ALTERNATIVNE MEDICINE</item>
      <item>Maja Panić</item>
    </derivirana_varijabla>
  </DomainObject.Predmet.SudioniciListNaziv>
  <DomainObject.Predmet.SudioniciListAdressOIB>
    <izvorni_sadrzaj>
      <item>FINA Regionalni centar Zagreb, OIB 85821130368, Trg svibanjskih žrtava 1995.1,10000 Zagreb</item>
      <item>HRVATSKO UDRUŽENJE ZA PROMICANJE ALTERNATIVNE MEDICINE, OIB 90938422512, Kralja Zvonimira 42,10000 Zagreb</item>
      <item>Maja Panić, OIB 61413543723, Cernička Ulica 52,10000 Zagreb</item>
    </izvorni_sadrzaj>
    <derivirana_varijabla naziv="DomainObject.Predmet.SudioniciListAdressOIB_1">
      <item>FINA Regionalni centar Zagreb, OIB 85821130368, Trg svibanjskih žrtava 1995.1,10000 Zagreb</item>
      <item>HRVATSKO UDRUŽENJE ZA PROMICANJE ALTERNATIVNE MEDICINE, OIB 90938422512, Kralja Zvonimira 42,10000 Zagreb</item>
      <item>Maja Panić, OIB 61413543723, Cernička Ulica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90938422512</item>
      <item>, OIB 61413543723</item>
    </izvorni_sadrzaj>
    <derivirana_varijabla naziv="DomainObject.Predmet.SudioniciListNazivOIB_1">
      <item>, OIB 85821130368</item>
      <item>, OIB 90938422512</item>
      <item>, OIB 61413543723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0CD0EA-B3EB-4B77-80FD-65C6F998F65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318</properties:Words>
  <properties:Characters>1729</properties:Characters>
  <properties:Lines>55</properties:Lines>
  <properties:Paragraphs>28</properties:Paragraphs>
  <properties:TotalTime>46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2017-10-23T07:56:00Z</dcterms:created>
  <dc:creator>Ksenija Nol</dc:creator>
  <cp:lastModifiedBy>Sandra Budja</cp:lastModifiedBy>
  <cp:lastPrinted>2019-08-02T07:07:00Z</cp:lastPrinted>
  <dcterms:modified xmlns:xsi="http://www.w3.org/2001/XMLSchema-instance" xsi:type="dcterms:W3CDTF">2019-08-02T07:08:00Z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(Poziv HZMO.docx)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