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f2a1" w14:paraId="ff7f2a1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St-114/14-</w:t>
      </w:r>
      <w:r w:rsidR="00AC637F">
        <w:t>607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 w:rsidRPr="000244BD">
        <w:rPr>
          <w:bCs/>
        </w:rPr>
        <w:t>VUKOVIĆ-COMPANY d.o.o. za proizvodnju, trgovinu i usluge, u stečaju, Vukovar, J.J. Strossmayera 21, MBS 030074939, OIB: 08199614791</w:t>
      </w:r>
      <w:r w:rsidRPr="002B5439">
        <w:rPr>
          <w:bCs/>
        </w:rPr>
        <w:t>,</w:t>
      </w:r>
      <w:r>
        <w:t xml:space="preserve"> dana </w:t>
      </w:r>
      <w:r w:rsidR="00AC637F">
        <w:t>5</w:t>
      </w:r>
      <w:r>
        <w:t xml:space="preserve">. </w:t>
      </w:r>
      <w:r w:rsidR="00AC637F">
        <w:t>travnja</w:t>
      </w:r>
      <w:r>
        <w:t xml:space="preserve"> 2017.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223729" w:rsidR="008D33C3" w:rsidRPr="008D6A4B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AC637F" w:rsidRPr="00AC637F">
        <w:t>API GREEN j.d.o.o. Ivankovo, V. Nazora 31, OIB 97074727504</w:t>
      </w:r>
      <w:r w:rsidR="008D6A4B">
        <w:t xml:space="preserve">, za nekretninu </w:t>
      </w:r>
      <w:r w:rsidR="008D6A4B" w:rsidRPr="008D6A4B">
        <w:rPr>
          <w:bCs/>
        </w:rPr>
        <w:t xml:space="preserve">upisanu u </w:t>
      </w:r>
      <w:r w:rsidR="008D6A4B">
        <w:t xml:space="preserve">zk.ul.br. </w:t>
      </w:r>
      <w:r w:rsidR="00AC637F">
        <w:t>9103, k.o. Vukovar kč.</w:t>
      </w:r>
      <w:r w:rsidR="00AC637F" w:rsidRPr="00C745A9">
        <w:t>br. 3163/7, oranica Supoderica lijeva, površine 600 m</w:t>
      </w:r>
      <w:r w:rsidR="00AC637F" w:rsidRPr="00C745A9">
        <w:rPr>
          <w:vertAlign w:val="superscript"/>
        </w:rPr>
        <w:t>2</w:t>
      </w:r>
      <w:r w:rsidR="00223729">
        <w:t>,</w:t>
      </w:r>
      <w:r w:rsidR="008D6A4B" w:rsidRPr="008D6A4B">
        <w:rPr>
          <w:bCs/>
        </w:rPr>
        <w:t xml:space="preserve"> za iznos  </w:t>
      </w:r>
      <w:r w:rsidR="00223729" w:rsidRPr="00223729">
        <w:rPr>
          <w:bCs/>
        </w:rPr>
        <w:t xml:space="preserve">7.833,61 </w:t>
      </w:r>
      <w:r w:rsidR="008D6A4B" w:rsidRPr="008D6A4B">
        <w:rPr>
          <w:bCs/>
        </w:rPr>
        <w:t xml:space="preserve">kn, </w:t>
      </w:r>
      <w:r w:rsidRPr="00744C8E">
        <w:t>te mu se ujedno i dosuđuj</w:t>
      </w:r>
      <w:r w:rsidR="0033729B">
        <w:t>e</w:t>
      </w:r>
      <w:r w:rsidRPr="00744C8E">
        <w:t xml:space="preserve"> ov</w:t>
      </w:r>
      <w:r w:rsidR="0033729B">
        <w:t>a</w:t>
      </w:r>
      <w:r w:rsidRPr="00744C8E">
        <w:t xml:space="preserve">  nekretnin</w:t>
      </w:r>
      <w:r w:rsidR="0033729B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05 272-11</w:t>
      </w:r>
      <w:r w:rsidR="008D6A4B">
        <w:t>4-14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223729" w:rsidP="008D33C3" w:rsidR="00223729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223729">
        <w:t>5</w:t>
      </w:r>
      <w:r w:rsidR="00C8251F">
        <w:t>.</w:t>
      </w:r>
      <w:r w:rsidR="00223729">
        <w:t>04</w:t>
      </w:r>
      <w:r w:rsidR="00C8251F">
        <w:t>.2017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C8251F">
        <w:t>1</w:t>
      </w:r>
      <w:r w:rsidR="009F568C">
        <w:t>5</w:t>
      </w:r>
      <w:r w:rsidR="00C8251F">
        <w:t>.</w:t>
      </w:r>
      <w:r w:rsidR="009F568C">
        <w:t>03</w:t>
      </w:r>
      <w:r w:rsidR="00C8251F">
        <w:t>.2017</w:t>
      </w:r>
      <w:r>
        <w:rPr>
          <w:bCs/>
        </w:rPr>
        <w:t xml:space="preserve">.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>Slijedom navedenoga sud je odlučio kao u izreci rješenja sukladno čl. 103. i 108. Ovršnog zakona (NN 112/12</w:t>
      </w:r>
      <w:r w:rsidR="00964E71">
        <w:t>, 25/13, 93/14 I 55/16</w:t>
      </w:r>
      <w:r>
        <w:t>), a sve u skladu s čl. 164. Stečajnog zakona („Narodne novine“ broj 44/96, 29/99, 129/00, 123/03, 197/03, 187/04, 82/06, 116/10, 25/12 i 133/12)</w:t>
      </w:r>
      <w:r w:rsidR="00CF4569">
        <w:t>, a u vezi s čl. 441. Stečajnog zakona (NN 71/15)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9F568C">
        <w:t>5</w:t>
      </w:r>
      <w:r w:rsidR="008B7D8A">
        <w:t xml:space="preserve">. </w:t>
      </w:r>
      <w:r w:rsidR="009F568C">
        <w:t>travnja</w:t>
      </w:r>
      <w:r w:rsidR="008B7D8A">
        <w:t xml:space="preserve"> 2017.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9F568C" w:rsidP="00793E00" w:rsidR="00767088" w:rsidRPr="002B5439">
      <w:pPr>
        <w:pStyle w:val="Tijeloteksta"/>
      </w:pPr>
      <w:r>
        <w:t>Elizabeta Đeke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>i upravitelj dr.sc. Boris Ljubanović</w:t>
      </w:r>
    </w:p>
    <w:p w:rsidRDefault="009F568C" w:rsidP="009F568C" w:rsidR="00397526" w:rsidRPr="00F622D7">
      <w:pPr>
        <w:pStyle w:val="Tijeloteksta"/>
        <w:numPr>
          <w:ilvl w:val="0"/>
          <w:numId w:val="5"/>
        </w:numPr>
      </w:pPr>
      <w:r w:rsidRPr="009F568C">
        <w:rPr>
          <w:bCs/>
        </w:rPr>
        <w:t>API GREEN j.d.o.o. Ivankovo, V. Nazora 31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Općinski sud u Vukovar zk odjel 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Ministarstvo financija Porezna uprava Vukovar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p w:rsidRDefault="00BF02C4" w:rsidP="00BF02C4" w:rsidR="00BF02C4">
      <w:pPr>
        <w:jc w:val="both"/>
      </w:pPr>
    </w:p>
    <w:p w:rsidRDefault="00BF02C4" w:rsidP="00BF02C4" w:rsidR="00BF02C4" w:rsidRPr="00B03516">
      <w:pPr>
        <w:jc w:val="both"/>
      </w:pPr>
    </w:p>
    <w:p w:rsidRDefault="00BF02C4" w:rsidP="00BF02C4" w:rsidR="00BF02C4" w:rsidRPr="006C20F1">
      <w:pPr>
        <w:jc w:val="both"/>
      </w:pPr>
    </w:p>
    <w:sectPr w:rsidR="00BF02C4" w:rsidRPr="006C20F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2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St-1</w:t>
    </w:r>
    <w:r w:rsidR="009B6F24">
      <w:t>14/14-</w:t>
    </w:r>
    <w:r w:rsidR="00AC637F">
      <w:t>607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60B"/>
    <w:rsid w:val="00223729"/>
    <w:rsid w:val="00230D6F"/>
    <w:rsid w:val="0023221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962B3"/>
    <w:rsid w:val="00397526"/>
    <w:rsid w:val="003A578D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E03C2"/>
    <w:rsid w:val="004F4133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B7D8A"/>
    <w:rsid w:val="008D1629"/>
    <w:rsid w:val="008D33C3"/>
    <w:rsid w:val="008D6A4B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64E71"/>
    <w:rsid w:val="00973133"/>
    <w:rsid w:val="009B6F24"/>
    <w:rsid w:val="009B72A4"/>
    <w:rsid w:val="009C4F61"/>
    <w:rsid w:val="009D3725"/>
    <w:rsid w:val="009E299F"/>
    <w:rsid w:val="009F568C"/>
    <w:rsid w:val="009F70C8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C61C9"/>
    <w:rsid w:val="00AC637F"/>
    <w:rsid w:val="00AD4DD2"/>
    <w:rsid w:val="00AD7A17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812CD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1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812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12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2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2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1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812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12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2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2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457</properties:Words>
  <properties:Characters>2361</properties:Characters>
  <properties:Lines>78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2017-04-05T07:08:00Z</dcterms:created>
  <dc:creator>banka</dc:creator>
  <cp:lastModifiedBy>Elizabeta Đeke</cp:lastModifiedBy>
  <cp:lastPrinted>2017-02-17T06:45:00Z</cp:lastPrinted>
  <dcterms:modified xmlns:xsi="http://www.w3.org/2001/XMLSchema-instance" xsi:type="dcterms:W3CDTF">2017-04-05T07:21:00Z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