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9828d" w14:paraId="939828d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F83FDC">
        <w:t>153</w:t>
      </w:r>
      <w:r w:rsidR="00B7752F">
        <w:t>/2018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F83FDC">
        <w:t>BELLA TOURS j.</w:t>
      </w:r>
      <w:r w:rsidR="00F83FDC" w:rsidRPr="005D3532">
        <w:t>d.o.o.</w:t>
      </w:r>
      <w:r w:rsidR="00F83FDC">
        <w:t xml:space="preserve"> putnička agencija</w:t>
      </w:r>
      <w:r w:rsidR="00F83FDC" w:rsidRPr="005D3532">
        <w:t xml:space="preserve">, </w:t>
      </w:r>
      <w:r w:rsidR="00F83FDC">
        <w:t>Zadar</w:t>
      </w:r>
      <w:r w:rsidR="00F83FDC" w:rsidRPr="005D3532">
        <w:t xml:space="preserve">, </w:t>
      </w:r>
      <w:r w:rsidR="00F83FDC">
        <w:t>Andrije Hebranga 5</w:t>
      </w:r>
      <w:r w:rsidR="00F83FDC" w:rsidRPr="005D3532">
        <w:t xml:space="preserve">, OIB: </w:t>
      </w:r>
      <w:r w:rsidR="00F83FDC">
        <w:t>02065470670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F83FDC">
        <w:t>Nikolini Martinović iz Zadra</w:t>
      </w:r>
      <w:r>
        <w:t xml:space="preserve">,  </w:t>
      </w:r>
      <w:r w:rsidR="00DC2985">
        <w:t>22</w:t>
      </w:r>
      <w:r w:rsidR="00B7471E">
        <w:t xml:space="preserve">. </w:t>
      </w:r>
      <w:r w:rsidR="009F61FF">
        <w:t>svibnja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9F61FF">
        <w:t xml:space="preserve"> </w:t>
      </w:r>
      <w:r w:rsidR="009F61FF">
        <w:rPr>
          <w:b/>
        </w:rPr>
        <w:t>12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9F61FF">
        <w:rPr>
          <w:b/>
        </w:rPr>
        <w:t>lipnja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9F61FF">
        <w:rPr>
          <w:b/>
        </w:rPr>
        <w:t>10</w:t>
      </w:r>
      <w:r w:rsidR="00C6393F" w:rsidRPr="00C6393F">
        <w:rPr>
          <w:b/>
        </w:rPr>
        <w:t>,</w:t>
      </w:r>
      <w:r w:rsidR="00F83FDC">
        <w:rPr>
          <w:b/>
        </w:rPr>
        <w:t>10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F83FDC">
        <w:t>Nikolina Martinović iz Zadra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</w:t>
      </w:r>
      <w:r w:rsidR="00B7752F">
        <w:t xml:space="preserve">Republika Hrvatska, Ministarstvo financija, Porezna uprava, Područni ured </w:t>
      </w:r>
      <w:r w:rsidR="009F61FF">
        <w:t>Dalmacija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F83FDC">
        <w:t>Nikolina Martinović iz Zadra</w:t>
      </w:r>
      <w:r w:rsidR="002E0438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F83FDC">
        <w:t>BELLA TOURS j.</w:t>
      </w:r>
      <w:r w:rsidR="00F83FDC" w:rsidRPr="005D3532">
        <w:t>d.o.o.</w:t>
      </w:r>
      <w:r w:rsidR="00F83FDC">
        <w:t xml:space="preserve"> putnička agencija</w:t>
      </w:r>
      <w:r w:rsidR="00F83FDC" w:rsidRPr="005D3532">
        <w:t xml:space="preserve">, </w:t>
      </w:r>
      <w:r w:rsidR="00F83FDC">
        <w:t>Zadar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9F61FF">
        <w:t>Dalmacija</w:t>
      </w:r>
      <w:r w:rsidR="00C6393F">
        <w:t xml:space="preserve"> podnijela prijedlog za pokretanje steč</w:t>
      </w:r>
      <w:r w:rsidR="00E3211A">
        <w:t xml:space="preserve">ajnog postupka te je rješenjem </w:t>
      </w:r>
      <w:r w:rsidR="009F61FF">
        <w:t>6</w:t>
      </w:r>
      <w:r w:rsidR="00C6393F">
        <w:t xml:space="preserve"> St-</w:t>
      </w:r>
      <w:r w:rsidR="00F83FDC">
        <w:t>495</w:t>
      </w:r>
      <w:r w:rsidR="00C6393F">
        <w:t>/</w:t>
      </w:r>
      <w:r w:rsidR="00E3211A">
        <w:t>20</w:t>
      </w:r>
      <w:r w:rsidR="00B7752F">
        <w:t>17</w:t>
      </w:r>
      <w:r w:rsidR="00F61541">
        <w:t>-</w:t>
      </w:r>
      <w:r w:rsidR="00F83FDC">
        <w:t>8</w:t>
      </w:r>
      <w:r w:rsidR="00C6393F">
        <w:t xml:space="preserve"> od </w:t>
      </w:r>
      <w:r w:rsidR="00F83FDC">
        <w:t>26</w:t>
      </w:r>
      <w:r w:rsidR="00C6393F">
        <w:t xml:space="preserve">. </w:t>
      </w:r>
      <w:r w:rsidR="009F61FF">
        <w:t>ožujka</w:t>
      </w:r>
      <w:r w:rsidR="00B7752F">
        <w:t xml:space="preserve"> 2018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lastRenderedPageBreak/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DC2985">
        <w:t>22</w:t>
      </w:r>
      <w:r w:rsidR="00B7471E">
        <w:t xml:space="preserve">. </w:t>
      </w:r>
      <w:r w:rsidR="009F61FF">
        <w:t>svibnja</w:t>
      </w:r>
      <w:r w:rsidR="00B7471E">
        <w:t xml:space="preserve"> 2018.</w:t>
      </w:r>
    </w:p>
    <w:p w:rsidRDefault="00A576FE" w:rsidP="00A576FE" w:rsidR="00A576FE"/>
    <w:p w:rsidRDefault="00E93DD0" w:rsidP="004B6FD4" w:rsidR="00A576FE">
      <w:pPr>
        <w:jc w:val="both"/>
      </w:pPr>
      <w:r>
        <w:t>Za točnost otpravka – 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F83FDC">
        <w:t>Nikolina Martinović iz Zadra</w:t>
      </w:r>
      <w:r w:rsidR="00F83FDC" w:rsidRPr="005D3532">
        <w:t xml:space="preserve">, </w:t>
      </w:r>
      <w:r w:rsidR="00F83FDC">
        <w:t>Andrije Hebranga 5</w:t>
      </w:r>
      <w:r>
        <w:t xml:space="preserve"> 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9F61FF">
        <w:t>Dalmacija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E93DD0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F83FDC">
      <w:t>153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AE7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46A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3018CA"/>
    <w:rsid w:val="00301A58"/>
    <w:rsid w:val="0030362B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2EF1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484D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66DD4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1FF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471E"/>
    <w:rsid w:val="00B7752F"/>
    <w:rsid w:val="00B81722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C2985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5A5C"/>
    <w:rsid w:val="00E61FA9"/>
    <w:rsid w:val="00E642E6"/>
    <w:rsid w:val="00E651B1"/>
    <w:rsid w:val="00E73C36"/>
    <w:rsid w:val="00E81B97"/>
    <w:rsid w:val="00E8414D"/>
    <w:rsid w:val="00E864A3"/>
    <w:rsid w:val="00E8758E"/>
    <w:rsid w:val="00E87798"/>
    <w:rsid w:val="00E93DD0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72661"/>
    <w:rsid w:val="00F73B99"/>
    <w:rsid w:val="00F73E01"/>
    <w:rsid w:val="00F76C26"/>
    <w:rsid w:val="00F8287C"/>
    <w:rsid w:val="00F835AE"/>
    <w:rsid w:val="00F83FDC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3D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D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D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D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D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3D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D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D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D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D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St-153/2018</izvorni_sadrzaj>
    <derivirana_varijabla naziv="DomainObject.Predmet.OznakaBroj_1">St-153/2018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BELLA TOURS jednostavno društvo s ograničenom odgovornošću putnička agencija</izvorni_sadrzaj>
    <derivirana_varijabla naziv="DomainObject.Predmet.ProtustrankaFormated_1">  BELLA TOURS jednostavno društvo s ograničenom odgovornošću putnička agencija</derivirana_varijabla>
  </DomainObject.Predmet.ProtustrankaFormated>
  <DomainObject.Predmet.ProtustrankaFormatedOIB>
    <izvorni_sadrzaj>  BELLA TOURS jednostavno društvo s ograničenom odgovornošću putnička agencija, OIB 02065470670</izvorni_sadrzaj>
    <derivirana_varijabla naziv="DomainObject.Predmet.ProtustrankaFormatedOIB_1">  BELLA TOURS jednostavno društvo s ograničenom odgovornošću putnička agencija, OIB 02065470670</derivirana_varijabla>
  </DomainObject.Predmet.ProtustrankaFormatedOIB>
  <DomainObject.Predmet.ProtustrankaFormatedWithAdress>
    <izvorni_sadrzaj> BELLA TOURS jednostavno društvo s ograničenom odgovornošću putnička agencija, Andrije Hebranga 5, 23000 Zadar</izvorni_sadrzaj>
    <derivirana_varijabla naziv="DomainObject.Predmet.ProtustrankaFormatedWithAdress_1"> BELLA TOURS jednostavno društvo s ograničenom odgovornošću putnička agencija, Andrije Hebranga 5, 23000 Zadar</derivirana_varijabla>
  </DomainObject.Predmet.ProtustrankaFormatedWithAdress>
  <DomainObject.Predmet.ProtustrankaFormatedWithAdressOIB>
    <izvorni_sadrzaj> BELLA TOURS jednostavno društvo s ograničenom odgovornošću putnička agencija, OIB 02065470670, Andrije Hebranga 5, 23000 Zadar</izvorni_sadrzaj>
    <derivirana_varijabla naziv="DomainObject.Predmet.ProtustrankaFormatedWithAdressOIB_1"> BELLA TOURS jednostavno društvo s ograničenom odgovornošću putnička agencija, OIB 02065470670, Andrije Hebranga 5, 23000 Zadar</derivirana_varijabla>
  </DomainObject.Predmet.ProtustrankaFormatedWithAdressOIB>
  <DomainObject.Predmet.ProtustrankaWithAdress>
    <izvorni_sadrzaj>BELLA TOURS jednostavno društvo s ograničenom odgovornošću putnička agencija Andrije Hebranga 5, 23000 Zadar</izvorni_sadrzaj>
    <derivirana_varijabla naziv="DomainObject.Predmet.ProtustrankaWithAdress_1">BELLA TOURS jednostavno društvo s ograničenom odgovornošću putnička agencija Andrije Hebranga 5, 23000 Zadar</derivirana_varijabla>
  </DomainObject.Predmet.ProtustrankaWithAdress>
  <DomainObject.Predmet.ProtustrankaWithAdressOIB>
    <izvorni_sadrzaj>BELLA TOURS jednostavno društvo s ograničenom odgovornošću putnička agencija, OIB 02065470670, Andrije Hebranga 5, 23000 Zadar</izvorni_sadrzaj>
    <derivirana_varijabla naziv="DomainObject.Predmet.ProtustrankaWithAdressOIB_1">BELLA TOURS jednostavno društvo s ograničenom odgovornošću putnička agencija, OIB 02065470670, Andrije Hebranga 5, 23000 Zadar</derivirana_varijabla>
  </DomainObject.Predmet.ProtustrankaWithAdressOIB>
  <DomainObject.Predmet.ProtustrankaNazivFormated>
    <izvorni_sadrzaj>BELLA TOURS jednostavno društvo s ograničenom odgovornošću putnička agencija</izvorni_sadrzaj>
    <derivirana_varijabla naziv="DomainObject.Predmet.ProtustrankaNazivFormated_1">BELLA TOURS jednostavno društvo s ograničenom odgovornošću putnička agencija</derivirana_varijabla>
  </DomainObject.Predmet.ProtustrankaNazivFormated>
  <DomainObject.Predmet.ProtustrankaNazivFormatedOIB>
    <izvorni_sadrzaj>BELLA TOURS jednostavno društvo s ograničenom odgovornošću putnička agencija, OIB 02065470670</izvorni_sadrzaj>
    <derivirana_varijabla naziv="DomainObject.Predmet.ProtustrankaNazivFormatedOIB_1">BELLA TOURS jednostavno društvo s ograničenom odgovornošću putnička agencija, OIB 02065470670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BELLA TOURS jednostavno društvo s ograničenom odgovornošću putnička agencija</item>
    </izvorni_sadrzaj>
    <derivirana_varijabla naziv="DomainObject.Predmet.ProtuStrankaListFormated_1">
      <item>BELLA TOURS jednostavno društvo s ograničenom odgovornošću putnička agencija</item>
    </derivirana_varijabla>
  </DomainObject.Predmet.ProtuStrankaListFormated>
  <DomainObject.Predmet.ProtuStrankaListFormatedOIB>
    <izvorni_sadrzaj>
      <item>BELLA TOURS jednostavno društvo s ograničenom odgovornošću putnička agencija, OIB 02065470670</item>
    </izvorni_sadrzaj>
    <derivirana_varijabla naziv="DomainObject.Predmet.ProtuStrankaListFormatedOIB_1">
      <item>BELLA TOURS jednostavno društvo s ograničenom odgovornošću putnička agencija, OIB 02065470670</item>
    </derivirana_varijabla>
  </DomainObject.Predmet.ProtuStrankaListFormatedOIB>
  <DomainObject.Predmet.ProtuStrankaListFormatedWithAdress>
    <izvorni_sadrzaj>
      <item>BELLA TOURS jednostavno društvo s ograničenom odgovornošću putnička agencija, Andrije Hebranga 5, 23000 Zadar</item>
    </izvorni_sadrzaj>
    <derivirana_varijabla naziv="DomainObject.Predmet.ProtuStrankaListFormatedWithAdress_1">
      <item>BELLA TOURS jednostavno društvo s ograničenom odgovornošću putnička agencija, Andrije Hebranga 5, 23000 Zadar</item>
    </derivirana_varijabla>
  </DomainObject.Predmet.ProtuStrankaListFormatedWithAdress>
  <DomainObject.Predmet.ProtuStrankaListFormatedWithAdressOIB>
    <izvorni_sadrzaj>
      <item>BELLA TOURS jednostavno društvo s ograničenom odgovornošću putnička agencija, OIB 02065470670, Andrije Hebranga 5, 23000 Zadar</item>
    </izvorni_sadrzaj>
    <derivirana_varijabla naziv="DomainObject.Predmet.ProtuStrankaListFormatedWithAdressOIB_1">
      <item>BELLA TOURS jednostavno društvo s ograničenom odgovornošću putnička agencija, OIB 02065470670, Andrije Hebranga 5, 23000 Zadar</item>
    </derivirana_varijabla>
  </DomainObject.Predmet.ProtuStrankaListFormatedWithAdressOIB>
  <DomainObject.Predmet.ProtuStrankaListNazivFormated>
    <izvorni_sadrzaj>
      <item>BELLA TOURS jednostavno društvo s ograničenom odgovornošću putnička agencija</item>
    </izvorni_sadrzaj>
    <derivirana_varijabla naziv="DomainObject.Predmet.ProtuStrankaListNazivFormated_1">
      <item>BELLA TOURS jednostavno društvo s ograničenom odgovornošću putnička agencija</item>
    </derivirana_varijabla>
  </DomainObject.Predmet.ProtuStrankaListNazivFormated>
  <DomainObject.Predmet.ProtuStrankaListNazivFormatedOIB>
    <izvorni_sadrzaj>
      <item>BELLA TOURS jednostavno društvo s ograničenom odgovornošću putnička agencija, OIB 02065470670</item>
    </izvorni_sadrzaj>
    <derivirana_varijabla naziv="DomainObject.Predmet.ProtuStrankaListNazivFormatedOIB_1">
      <item>BELLA TOURS jednostavno društvo s ograničenom odgovornošću putnička agencija, OIB 02065470670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BELLA TOURS jednostavno društvo s ograničenom odgovornošću putnička agencija</izvorni_sadrzaj>
    <derivirana_varijabla naziv="DomainObject.Predmet.ProtustrankaIDrugi_1">BELLA TOURS jednostavno društvo s ograničenom odgovornošću putnička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BELLA TOURS jednostavno društvo s ograničenom odgovornošću putnička agencija, OIB 02065470670, Andrije Hebranga 5, 23000 Zadar</izvorni_sadrzaj>
    <derivirana_varijabla naziv="DomainObject.Predmet.ProtustrankaIDrugiAdressOIB_1">BELLA TOURS jednostavno društvo s ograničenom odgovornošću putnička agencija, OIB 02065470670, Andrije Hebranga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BELLA TOURS jednostavno društvo s ograničenom odgovornošću putnička agencija</item>
      <item>FINA</item>
    </izvorni_sadrzaj>
    <derivirana_varijabla naziv="DomainObject.Predmet.SudioniciListNaziv_1">
      <item>BELLA TOURS jednostavno društvo s ograničenom odgovornošću putnička agencija</item>
      <item>FINA</item>
    </derivirana_varijabla>
  </DomainObject.Predmet.SudioniciListNaziv>
  <DomainObject.Predmet.SudioniciListAdressOIB>
    <izvorni_sadrzaj>
      <item>BELLA TOURS jednostavno društvo s ograničenom odgovornošću putnička agencija, OIB 02065470670, Andrije Hebranga 5,23000 Zadar</item>
      <item>FINA, OIB 85821130368</item>
    </izvorni_sadrzaj>
    <derivirana_varijabla naziv="DomainObject.Predmet.SudioniciListAdressOIB_1">
      <item>BELLA TOURS jednostavno društvo s ograničenom odgovornošću putnička agencija, OIB 02065470670, Andrije Hebranga 5,23000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02065470670</item>
      <item>, OIB 85821130368</item>
    </izvorni_sadrzaj>
    <derivirana_varijabla naziv="DomainObject.Predmet.SudioniciListNazivOIB_1">
      <item>, OIB 02065470670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260902-971D-4A89-B737-4331C06A1B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468</properties:Words>
  <properties:Characters>2644</properties:Characters>
  <properties:Lines>80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2018-05-21T11:16:00Z</dcterms:created>
  <dc:creator>Administrator</dc:creator>
  <cp:lastModifiedBy>Ante Rubelj</cp:lastModifiedBy>
  <cp:lastPrinted>2018-05-22T12:21:00Z</cp:lastPrinted>
  <dcterms:modified xmlns:xsi="http://www.w3.org/2001/XMLSchema-instance" xsi:type="dcterms:W3CDTF">2018-05-22T12:21:00Z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(1St-153-18-2 RJ 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