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4a03" w14:paraId="2dd4a03" w:rsidRDefault="0062449E" w:rsidP="00910611" w:rsidR="006244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49E" w:rsidP="00910611" w:rsidR="0062449E">
      <w:r>
        <w:rPr>
          <w:rFonts w:eastAsia="MS Mincho"/>
        </w:rPr>
        <w:t>REPUBLIKA HRVATSKA</w:t>
      </w:r>
    </w:p>
    <w:p w:rsidRDefault="0062449E" w:rsidP="00910611" w:rsidR="0062449E">
      <w:r>
        <w:rPr>
          <w:rFonts w:eastAsia="MS Mincho"/>
        </w:rPr>
        <w:t>TRGOVAČKI SUD U RIJECI</w:t>
      </w:r>
    </w:p>
    <w:p w:rsidRDefault="0062449E" w:rsidR="006244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7E07E0">
      <w:pPr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</w:p>
    <w:p w:rsidRDefault="00772905" w:rsidP="00772905" w:rsidR="00055F13" w:rsidRPr="007E07E0">
      <w:pPr>
        <w:jc w:val="right"/>
        <w:rPr>
          <w:lang w:val="hr-HR"/>
        </w:rPr>
      </w:pPr>
      <w:r w:rsidRPr="007E07E0">
        <w:rPr>
          <w:lang w:val="hr-HR"/>
        </w:rPr>
        <w:t xml:space="preserve"> </w:t>
      </w:r>
    </w:p>
    <w:p w:rsidRDefault="00E85D17" w:rsidP="007D6362" w:rsidR="00055F13" w:rsidRPr="007E07E0">
      <w:pPr>
        <w:jc w:val="center"/>
        <w:rPr>
          <w:lang w:val="hr-HR"/>
        </w:rPr>
      </w:pPr>
      <w:r w:rsidRPr="007E07E0">
        <w:rPr>
          <w:lang w:val="hr-HR"/>
        </w:rPr>
        <w:t>R E P U B</w:t>
      </w:r>
      <w:r w:rsidR="007D6362" w:rsidRPr="007E07E0">
        <w:rPr>
          <w:lang w:val="hr-HR"/>
        </w:rPr>
        <w:t xml:space="preserve"> L I K A   H R V A T S K A</w:t>
      </w:r>
    </w:p>
    <w:p w:rsidRDefault="00055F13" w:rsidP="00055F13" w:rsidR="00055F13" w:rsidRPr="007E07E0">
      <w:pPr>
        <w:jc w:val="center"/>
        <w:rPr>
          <w:lang w:val="hr-HR"/>
        </w:rPr>
      </w:pPr>
      <w:r w:rsidRPr="007E07E0">
        <w:rPr>
          <w:lang w:val="hr-HR"/>
        </w:rPr>
        <w:t>R J E Š E N J E</w:t>
      </w:r>
    </w:p>
    <w:p w:rsidRDefault="00055F13" w:rsidP="00055F13" w:rsidR="00055F13" w:rsidRPr="007E07E0">
      <w:pPr>
        <w:jc w:val="both"/>
        <w:rPr>
          <w:lang w:val="hr-HR"/>
        </w:rPr>
      </w:pPr>
    </w:p>
    <w:p w:rsidRDefault="002C31C0" w:rsidP="002C31C0" w:rsidR="002C31C0" w:rsidRPr="007E07E0">
      <w:pPr>
        <w:autoSpaceDE w:val="false"/>
        <w:autoSpaceDN w:val="false"/>
        <w:adjustRightInd w:val="false"/>
        <w:jc w:val="both"/>
      </w:pPr>
      <w:r w:rsidRPr="007E07E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7E07E0">
        <w:rPr>
          <w:bCs/>
        </w:rPr>
        <w:t>NANO EURO</w:t>
      </w:r>
      <w:r w:rsidRPr="007E07E0">
        <w:t xml:space="preserve">PE društvo s ograničenom odgovornošću za trgovinu i promidžbu Jurdani, Jušići 87, OIB: 42878441698, MBS: 040328147, dana 8. lipnja 2017. godine  </w:t>
      </w:r>
    </w:p>
    <w:p w:rsidRDefault="0060518E" w:rsidP="00055F13" w:rsidR="0060518E" w:rsidRPr="007E07E0">
      <w:pPr>
        <w:jc w:val="both"/>
        <w:rPr>
          <w:lang w:val="hr-HR"/>
        </w:rPr>
      </w:pPr>
    </w:p>
    <w:p w:rsidRDefault="0060518E" w:rsidP="0060518E" w:rsidR="00055F13" w:rsidRPr="007E07E0">
      <w:pPr>
        <w:jc w:val="center"/>
        <w:rPr>
          <w:lang w:val="hr-HR"/>
        </w:rPr>
      </w:pPr>
      <w:r w:rsidRPr="007E07E0">
        <w:rPr>
          <w:lang w:val="hr-HR"/>
        </w:rPr>
        <w:t>riješio je</w:t>
      </w:r>
    </w:p>
    <w:p w:rsidRDefault="0060518E" w:rsidP="0060518E" w:rsidR="0060518E" w:rsidRPr="007E07E0">
      <w:pPr>
        <w:jc w:val="center"/>
        <w:rPr>
          <w:lang w:val="hr-HR"/>
        </w:rPr>
      </w:pPr>
    </w:p>
    <w:p w:rsidRDefault="0060518E" w:rsidP="0060518E" w:rsidR="0060518E" w:rsidRPr="007E07E0">
      <w:pPr>
        <w:jc w:val="both"/>
        <w:rPr>
          <w:lang w:val="hr-HR"/>
        </w:rPr>
      </w:pPr>
      <w:r w:rsidRPr="007E07E0">
        <w:rPr>
          <w:lang w:val="hr-HR"/>
        </w:rPr>
        <w:tab/>
        <w:t xml:space="preserve">I. Razrješava se </w:t>
      </w:r>
      <w:r w:rsidR="00BF6419" w:rsidRPr="007E07E0">
        <w:rPr>
          <w:lang w:val="hr-HR"/>
        </w:rPr>
        <w:t xml:space="preserve">Zvonimir Močilac, OIB: 95935171001, Nas. A. Hebrang 7/2, Slavonski Brod </w:t>
      </w:r>
      <w:r w:rsidRPr="007E07E0">
        <w:rPr>
          <w:lang w:val="hr-HR"/>
        </w:rPr>
        <w:t xml:space="preserve">dužnosti </w:t>
      </w:r>
      <w:r w:rsidR="00293096" w:rsidRPr="007E07E0">
        <w:rPr>
          <w:lang w:val="hr-HR"/>
        </w:rPr>
        <w:t xml:space="preserve">privremenog </w:t>
      </w:r>
      <w:r w:rsidRPr="007E07E0">
        <w:rPr>
          <w:lang w:val="hr-HR"/>
        </w:rPr>
        <w:t xml:space="preserve">stečajnog upravitelja u postupku nad </w:t>
      </w:r>
      <w:r w:rsidR="005E1317" w:rsidRPr="007E07E0">
        <w:rPr>
          <w:lang w:val="hr-HR"/>
        </w:rPr>
        <w:t xml:space="preserve">dužnikom </w:t>
      </w:r>
      <w:r w:rsidR="002C31C0" w:rsidRPr="007E07E0">
        <w:rPr>
          <w:bCs/>
        </w:rPr>
        <w:t>NANO EURO</w:t>
      </w:r>
      <w:r w:rsidR="002C31C0" w:rsidRPr="007E07E0">
        <w:t>PE društvo s ograničenom odgovornošću za trgovinu i promidžbu Jurdani, Jušići 87, OIB: 42878441698, MBS: 040328147</w:t>
      </w:r>
      <w:r w:rsidRPr="007E07E0">
        <w:rPr>
          <w:lang w:val="hr-HR"/>
        </w:rPr>
        <w:t>.</w:t>
      </w:r>
    </w:p>
    <w:p w:rsidRDefault="0060518E" w:rsidP="0060518E" w:rsidR="0060518E" w:rsidRPr="007E07E0">
      <w:pPr>
        <w:jc w:val="both"/>
        <w:rPr>
          <w:lang w:val="hr-HR"/>
        </w:rPr>
      </w:pPr>
      <w:r w:rsidRPr="007E07E0">
        <w:rPr>
          <w:lang w:val="hr-HR"/>
        </w:rPr>
        <w:tab/>
        <w:t xml:space="preserve">II. Za </w:t>
      </w:r>
      <w:r w:rsidR="00293096" w:rsidRPr="007E07E0">
        <w:rPr>
          <w:lang w:val="hr-HR"/>
        </w:rPr>
        <w:t xml:space="preserve">privremenog </w:t>
      </w:r>
      <w:r w:rsidRPr="007E07E0">
        <w:rPr>
          <w:lang w:val="hr-HR"/>
        </w:rPr>
        <w:t xml:space="preserve">stečajnog upravitelja u postupku nad dužnikom </w:t>
      </w:r>
      <w:r w:rsidR="002C31C0" w:rsidRPr="007E07E0">
        <w:rPr>
          <w:bCs/>
        </w:rPr>
        <w:t>NANO EURO</w:t>
      </w:r>
      <w:r w:rsidR="002C31C0" w:rsidRPr="007E07E0">
        <w:t xml:space="preserve">PE društvo s ograničenom odgovornošću za trgovinu i promidžbu Jurdani, Jušići 87, OIB: 42878441698, MBS: 040328147 </w:t>
      </w:r>
      <w:r w:rsidR="008052F1" w:rsidRPr="007E07E0">
        <w:rPr>
          <w:lang w:val="hr-HR"/>
        </w:rPr>
        <w:t>imenuje se</w:t>
      </w:r>
      <w:r w:rsidR="008C25CC" w:rsidRPr="007E07E0">
        <w:rPr>
          <w:lang w:val="hr-HR"/>
        </w:rPr>
        <w:t xml:space="preserve"> </w:t>
      </w:r>
      <w:r w:rsidR="001323A8" w:rsidRPr="007E07E0">
        <w:rPr>
          <w:lang w:val="hr-HR"/>
        </w:rPr>
        <w:t>Zdravko Čupković, Rijeka, Gnambova 2/III, OIB: 74095088079</w:t>
      </w:r>
      <w:r w:rsidRPr="007E07E0">
        <w:rPr>
          <w:lang w:val="hr-HR"/>
        </w:rPr>
        <w:t>.</w:t>
      </w:r>
    </w:p>
    <w:p w:rsidRDefault="00046263" w:rsidP="00046263" w:rsidR="00046263" w:rsidRPr="007E07E0">
      <w:pPr>
        <w:ind w:firstLine="851"/>
        <w:jc w:val="both"/>
        <w:rPr>
          <w:lang w:val="hr-HR"/>
        </w:rPr>
      </w:pPr>
      <w:r w:rsidRPr="007E07E0">
        <w:rPr>
          <w:lang w:val="hr-HR"/>
        </w:rPr>
        <w:t xml:space="preserve">III. Privremeni stečajni upravitelj </w:t>
      </w:r>
      <w:r w:rsidR="001323A8" w:rsidRPr="007E07E0">
        <w:rPr>
          <w:lang w:val="hr-HR"/>
        </w:rPr>
        <w:t>Zdravko Čupković, Rijeka, Gnambova 2/III, OIB: 74095088079</w:t>
      </w:r>
      <w:r w:rsidRPr="007E07E0">
        <w:rPr>
          <w:lang w:val="hr-HR"/>
        </w:rPr>
        <w:t xml:space="preserve">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046263" w:rsidP="00046263" w:rsidR="00046263" w:rsidRPr="007E07E0">
      <w:pPr>
        <w:ind w:firstLine="851"/>
        <w:jc w:val="both"/>
        <w:rPr>
          <w:lang w:val="hr-HR"/>
        </w:rPr>
      </w:pPr>
      <w:r w:rsidRPr="007E07E0">
        <w:rPr>
          <w:lang w:val="hr-HR"/>
        </w:rPr>
        <w:t>IV. Pisano izvješće privremeni stečajni upravitelj dužan je predati sudu najkasnije do 30. kolovoza 2017. godine.</w:t>
      </w:r>
    </w:p>
    <w:p w:rsidRDefault="0060518E" w:rsidP="0060518E" w:rsidR="0060518E" w:rsidRPr="007E07E0">
      <w:pPr>
        <w:jc w:val="both"/>
        <w:rPr>
          <w:lang w:val="hr-HR"/>
        </w:rPr>
      </w:pPr>
    </w:p>
    <w:p w:rsidRDefault="0060518E" w:rsidP="0060518E" w:rsidR="0060518E" w:rsidRPr="007E07E0">
      <w:pPr>
        <w:jc w:val="center"/>
        <w:rPr>
          <w:lang w:val="hr-HR"/>
        </w:rPr>
      </w:pPr>
      <w:r w:rsidRPr="007E07E0">
        <w:rPr>
          <w:lang w:val="hr-HR"/>
        </w:rPr>
        <w:t>Obrazloženje</w:t>
      </w:r>
    </w:p>
    <w:p w:rsidRDefault="00293096" w:rsidP="00293096" w:rsidR="002C31C0" w:rsidRPr="007E07E0">
      <w:pPr>
        <w:ind w:firstLine="851"/>
        <w:jc w:val="both"/>
        <w:rPr>
          <w:lang w:val="hr-HR"/>
        </w:rPr>
      </w:pPr>
      <w:r w:rsidRPr="007E07E0">
        <w:rPr>
          <w:lang w:val="hr-HR"/>
        </w:rPr>
        <w:tab/>
      </w:r>
      <w:r w:rsidR="0060518E" w:rsidRPr="007E07E0">
        <w:rPr>
          <w:lang w:val="hr-HR"/>
        </w:rPr>
        <w:t xml:space="preserve">Rješenjem ovog suda </w:t>
      </w:r>
      <w:r w:rsidR="008052F1" w:rsidRPr="007E07E0">
        <w:rPr>
          <w:lang w:val="hr-HR"/>
        </w:rPr>
        <w:t>posl. br. St-</w:t>
      </w:r>
      <w:r w:rsidR="005E1317" w:rsidRPr="007E07E0">
        <w:rPr>
          <w:lang w:val="hr-HR"/>
        </w:rPr>
        <w:t>9</w:t>
      </w:r>
      <w:r w:rsidR="002C31C0" w:rsidRPr="007E07E0">
        <w:rPr>
          <w:lang w:val="hr-HR"/>
        </w:rPr>
        <w:t>73</w:t>
      </w:r>
      <w:r w:rsidR="008052F1" w:rsidRPr="007E07E0">
        <w:rPr>
          <w:lang w:val="hr-HR"/>
        </w:rPr>
        <w:t>/</w:t>
      </w:r>
      <w:r w:rsidR="008C25CC" w:rsidRPr="007E07E0">
        <w:rPr>
          <w:lang w:val="hr-HR"/>
        </w:rPr>
        <w:t>2016</w:t>
      </w:r>
      <w:r w:rsidRPr="007E07E0">
        <w:rPr>
          <w:lang w:val="hr-HR"/>
        </w:rPr>
        <w:t>-</w:t>
      </w:r>
      <w:r w:rsidR="002C31C0" w:rsidRPr="007E07E0">
        <w:rPr>
          <w:lang w:val="hr-HR"/>
        </w:rPr>
        <w:t>7</w:t>
      </w:r>
      <w:r w:rsidR="008052F1" w:rsidRPr="007E07E0">
        <w:rPr>
          <w:lang w:val="hr-HR"/>
        </w:rPr>
        <w:t xml:space="preserve"> </w:t>
      </w:r>
      <w:r w:rsidR="0060518E" w:rsidRPr="007E07E0">
        <w:rPr>
          <w:lang w:val="hr-HR"/>
        </w:rPr>
        <w:t xml:space="preserve">od </w:t>
      </w:r>
      <w:r w:rsidR="002C31C0" w:rsidRPr="007E07E0">
        <w:rPr>
          <w:lang w:val="hr-HR"/>
        </w:rPr>
        <w:t>2. veljače</w:t>
      </w:r>
      <w:r w:rsidR="008C25CC" w:rsidRPr="007E07E0">
        <w:rPr>
          <w:lang w:val="hr-HR"/>
        </w:rPr>
        <w:t xml:space="preserve"> 2017</w:t>
      </w:r>
      <w:r w:rsidR="00C05276" w:rsidRPr="007E07E0">
        <w:rPr>
          <w:lang w:val="hr-HR"/>
        </w:rPr>
        <w:t>. g.</w:t>
      </w:r>
      <w:r w:rsidR="0060518E" w:rsidRPr="007E07E0">
        <w:rPr>
          <w:lang w:val="hr-HR"/>
        </w:rPr>
        <w:t xml:space="preserve"> za </w:t>
      </w:r>
      <w:r w:rsidRPr="007E07E0">
        <w:rPr>
          <w:lang w:val="hr-HR"/>
        </w:rPr>
        <w:t xml:space="preserve">privremenog </w:t>
      </w:r>
      <w:r w:rsidR="0060518E" w:rsidRPr="007E07E0">
        <w:rPr>
          <w:lang w:val="hr-HR"/>
        </w:rPr>
        <w:t xml:space="preserve">stečajnog upravitelja nad dužnikom </w:t>
      </w:r>
      <w:r w:rsidR="002C31C0" w:rsidRPr="007E07E0">
        <w:rPr>
          <w:bCs/>
        </w:rPr>
        <w:t>NANO EURO</w:t>
      </w:r>
      <w:r w:rsidR="002C31C0" w:rsidRPr="007E07E0">
        <w:t xml:space="preserve">PE društvo s ograničenom odgovornošću za trgovinu i promidžbu Jurdani, Jušići 87, OIB: 42878441698, MBS: 040328147 </w:t>
      </w:r>
      <w:r w:rsidR="008052F1" w:rsidRPr="007E07E0">
        <w:rPr>
          <w:lang w:val="hr-HR"/>
        </w:rPr>
        <w:t xml:space="preserve">imenovan je </w:t>
      </w:r>
      <w:r w:rsidR="001323A8" w:rsidRPr="007E07E0">
        <w:rPr>
          <w:lang w:val="hr-HR"/>
        </w:rPr>
        <w:t>Zvonimir Močilac, OIB: 95935171001, Nas. A. Hebrang 7/2, Slavonski Brod.</w:t>
      </w:r>
    </w:p>
    <w:p w:rsidRDefault="00293096" w:rsidP="001323A8" w:rsidR="00293096" w:rsidRPr="007E07E0">
      <w:pPr>
        <w:ind w:firstLine="1418"/>
        <w:jc w:val="both"/>
        <w:rPr>
          <w:lang w:val="hr-HR"/>
        </w:rPr>
      </w:pPr>
      <w:r w:rsidRPr="007E07E0">
        <w:rPr>
          <w:lang w:val="hr-HR"/>
        </w:rPr>
        <w:t xml:space="preserve">Navedenim mu je rješenjem naloženo da izvrši pregled dužnikovog poslovnog prostora, te uvid u knjige i poslovnu dokumentaciju dužnika i nakon toga najkasnije do </w:t>
      </w:r>
      <w:r w:rsidR="002C31C0" w:rsidRPr="007E07E0">
        <w:t xml:space="preserve">25. ožujka (rješenjem na zapisniku od 5. travnja 2017. godine dodijeljen mu je dodatan rok od 15 dana) </w:t>
      </w:r>
      <w:r w:rsidRPr="007E07E0">
        <w:rPr>
          <w:lang w:val="hr-HR"/>
        </w:rPr>
        <w:t xml:space="preserve">podnese sudu pisano izvješće u kojem će iznijeti svoje stručno </w:t>
      </w:r>
      <w:r w:rsidRPr="007E07E0">
        <w:rPr>
          <w:lang w:val="hr-HR"/>
        </w:rPr>
        <w:lastRenderedPageBreak/>
        <w:t>mišljenje o tome postoji li razlog za otvaranje stečajnog postupka, a posebno da li se imovinom dužnika mogu pokriti troškovi postupka.</w:t>
      </w:r>
    </w:p>
    <w:p w:rsidRDefault="005E1317" w:rsidP="00293096" w:rsidR="005E1317" w:rsidRPr="007E07E0">
      <w:pPr>
        <w:ind w:firstLine="851"/>
        <w:jc w:val="both"/>
        <w:rPr>
          <w:lang w:val="hr-HR"/>
        </w:rPr>
      </w:pPr>
      <w:r w:rsidRPr="007E07E0">
        <w:rPr>
          <w:lang w:val="hr-HR"/>
        </w:rPr>
        <w:tab/>
        <w:t xml:space="preserve">Podneskom otposlanim sudu putem telefaksa dana </w:t>
      </w:r>
      <w:r w:rsidR="002C31C0" w:rsidRPr="007E07E0">
        <w:rPr>
          <w:lang w:val="hr-HR"/>
        </w:rPr>
        <w:t>5. travnja</w:t>
      </w:r>
      <w:r w:rsidRPr="007E07E0">
        <w:rPr>
          <w:lang w:val="hr-HR"/>
        </w:rPr>
        <w:t xml:space="preserve"> 2017. godine Zvonimir Močilac zamolio je odgodu ročišta određenog za </w:t>
      </w:r>
      <w:r w:rsidR="002C31C0" w:rsidRPr="007E07E0">
        <w:rPr>
          <w:lang w:val="hr-HR"/>
        </w:rPr>
        <w:t>5. travnja 2017</w:t>
      </w:r>
      <w:r w:rsidRPr="007E07E0">
        <w:rPr>
          <w:lang w:val="hr-HR"/>
        </w:rPr>
        <w:t xml:space="preserve">. godine zbog zdravstvenih razloga člana obitelji dostavivši istom prilikom i otpusno pismo kao dokaz svojih navoda. Uz svoju molbu nije priložio i izvješće kako mu je naloženo. Sud je ročište od </w:t>
      </w:r>
      <w:r w:rsidR="002C31C0" w:rsidRPr="007E07E0">
        <w:rPr>
          <w:lang w:val="hr-HR"/>
        </w:rPr>
        <w:t>5. travnja</w:t>
      </w:r>
      <w:r w:rsidRPr="007E07E0">
        <w:rPr>
          <w:lang w:val="hr-HR"/>
        </w:rPr>
        <w:t xml:space="preserve"> 2017. godine stoga odgodio dodijelivši mu rješenjem na istom zapisniku dodatan rok od 15 dana za dostavu istog izvješća ili pismene obavijesti suda da zbog opravdanih razloga nije u mogućnosti postupiti po nalogu suda. Zvonimir Močilac, međutim, više nije ni na koji način kontaktirao sa sudom, a izvješće nije dostavio ni do sljedećeg ročišta radi izjašnjenja o prijedlogu i rasprave o uvjetima za otvaranje stečajnog postupka nad dužnikom određenog za dan </w:t>
      </w:r>
      <w:r w:rsidR="002C31C0" w:rsidRPr="007E07E0">
        <w:rPr>
          <w:lang w:val="hr-HR"/>
        </w:rPr>
        <w:t>7</w:t>
      </w:r>
      <w:r w:rsidRPr="007E07E0">
        <w:rPr>
          <w:lang w:val="hr-HR"/>
        </w:rPr>
        <w:t xml:space="preserve">. lipnja 2017. godine. Zapisnik od </w:t>
      </w:r>
      <w:r w:rsidR="002C31C0" w:rsidRPr="007E07E0">
        <w:rPr>
          <w:lang w:val="hr-HR"/>
        </w:rPr>
        <w:t>5. travnja</w:t>
      </w:r>
      <w:r w:rsidRPr="007E07E0">
        <w:rPr>
          <w:lang w:val="hr-HR"/>
        </w:rPr>
        <w:t xml:space="preserve"> 2017. godine privremeni stečajni upravitelj Zvonimir Močilac primio je putem mrežne stranice e-Oglasna ploča sudova dana </w:t>
      </w:r>
      <w:r w:rsidR="002C31C0" w:rsidRPr="007E07E0">
        <w:rPr>
          <w:lang w:val="hr-HR"/>
        </w:rPr>
        <w:t>14</w:t>
      </w:r>
      <w:r w:rsidR="00A50EE7" w:rsidRPr="007E07E0">
        <w:rPr>
          <w:lang w:val="hr-HR"/>
        </w:rPr>
        <w:t xml:space="preserve">. travnja 2017. godine. </w:t>
      </w:r>
    </w:p>
    <w:p w:rsidRDefault="004B0FCC" w:rsidP="008C25CC" w:rsidR="008C25CC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  <w:t xml:space="preserve">Budući da je </w:t>
      </w:r>
      <w:r w:rsidR="0069659D" w:rsidRPr="007E07E0">
        <w:rPr>
          <w:lang w:val="hr-HR"/>
        </w:rPr>
        <w:t>na opisani način bilo u ovom predmetu onemogućeno odvijanje postupka i odlučivanje u ovom postupku u skladu s propisanim rokovima, sud je po službenoj dužnosti razriješio stečajnoga upravitelja s obzirom da svoju dužnost nije obavljao uspješno.</w:t>
      </w:r>
      <w:r w:rsidR="009E4385" w:rsidRPr="007E07E0">
        <w:rPr>
          <w:lang w:val="hr-HR"/>
        </w:rPr>
        <w:t xml:space="preserve"> </w:t>
      </w:r>
    </w:p>
    <w:p w:rsidRDefault="005002D8" w:rsidP="0060518E" w:rsidR="005002D8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="004B0FCC" w:rsidRPr="007E07E0">
        <w:rPr>
          <w:lang w:val="hr-HR"/>
        </w:rPr>
        <w:t xml:space="preserve">Stoga je na temelju </w:t>
      </w:r>
      <w:r w:rsidR="00724258" w:rsidRPr="007E07E0">
        <w:rPr>
          <w:lang w:val="hr-HR"/>
        </w:rPr>
        <w:t xml:space="preserve">čl. </w:t>
      </w:r>
      <w:r w:rsidR="00060F9D" w:rsidRPr="007E07E0">
        <w:rPr>
          <w:lang w:val="hr-HR"/>
        </w:rPr>
        <w:t>91. stavak 2., 3.</w:t>
      </w:r>
      <w:r w:rsidR="00893982" w:rsidRPr="007E07E0">
        <w:rPr>
          <w:lang w:val="hr-HR"/>
        </w:rPr>
        <w:t xml:space="preserve"> i 8.</w:t>
      </w:r>
      <w:r w:rsidR="00724258" w:rsidRPr="007E07E0">
        <w:rPr>
          <w:lang w:val="hr-HR"/>
        </w:rPr>
        <w:t xml:space="preserve"> </w:t>
      </w:r>
      <w:r w:rsidR="00060F9D" w:rsidRPr="007E07E0">
        <w:rPr>
          <w:lang w:val="hr-HR"/>
        </w:rPr>
        <w:t xml:space="preserve">te članka 119. stavak 6. </w:t>
      </w:r>
      <w:r w:rsidR="00724258" w:rsidRPr="007E07E0">
        <w:rPr>
          <w:lang w:val="hr-HR"/>
        </w:rPr>
        <w:t xml:space="preserve">Stečajnog zakona </w:t>
      </w:r>
      <w:r w:rsidR="004B0FCC" w:rsidRPr="007E07E0">
        <w:rPr>
          <w:lang w:val="hr-HR"/>
        </w:rPr>
        <w:t xml:space="preserve">(NN </w:t>
      </w:r>
      <w:r w:rsidR="00893982" w:rsidRPr="007E07E0">
        <w:rPr>
          <w:lang w:val="hr-HR"/>
        </w:rPr>
        <w:t>71/15</w:t>
      </w:r>
      <w:r w:rsidR="004B0FCC" w:rsidRPr="007E07E0">
        <w:rPr>
          <w:lang w:val="hr-HR"/>
        </w:rPr>
        <w:t xml:space="preserve">) </w:t>
      </w:r>
      <w:r w:rsidR="00724258" w:rsidRPr="007E07E0">
        <w:rPr>
          <w:lang w:val="hr-HR"/>
        </w:rPr>
        <w:t>odlučeno</w:t>
      </w:r>
      <w:r w:rsidR="004B0FCC" w:rsidRPr="007E07E0">
        <w:rPr>
          <w:lang w:val="hr-HR"/>
        </w:rPr>
        <w:t xml:space="preserve"> </w:t>
      </w:r>
      <w:r w:rsidR="00724258" w:rsidRPr="007E07E0">
        <w:rPr>
          <w:lang w:val="hr-HR"/>
        </w:rPr>
        <w:t>kao u izre</w:t>
      </w:r>
      <w:r w:rsidR="004B0FCC" w:rsidRPr="007E07E0">
        <w:rPr>
          <w:lang w:val="hr-HR"/>
        </w:rPr>
        <w:t>ci</w:t>
      </w:r>
      <w:r w:rsidR="00724258" w:rsidRPr="007E07E0">
        <w:rPr>
          <w:lang w:val="hr-HR"/>
        </w:rPr>
        <w:t xml:space="preserve"> ovog rješenja.</w:t>
      </w:r>
    </w:p>
    <w:p w:rsidRDefault="00072FD3" w:rsidP="00072FD3" w:rsidR="00072FD3" w:rsidRPr="007E07E0">
      <w:pPr>
        <w:jc w:val="center"/>
        <w:rPr>
          <w:lang w:val="hr-HR"/>
        </w:rPr>
      </w:pPr>
    </w:p>
    <w:p w:rsidRDefault="00724258" w:rsidP="00072FD3" w:rsidR="00724258" w:rsidRPr="007E07E0">
      <w:pPr>
        <w:jc w:val="center"/>
        <w:rPr>
          <w:lang w:val="hr-HR"/>
        </w:rPr>
      </w:pPr>
      <w:r w:rsidRPr="007E07E0">
        <w:rPr>
          <w:lang w:val="hr-HR"/>
        </w:rPr>
        <w:t>Rij</w:t>
      </w:r>
      <w:r w:rsidR="004B0FCC" w:rsidRPr="007E07E0">
        <w:rPr>
          <w:lang w:val="hr-HR"/>
        </w:rPr>
        <w:t xml:space="preserve">eka, </w:t>
      </w:r>
      <w:r w:rsidR="002C31C0" w:rsidRPr="007E07E0">
        <w:rPr>
          <w:lang w:val="hr-HR"/>
        </w:rPr>
        <w:t>8</w:t>
      </w:r>
      <w:r w:rsidR="00060F9D" w:rsidRPr="007E07E0">
        <w:rPr>
          <w:lang w:val="hr-HR"/>
        </w:rPr>
        <w:t>. lipnja</w:t>
      </w:r>
      <w:r w:rsidR="00893982" w:rsidRPr="007E07E0">
        <w:rPr>
          <w:lang w:val="hr-HR"/>
        </w:rPr>
        <w:t xml:space="preserve"> 2017</w:t>
      </w:r>
      <w:r w:rsidRPr="007E07E0">
        <w:rPr>
          <w:lang w:val="hr-HR"/>
        </w:rPr>
        <w:t>. g</w:t>
      </w:r>
      <w:r w:rsidR="00893982" w:rsidRPr="007E07E0">
        <w:rPr>
          <w:lang w:val="hr-HR"/>
        </w:rPr>
        <w:t>odine</w:t>
      </w:r>
    </w:p>
    <w:p w:rsidRDefault="00724258" w:rsidP="0060518E" w:rsidR="00724258" w:rsidRPr="007E07E0">
      <w:pPr>
        <w:jc w:val="both"/>
        <w:rPr>
          <w:lang w:val="hr-HR"/>
        </w:rPr>
      </w:pPr>
    </w:p>
    <w:p w:rsidRDefault="00A44E59" w:rsidP="0060518E" w:rsidR="00A44E59" w:rsidRPr="007E07E0">
      <w:pPr>
        <w:jc w:val="both"/>
        <w:rPr>
          <w:lang w:val="hr-HR"/>
        </w:rPr>
      </w:pPr>
    </w:p>
    <w:p w:rsidRDefault="00A44E59" w:rsidP="0060518E" w:rsidR="00A44E59" w:rsidRPr="007E07E0">
      <w:pPr>
        <w:jc w:val="both"/>
        <w:rPr>
          <w:lang w:val="hr-HR"/>
        </w:rPr>
      </w:pPr>
    </w:p>
    <w:p w:rsidRDefault="00893982" w:rsidP="000C6247" w:rsidR="00893982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  <w:t xml:space="preserve">                Sudac</w:t>
      </w:r>
    </w:p>
    <w:p w:rsidRDefault="00893982" w:rsidP="000C6247" w:rsidR="00893982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  <w:t xml:space="preserve">          Vera Jelenović</w:t>
      </w:r>
    </w:p>
    <w:p w:rsidRDefault="004B0FCC" w:rsidR="004B0FCC" w:rsidRPr="007E07E0">
      <w:pPr>
        <w:jc w:val="both"/>
        <w:rPr>
          <w:lang w:val="hr-HR"/>
        </w:rPr>
      </w:pPr>
    </w:p>
    <w:p w:rsidRDefault="00724258" w:rsidP="0060518E" w:rsidR="00724258" w:rsidRPr="007E07E0">
      <w:pPr>
        <w:jc w:val="both"/>
        <w:rPr>
          <w:lang w:val="hr-HR"/>
        </w:rPr>
      </w:pPr>
    </w:p>
    <w:p w:rsidRDefault="00724258" w:rsidP="0060518E" w:rsidR="00724258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</w:p>
    <w:p w:rsidRDefault="00724258" w:rsidP="0060518E" w:rsidR="00724258" w:rsidRPr="007E07E0">
      <w:pPr>
        <w:jc w:val="both"/>
        <w:rPr>
          <w:lang w:val="hr-HR"/>
        </w:rPr>
      </w:pPr>
    </w:p>
    <w:p w:rsidRDefault="00A44E59" w:rsidP="0060518E" w:rsidR="00A44E59" w:rsidRPr="007E07E0">
      <w:pPr>
        <w:jc w:val="both"/>
        <w:rPr>
          <w:lang w:val="hr-HR"/>
        </w:rPr>
      </w:pPr>
    </w:p>
    <w:p w:rsidRDefault="00724258" w:rsidP="0060518E" w:rsidR="00724258" w:rsidRPr="007E07E0">
      <w:pPr>
        <w:jc w:val="both"/>
        <w:rPr>
          <w:lang w:val="hr-HR"/>
        </w:rPr>
      </w:pPr>
      <w:r w:rsidRPr="007E07E0">
        <w:rPr>
          <w:lang w:val="hr-HR"/>
        </w:rPr>
        <w:t xml:space="preserve">UPUTA </w:t>
      </w:r>
      <w:r w:rsidR="00772905" w:rsidRPr="007E07E0">
        <w:rPr>
          <w:lang w:val="hr-HR"/>
        </w:rPr>
        <w:t xml:space="preserve"> </w:t>
      </w:r>
      <w:r w:rsidRPr="007E07E0">
        <w:rPr>
          <w:lang w:val="hr-HR"/>
        </w:rPr>
        <w:t>O PRAVNOM LIJEKU:</w:t>
      </w:r>
    </w:p>
    <w:p w:rsidRDefault="00724258" w:rsidP="0060518E" w:rsidR="00772905" w:rsidRPr="007E07E0">
      <w:pPr>
        <w:jc w:val="both"/>
        <w:rPr>
          <w:lang w:val="hr-HR"/>
        </w:rPr>
      </w:pPr>
      <w:r w:rsidRPr="007E07E0">
        <w:rPr>
          <w:lang w:val="hr-HR"/>
        </w:rPr>
        <w:tab/>
        <w:t xml:space="preserve">Protiv rješenja o razrješenju </w:t>
      </w:r>
      <w:r w:rsidR="00893982" w:rsidRPr="007E07E0">
        <w:rPr>
          <w:lang w:val="hr-HR"/>
        </w:rPr>
        <w:t xml:space="preserve">stečajnoga upravitelja </w:t>
      </w:r>
      <w:r w:rsidR="004B0FCC" w:rsidRPr="007E07E0">
        <w:rPr>
          <w:lang w:val="hr-HR"/>
        </w:rPr>
        <w:t>p</w:t>
      </w:r>
      <w:r w:rsidRPr="007E07E0">
        <w:rPr>
          <w:lang w:val="hr-HR"/>
        </w:rPr>
        <w:t>ravo na žalbu</w:t>
      </w:r>
      <w:r w:rsidR="004B0FCC" w:rsidRPr="007E07E0">
        <w:rPr>
          <w:lang w:val="hr-HR"/>
        </w:rPr>
        <w:t xml:space="preserve"> imaju samo stečajni vjerovnici</w:t>
      </w:r>
      <w:r w:rsidR="00893982" w:rsidRPr="007E07E0">
        <w:rPr>
          <w:lang w:val="hr-HR"/>
        </w:rPr>
        <w:t xml:space="preserve"> (čl. 91. st. 4. Stečajnog zakona)</w:t>
      </w:r>
      <w:r w:rsidRPr="007E07E0">
        <w:rPr>
          <w:lang w:val="hr-HR"/>
        </w:rPr>
        <w:t>.</w:t>
      </w:r>
    </w:p>
    <w:p w:rsidRDefault="004D0C44" w:rsidP="0060518E" w:rsidR="004D0C44" w:rsidRPr="007E07E0">
      <w:pPr>
        <w:jc w:val="both"/>
        <w:rPr>
          <w:lang w:val="hr-HR"/>
        </w:rPr>
      </w:pPr>
    </w:p>
    <w:p w:rsidRDefault="00893982" w:rsidP="0060518E" w:rsidR="00893982" w:rsidRPr="007E07E0">
      <w:pPr>
        <w:jc w:val="both"/>
        <w:rPr>
          <w:lang w:val="hr-HR"/>
        </w:rPr>
      </w:pPr>
    </w:p>
    <w:p w:rsidRDefault="00893982" w:rsidP="0060518E" w:rsidR="00893982" w:rsidRPr="007E07E0">
      <w:pPr>
        <w:jc w:val="both"/>
        <w:rPr>
          <w:lang w:val="hr-HR"/>
        </w:rPr>
      </w:pPr>
    </w:p>
    <w:p w:rsidRDefault="00893982" w:rsidP="0060518E" w:rsidR="00893982" w:rsidRPr="007E07E0">
      <w:pPr>
        <w:jc w:val="both"/>
        <w:rPr>
          <w:lang w:val="hr-HR"/>
        </w:rPr>
      </w:pPr>
    </w:p>
    <w:p w:rsidRDefault="00893982" w:rsidP="0060518E" w:rsidR="00893982" w:rsidRPr="007E07E0">
      <w:pPr>
        <w:jc w:val="both"/>
        <w:rPr>
          <w:lang w:val="hr-HR"/>
        </w:rPr>
      </w:pPr>
    </w:p>
    <w:p w:rsidRDefault="007D6362" w:rsidP="0060518E" w:rsidR="007D6362" w:rsidRPr="007E07E0">
      <w:pPr>
        <w:jc w:val="both"/>
        <w:rPr>
          <w:lang w:val="hr-HR"/>
        </w:rPr>
      </w:pPr>
    </w:p>
    <w:p w:rsidRDefault="007D6362" w:rsidP="0060518E" w:rsidR="007D6362" w:rsidRPr="007E07E0">
      <w:pPr>
        <w:jc w:val="both"/>
        <w:rPr>
          <w:lang w:val="hr-HR"/>
        </w:rPr>
      </w:pPr>
    </w:p>
    <w:p w:rsidRDefault="007D6362" w:rsidP="0060518E" w:rsidR="007D6362" w:rsidRPr="007E07E0">
      <w:pPr>
        <w:jc w:val="both"/>
        <w:rPr>
          <w:lang w:val="hr-HR"/>
        </w:rPr>
      </w:pPr>
    </w:p>
    <w:p w:rsidRDefault="00893982" w:rsidP="0060518E" w:rsidR="00893982" w:rsidRPr="007E07E0">
      <w:pPr>
        <w:jc w:val="both"/>
        <w:rPr>
          <w:lang w:val="hr-HR"/>
        </w:rPr>
      </w:pPr>
    </w:p>
    <w:p w:rsidRDefault="00046263" w:rsidP="0060518E" w:rsidR="00046263" w:rsidRPr="007E07E0">
      <w:pPr>
        <w:jc w:val="both"/>
        <w:rPr>
          <w:lang w:val="hr-HR"/>
        </w:rPr>
      </w:pPr>
    </w:p>
    <w:p w:rsidRDefault="00046263" w:rsidP="0060518E" w:rsidR="00046263" w:rsidRPr="007E07E0">
      <w:pPr>
        <w:jc w:val="both"/>
        <w:rPr>
          <w:lang w:val="hr-HR"/>
        </w:rPr>
      </w:pPr>
    </w:p>
    <w:p w:rsidRDefault="00046263" w:rsidP="0060518E" w:rsidR="00046263" w:rsidRPr="007E07E0">
      <w:pPr>
        <w:jc w:val="both"/>
        <w:rPr>
          <w:lang w:val="hr-HR"/>
        </w:rPr>
      </w:pPr>
    </w:p>
    <w:p w:rsidRDefault="004D0C44" w:rsidP="0060518E" w:rsidR="004D0C44" w:rsidRPr="007E07E0">
      <w:pPr>
        <w:jc w:val="both"/>
        <w:rPr>
          <w:lang w:val="hr-HR"/>
        </w:rPr>
      </w:pPr>
      <w:r w:rsidRPr="007E07E0">
        <w:rPr>
          <w:lang w:val="hr-HR"/>
        </w:rPr>
        <w:t>DNA</w:t>
      </w:r>
    </w:p>
    <w:p w:rsidRDefault="004D0C44" w:rsidP="004D0C44" w:rsidR="004D0C44" w:rsidRPr="007E07E0">
      <w:pPr>
        <w:numPr>
          <w:ilvl w:val="0"/>
          <w:numId w:val="1"/>
        </w:numPr>
        <w:jc w:val="both"/>
        <w:rPr>
          <w:lang w:val="hr-HR"/>
        </w:rPr>
      </w:pPr>
      <w:r w:rsidRPr="007E07E0">
        <w:rPr>
          <w:lang w:val="hr-HR"/>
        </w:rPr>
        <w:t>dosadašnjem stečajnom upravitelju</w:t>
      </w:r>
    </w:p>
    <w:p w:rsidRDefault="004D0C44" w:rsidP="004D0C44" w:rsidR="004D0C44" w:rsidRPr="007E07E0">
      <w:pPr>
        <w:numPr>
          <w:ilvl w:val="0"/>
          <w:numId w:val="1"/>
        </w:numPr>
        <w:jc w:val="both"/>
        <w:rPr>
          <w:lang w:val="hr-HR"/>
        </w:rPr>
      </w:pPr>
      <w:r w:rsidRPr="007E07E0">
        <w:rPr>
          <w:lang w:val="hr-HR"/>
        </w:rPr>
        <w:t>novom stečajnom upravitelju</w:t>
      </w:r>
      <w:r w:rsidR="001323A8" w:rsidRPr="007E07E0">
        <w:rPr>
          <w:lang w:val="hr-HR"/>
        </w:rPr>
        <w:t xml:space="preserve"> uz sve odluke i zapisnike u ovom predmetu</w:t>
      </w:r>
    </w:p>
    <w:p w:rsidRDefault="00893982" w:rsidP="004D0C44" w:rsidR="004D0C44" w:rsidRPr="007E07E0">
      <w:pPr>
        <w:numPr>
          <w:ilvl w:val="0"/>
          <w:numId w:val="1"/>
        </w:numPr>
        <w:jc w:val="both"/>
        <w:rPr>
          <w:lang w:val="hr-HR"/>
        </w:rPr>
      </w:pPr>
      <w:r w:rsidRPr="007E07E0">
        <w:rPr>
          <w:lang w:val="hr-HR"/>
        </w:rPr>
        <w:t>e-O</w:t>
      </w:r>
      <w:r w:rsidR="004D0C44" w:rsidRPr="007E07E0">
        <w:rPr>
          <w:lang w:val="hr-HR"/>
        </w:rPr>
        <w:t>glasna ploča</w:t>
      </w:r>
    </w:p>
    <w:p w:rsidRDefault="00C72BBC" w:rsidP="00C72BBC" w:rsidR="00C72BBC" w:rsidRPr="007E07E0">
      <w:pPr>
        <w:ind w:left="360"/>
        <w:jc w:val="both"/>
        <w:rPr>
          <w:lang w:val="hr-HR"/>
        </w:rPr>
      </w:pPr>
      <w:r w:rsidRPr="007E07E0">
        <w:rPr>
          <w:lang w:val="hr-HR"/>
        </w:rPr>
        <w:t xml:space="preserve">-    sudski registar </w:t>
      </w:r>
    </w:p>
    <w:p w:rsidRDefault="00893982" w:rsidP="00C72BBC" w:rsidR="00893982" w:rsidRPr="007E07E0">
      <w:pPr>
        <w:ind w:left="360"/>
        <w:jc w:val="both"/>
        <w:rPr>
          <w:lang w:val="hr-HR"/>
        </w:rPr>
      </w:pPr>
      <w:r w:rsidRPr="007E07E0">
        <w:rPr>
          <w:lang w:val="hr-HR"/>
        </w:rPr>
        <w:t xml:space="preserve">- </w:t>
      </w:r>
      <w:r w:rsidRPr="007E07E0">
        <w:rPr>
          <w:lang w:val="hr-HR"/>
        </w:rPr>
        <w:tab/>
        <w:t>Ministarstvu pravosuđa po pravomoćnosti</w:t>
      </w:r>
    </w:p>
    <w:p w:rsidRDefault="00C72BBC" w:rsidP="004D0C44" w:rsidR="00C72BBC" w:rsidRPr="007E07E0">
      <w:pPr>
        <w:jc w:val="both"/>
        <w:rPr>
          <w:lang w:val="hr-HR"/>
        </w:rPr>
      </w:pPr>
    </w:p>
    <w:p w:rsidRDefault="00C72BBC" w:rsidP="004D0C44" w:rsidR="00C72BBC" w:rsidRPr="007E07E0">
      <w:pPr>
        <w:jc w:val="both"/>
        <w:rPr>
          <w:lang w:val="hr-HR"/>
        </w:rPr>
      </w:pPr>
    </w:p>
    <w:p w:rsidRDefault="004D0C44" w:rsidP="00893982" w:rsidR="004D0C44" w:rsidRPr="007E07E0">
      <w:pPr>
        <w:jc w:val="both"/>
        <w:rPr>
          <w:lang w:val="hr-HR"/>
        </w:rPr>
      </w:pPr>
      <w:r w:rsidRPr="007E07E0">
        <w:rPr>
          <w:lang w:val="hr-HR"/>
        </w:rPr>
        <w:t xml:space="preserve">Rijeka, </w:t>
      </w:r>
      <w:r w:rsidR="002C31C0" w:rsidRPr="007E07E0">
        <w:rPr>
          <w:lang w:val="hr-HR"/>
        </w:rPr>
        <w:t>8</w:t>
      </w:r>
      <w:r w:rsidR="00060F9D" w:rsidRPr="007E07E0">
        <w:rPr>
          <w:lang w:val="hr-HR"/>
        </w:rPr>
        <w:t>. lipnja</w:t>
      </w:r>
      <w:r w:rsidR="00893982" w:rsidRPr="007E07E0">
        <w:rPr>
          <w:lang w:val="hr-HR"/>
        </w:rPr>
        <w:t xml:space="preserve"> 2017</w:t>
      </w:r>
      <w:r w:rsidRPr="007E07E0">
        <w:rPr>
          <w:lang w:val="hr-HR"/>
        </w:rPr>
        <w:t>. g.</w:t>
      </w:r>
    </w:p>
    <w:p w:rsidRDefault="00893982" w:rsidP="000C6247" w:rsidR="00893982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  <w:t xml:space="preserve">                Sudac</w:t>
      </w:r>
    </w:p>
    <w:p w:rsidRDefault="00893982" w:rsidP="000C6247" w:rsidR="00893982" w:rsidRPr="007E07E0">
      <w:pPr>
        <w:jc w:val="both"/>
        <w:rPr>
          <w:lang w:val="hr-HR"/>
        </w:rPr>
      </w:pP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</w:r>
      <w:r w:rsidRPr="007E07E0">
        <w:rPr>
          <w:lang w:val="hr-HR"/>
        </w:rPr>
        <w:tab/>
        <w:t xml:space="preserve">          Vera Jelenović</w:t>
      </w:r>
    </w:p>
    <w:p w:rsidRDefault="00893982" w:rsidP="00893982" w:rsidR="00893982" w:rsidRPr="007E07E0">
      <w:pPr>
        <w:jc w:val="both"/>
        <w:rPr>
          <w:lang w:val="hr-HR"/>
        </w:rPr>
      </w:pPr>
    </w:p>
    <w:sectPr w:rsidR="00893982" w:rsidRPr="007E07E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3BA" w:rsidR="002373BA">
      <w:r>
        <w:separator/>
      </w:r>
    </w:p>
  </w:endnote>
  <w:endnote w:id="0" w:type="continuationSeparator">
    <w:p w:rsidRDefault="002373BA" w:rsidR="00237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4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3BA" w:rsidR="002373BA">
      <w:r>
        <w:separator/>
      </w:r>
    </w:p>
  </w:footnote>
  <w:footnote w:id="0" w:type="continuationSeparator">
    <w:p w:rsidRDefault="002373BA" w:rsidR="00237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612E17" w:rsidR="00612E17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8C25CC">
      <w:rPr>
        <w:lang w:val="hr-HR"/>
      </w:rPr>
      <w:t>Posl. br. 14 St-</w:t>
    </w:r>
    <w:r w:rsidR="00A50EE7">
      <w:rPr>
        <w:lang w:val="hr-HR"/>
      </w:rPr>
      <w:t>9</w:t>
    </w:r>
    <w:r w:rsidR="002C31C0">
      <w:rPr>
        <w:lang w:val="hr-HR"/>
      </w:rPr>
      <w:t>73</w:t>
    </w:r>
    <w:r w:rsidR="00893982">
      <w:rPr>
        <w:lang w:val="hr-HR"/>
      </w:rPr>
      <w:t>/2016</w:t>
    </w:r>
    <w:r w:rsidR="004D43B0">
      <w:rPr>
        <w:lang w:val="hr-HR"/>
      </w:rPr>
      <w:t>-10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295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6263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0F9D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A8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3A8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373BA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5A7A"/>
    <w:rsid w:val="00287CE5"/>
    <w:rsid w:val="0029077C"/>
    <w:rsid w:val="00290BBC"/>
    <w:rsid w:val="0029175C"/>
    <w:rsid w:val="00292F76"/>
    <w:rsid w:val="0029309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C0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3B0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135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17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49E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07E0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EE7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74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C3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31C0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0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C3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31C0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0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21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84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728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priv. st. upravitelja</izvorni_sadrzaj>
    <derivirana_varijabla naziv="DomainObject.Primjedba_1">razrješenje i imenovanje novog priv. st. upravitelja</derivirana_varijabla>
  </DomainObject.Primjedba>
  <DomainObject.Oznaka>
    <izvorni_sadrzaj>St-973/2016-10</izvorni_sadrzaj>
    <derivirana_varijabla naziv="DomainObject.Oznaka_1">St-973/2016-10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St-973/2016</izvorni_sadrzaj>
    <derivirana_varijabla naziv="DomainObject.Predmet.OznakaBroj_1">St-973/2016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 EUROPE d.o.o.</izvorni_sadrzaj>
    <derivirana_varijabla naziv="DomainObject.Predmet.ProtustrankaFormated_1">  NANO EUROPE d.o.o.</derivirana_varijabla>
  </DomainObject.Predmet.ProtustrankaFormated>
  <DomainObject.Predmet.ProtustrankaFormatedOIB>
    <izvorni_sadrzaj>  NANO EUROPE d.o.o., OIB 42878441698</izvorni_sadrzaj>
    <derivirana_varijabla naziv="DomainObject.Predmet.ProtustrankaFormatedOIB_1">  NANO EUROPE d.o.o., OIB 42878441698</derivirana_varijabla>
  </DomainObject.Predmet.ProtustrankaFormatedOIB>
  <DomainObject.Predmet.ProtustrankaFormatedWithAdress>
    <izvorni_sadrzaj> NANO EUROPE d.o.o., Jušići 87, 51213 Jurdani</izvorni_sadrzaj>
    <derivirana_varijabla naziv="DomainObject.Predmet.ProtustrankaFormatedWithAdress_1"> NANO EUROPE d.o.o., Jušići 87, 51213 Jurdani</derivirana_varijabla>
  </DomainObject.Predmet.ProtustrankaFormatedWithAdress>
  <DomainObject.Predmet.ProtustrankaFormatedWithAdressOIB>
    <izvorni_sadrzaj> NANO EUROPE d.o.o., OIB 42878441698, Jušići 87, 51213 Jurdani</izvorni_sadrzaj>
    <derivirana_varijabla naziv="DomainObject.Predmet.ProtustrankaFormatedWithAdressOIB_1"> NANO EUROPE d.o.o., OIB 42878441698, Jušići 87, 51213 Jurdani</derivirana_varijabla>
  </DomainObject.Predmet.ProtustrankaFormatedWithAdressOIB>
  <DomainObject.Predmet.ProtustrankaWithAdress>
    <izvorni_sadrzaj>NANO EUROPE d.o.o. Jušići 87, 51213 Jurdani</izvorni_sadrzaj>
    <derivirana_varijabla naziv="DomainObject.Predmet.ProtustrankaWithAdress_1">NANO EUROPE d.o.o. Jušići 87, 51213 Jurdani</derivirana_varijabla>
  </DomainObject.Predmet.ProtustrankaWithAdress>
  <DomainObject.Predmet.ProtustrankaWithAdressOIB>
    <izvorni_sadrzaj>NANO EUROPE d.o.o., OIB 42878441698, Jušići 87, 51213 Jurdani</izvorni_sadrzaj>
    <derivirana_varijabla naziv="DomainObject.Predmet.ProtustrankaWithAdressOIB_1">NANO EUROPE d.o.o., OIB 42878441698, Jušići 87, 51213 Jurdani</derivirana_varijabla>
  </DomainObject.Predmet.ProtustrankaWithAdressOIB>
  <DomainObject.Predmet.ProtustrankaNazivFormated>
    <izvorni_sadrzaj>NANO EUROPE d.o.o.</izvorni_sadrzaj>
    <derivirana_varijabla naziv="DomainObject.Predmet.ProtustrankaNazivFormated_1">NANO EUROPE d.o.o.</derivirana_varijabla>
  </DomainObject.Predmet.ProtustrankaNazivFormated>
  <DomainObject.Predmet.ProtustrankaNazivFormatedOIB>
    <izvorni_sadrzaj>NANO EUROPE d.o.o., OIB 42878441698</izvorni_sadrzaj>
    <derivirana_varijabla naziv="DomainObject.Predmet.ProtustrankaNazivFormatedOIB_1">NANO EUROPE d.o.o., OIB 42878441698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EUROPE d.o.o.</item>
    </izvorni_sadrzaj>
    <derivirana_varijabla naziv="DomainObject.Predmet.ProtuStrankaListFormated_1">
      <item>NANO EUROPE d.o.o.</item>
    </derivirana_varijabla>
  </DomainObject.Predmet.ProtuStrankaListFormated>
  <DomainObject.Predmet.ProtuStrankaListFormatedOIB>
    <izvorni_sadrzaj>
      <item>NANO EUROPE d.o.o., OIB 42878441698</item>
    </izvorni_sadrzaj>
    <derivirana_varijabla naziv="DomainObject.Predmet.ProtuStrankaListFormatedOIB_1">
      <item>NANO EUROPE d.o.o., OIB 42878441698</item>
    </derivirana_varijabla>
  </DomainObject.Predmet.ProtuStrankaListFormatedOIB>
  <DomainObject.Predmet.ProtuStrankaListFormatedWithAdress>
    <izvorni_sadrzaj>
      <item>NANO EUROPE d.o.o., Jušići 87, 51213 Jurdani</item>
    </izvorni_sadrzaj>
    <derivirana_varijabla naziv="DomainObject.Predmet.ProtuStrankaListFormatedWithAdress_1">
      <item>NANO EUROPE d.o.o., Jušići 87, 51213 Jurdani</item>
    </derivirana_varijabla>
  </DomainObject.Predmet.ProtuStrankaListFormatedWithAdress>
  <DomainObject.Predmet.ProtuStrankaListFormatedWithAdressOIB>
    <izvorni_sadrzaj>
      <item>NANO EUROPE d.o.o., OIB 42878441698, Jušići 87, 51213 Jurdani</item>
    </izvorni_sadrzaj>
    <derivirana_varijabla naziv="DomainObject.Predmet.ProtuStrankaListFormatedWithAdressOIB_1">
      <item>NANO EUROPE d.o.o., OIB 42878441698, Jušići 87, 51213 Jurdani</item>
    </derivirana_varijabla>
  </DomainObject.Predmet.ProtuStrankaListFormatedWithAdressOIB>
  <DomainObject.Predmet.ProtuStrankaListNazivFormated>
    <izvorni_sadrzaj>
      <item>NANO EUROPE d.o.o.</item>
    </izvorni_sadrzaj>
    <derivirana_varijabla naziv="DomainObject.Predmet.ProtuStrankaListNazivFormated_1">
      <item>NANO EUROPE d.o.o.</item>
    </derivirana_varijabla>
  </DomainObject.Predmet.ProtuStrankaListNazivFormated>
  <DomainObject.Predmet.ProtuStrankaListNazivFormatedOIB>
    <izvorni_sadrzaj>
      <item>NANO EUROPE d.o.o., OIB 42878441698</item>
    </izvorni_sadrzaj>
    <derivirana_varijabla naziv="DomainObject.Predmet.ProtuStrankaListNazivFormatedOIB_1">
      <item>NANO EUROPE d.o.o., OIB 42878441698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St-973/2016-10</izvorni_sadrzaj>
    <derivirana_varijabla naziv="DomainObject.PoslovniBrojDokumenta_1">St-973/2016-10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EUROPE d.o.o.</izvorni_sadrzaj>
    <derivirana_varijabla naziv="DomainObject.Predmet.ProtustrankaIDrugi_1">NANO EUROPE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EUROPE d.o.o., OIB 42878441698, Jušići 87, 51213 Jurdani</izvorni_sadrzaj>
    <derivirana_varijabla naziv="DomainObject.Predmet.ProtustrankaIDrugiAdressOIB_1">NANO EUROPE d.o.o., OIB 42878441698,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EUROPE d.o.o.</item>
    </izvorni_sadrzaj>
    <derivirana_varijabla naziv="DomainObject.Predmet.SudioniciListNaziv_1">
      <item>FINA  Rijeka</item>
      <item>NANO EUROPE d.o.o.</item>
    </derivirana_varijabla>
  </DomainObject.Predmet.SudioniciListNaziv>
  <DomainObject.Predmet.SudioniciListAdressOIB>
    <izvorni_sadrzaj>
      <item>FINA  Rijeka, OIB 85821130368, Frana Kurelca 8,51000 Rijeka</item>
      <item>NANO EUROPE d.o.o., OIB 42878441698, Jušići 87,51213 Jurdani</item>
    </izvorni_sadrzaj>
    <derivirana_varijabla naziv="DomainObject.Predmet.SudioniciListAdressOIB_1">
      <item>FINA  Rijeka, OIB 85821130368, Frana Kurelca 8,51000 Rijeka</item>
      <item>NANO EUROPE d.o.o., OIB 42878441698, Jušići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42878441698</item>
    </izvorni_sadrzaj>
    <derivirana_varijabla naziv="DomainObject.Predmet.SudioniciListNazivOIB_1">
      <item>, OIB 85821130368</item>
      <item>, OIB 42878441698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99E64-2E33-4027-894B-C6F5C052A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652</properties:Words>
  <properties:Characters>3617</properties:Characters>
  <properties:Lines>102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2017-06-08T06:04:00Z</dcterms:created>
  <dc:creator>Vera Jelenović</dc:creator>
  <cp:lastModifiedBy>Danijela Fumić</cp:lastModifiedBy>
  <cp:lastPrinted>2017-06-08T06:04:00Z</cp:lastPrinted>
  <dcterms:modified xmlns:xsi="http://www.w3.org/2001/XMLSchema-instance" xsi:type="dcterms:W3CDTF">2017-06-08T06:07:00Z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St-973/2016-10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