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1f52" w14:paraId="8521f52" w:rsidRDefault="001128BA" w:rsidP="001128BA" w:rsidR="001128B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8BA" w:rsidP="001128BA" w:rsidR="001128B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128BA" w:rsidP="001128BA" w:rsidR="001128B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128BA" w:rsidP="001128BA" w:rsidR="001128B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128BA" w:rsidP="001128BA" w:rsidR="001128B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128BA" w:rsidP="001128BA" w:rsidR="001128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128BA" w:rsidP="001128BA" w:rsidR="001128BA">
      <w:pPr>
        <w:jc w:val="center"/>
        <w:rPr>
          <w:rFonts w:cs="Times New Roman" w:eastAsia="Times New Roman"/>
          <w:szCs w:val="24"/>
        </w:rPr>
      </w:pPr>
    </w:p>
    <w:p w:rsidRDefault="001128BA" w:rsidP="001128BA" w:rsidR="001128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RUN &amp; FUN j. d. o. o. Pula, Valdebečki put 77 D, OIB </w:t>
      </w:r>
      <w:r w:rsidRPr="001128BA">
        <w:rPr>
          <w:rFonts w:cs="Times New Roman" w:eastAsia="Times New Roman"/>
        </w:rPr>
        <w:t>30974351437</w:t>
      </w:r>
      <w:r>
        <w:rPr>
          <w:rFonts w:cs="Times New Roman" w:eastAsia="Times New Roman"/>
        </w:rPr>
        <w:t xml:space="preserve">, MBS </w:t>
      </w:r>
      <w:r w:rsidRPr="001128BA">
        <w:rPr>
          <w:rFonts w:cs="Times New Roman" w:eastAsia="Times New Roman"/>
        </w:rPr>
        <w:t>040341828</w:t>
      </w:r>
      <w:r>
        <w:rPr>
          <w:rFonts w:cs="Times New Roman" w:eastAsia="Times New Roman"/>
          <w:szCs w:val="24"/>
        </w:rPr>
        <w:t>, 31. listopada 2017.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RUN &amp; FUN j. d. o. o. Pula, Valdebečki put 77 D, OIB </w:t>
      </w:r>
      <w:r w:rsidRPr="001128BA">
        <w:rPr>
          <w:rFonts w:cs="Times New Roman" w:eastAsia="Times New Roman"/>
        </w:rPr>
        <w:t>30974351437</w:t>
      </w:r>
      <w:r>
        <w:rPr>
          <w:rFonts w:cs="Times New Roman" w:eastAsia="Times New Roman"/>
        </w:rPr>
        <w:t xml:space="preserve">, MBS </w:t>
      </w:r>
      <w:r w:rsidRPr="001128BA">
        <w:rPr>
          <w:rFonts w:cs="Times New Roman" w:eastAsia="Times New Roman"/>
        </w:rPr>
        <w:t>040341828</w:t>
      </w:r>
      <w:r>
        <w:rPr>
          <w:rFonts w:cs="Times New Roman" w:eastAsia="Times New Roman"/>
          <w:szCs w:val="24"/>
        </w:rPr>
        <w:t>.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Dubravka Stašić iz Rijeke, Vatroslava Lisinskog 2, OIB 23303100671.</w:t>
      </w:r>
    </w:p>
    <w:p w:rsidRDefault="001128BA" w:rsidP="001128BA" w:rsidR="001128BA">
      <w:pPr>
        <w:ind w:firstLine="708"/>
        <w:rPr>
          <w:rFonts w:cs="Times New Roman" w:eastAsia="Times New Roman"/>
          <w:szCs w:val="20"/>
        </w:rPr>
      </w:pPr>
    </w:p>
    <w:p w:rsidRDefault="001128BA" w:rsidP="001128BA" w:rsidR="001128BA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RUN &amp; FUN j. d. o. o. Pula, Valdebečki put 77 D, OIB </w:t>
      </w:r>
      <w:r w:rsidRPr="001128BA">
        <w:rPr>
          <w:rFonts w:cs="Times New Roman" w:eastAsia="Times New Roman"/>
        </w:rPr>
        <w:t>30974351437</w:t>
      </w:r>
      <w:r>
        <w:rPr>
          <w:rFonts w:cs="Times New Roman" w:eastAsia="Times New Roman"/>
        </w:rPr>
        <w:t xml:space="preserve">, MBS </w:t>
      </w:r>
      <w:r w:rsidRPr="001128BA">
        <w:rPr>
          <w:rFonts w:cs="Times New Roman" w:eastAsia="Times New Roman"/>
        </w:rPr>
        <w:t>040341828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3333-442-2017, i da obustavi daljnju pljenidbu do iznosa od 5.000,00 kn.</w:t>
      </w:r>
    </w:p>
    <w:p w:rsidRDefault="001128BA" w:rsidP="001128BA" w:rsidR="001128BA">
      <w:pPr>
        <w:rPr>
          <w:rFonts w:cs="Times New Roman" w:eastAsia="Times New Roman"/>
          <w:szCs w:val="20"/>
        </w:rPr>
      </w:pPr>
    </w:p>
    <w:p w:rsidRDefault="001128BA" w:rsidP="001128BA" w:rsidR="001128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RUN &amp; FUN j. d. o. o. Pula, Valdebečki put 77 D, OIB </w:t>
      </w:r>
      <w:r w:rsidRPr="001128BA">
        <w:rPr>
          <w:rFonts w:cs="Times New Roman" w:eastAsia="Times New Roman"/>
        </w:rPr>
        <w:t>30974351437</w:t>
      </w:r>
      <w:r>
        <w:rPr>
          <w:rFonts w:cs="Times New Roman" w:eastAsia="Times New Roman"/>
        </w:rPr>
        <w:t xml:space="preserve">, MBS </w:t>
      </w:r>
      <w:r w:rsidRPr="001128BA">
        <w:rPr>
          <w:rFonts w:cs="Times New Roman" w:eastAsia="Times New Roman"/>
        </w:rPr>
        <w:t>040341828</w:t>
      </w:r>
      <w:r>
        <w:rPr>
          <w:rFonts w:cs="Times New Roman" w:eastAsia="Times New Roman"/>
          <w:szCs w:val="24"/>
        </w:rPr>
        <w:t>.</w:t>
      </w:r>
    </w:p>
    <w:p w:rsidRDefault="001128BA" w:rsidP="001128BA" w:rsidR="001128BA">
      <w:pPr>
        <w:ind w:firstLine="709"/>
        <w:rPr>
          <w:rFonts w:cs="Times New Roman" w:eastAsia="Times New Roman"/>
          <w:szCs w:val="24"/>
        </w:rPr>
      </w:pPr>
    </w:p>
    <w:p w:rsidRDefault="001128BA" w:rsidP="001128BA" w:rsidR="001128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RUN &amp; FUN j. d. o. o. Pula, Valdebečki put 77 D, OIB </w:t>
      </w:r>
      <w:r w:rsidRPr="001128BA">
        <w:rPr>
          <w:rFonts w:cs="Times New Roman" w:eastAsia="Times New Roman"/>
        </w:rPr>
        <w:t>30974351437</w:t>
      </w:r>
      <w:r>
        <w:rPr>
          <w:rFonts w:cs="Times New Roman" w:eastAsia="Times New Roman"/>
        </w:rPr>
        <w:t xml:space="preserve">, MBS </w:t>
      </w:r>
      <w:r w:rsidRPr="001128BA">
        <w:rPr>
          <w:rFonts w:cs="Times New Roman" w:eastAsia="Times New Roman"/>
        </w:rPr>
        <w:t>040341828</w:t>
      </w:r>
      <w:r>
        <w:rPr>
          <w:rFonts w:cs="Times New Roman" w:eastAsia="Times New Roman"/>
          <w:szCs w:val="24"/>
        </w:rPr>
        <w:t>.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128BA" w:rsidP="001128BA" w:rsidR="001128BA">
      <w:pPr>
        <w:ind w:firstLine="708"/>
        <w:rPr>
          <w:rFonts w:cs="Times New Roman" w:eastAsia="Times New Roman"/>
          <w:szCs w:val="24"/>
        </w:rPr>
      </w:pPr>
    </w:p>
    <w:p w:rsidRDefault="001128BA" w:rsidP="001128BA" w:rsidR="00112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RUN &amp; FUN j. d. o. o. Pula.</w:t>
      </w:r>
    </w:p>
    <w:p w:rsidRDefault="001128BA" w:rsidP="001128BA" w:rsidR="001128B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28. srpnja 2017. imao neizvršene osnove za plaćanje u neprekinutom razdoblju od 120 dana u ukupnom iznosu 5.022,00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22. kolovoza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St-442/2017-3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128BA" w:rsidP="001128BA" w:rsidR="00112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128BA" w:rsidP="001128BA" w:rsidR="00112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1128BA" w:rsidP="001128BA" w:rsidR="00112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31. listopada 2017. 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128BA" w:rsidP="001128BA" w:rsidR="001128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1128BA" w:rsidP="001128BA" w:rsidR="001128BA">
      <w:pPr>
        <w:jc w:val="left"/>
        <w:rPr>
          <w:rFonts w:cs="Times New Roman" w:eastAsia="Times New Roman"/>
          <w:szCs w:val="24"/>
        </w:rPr>
      </w:pPr>
    </w:p>
    <w:p w:rsidRDefault="001128BA" w:rsidP="001128BA" w:rsidR="001128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128BA" w:rsidP="001128BA" w:rsidR="001128B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128BA" w:rsidP="001128BA" w:rsidR="001128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rPr>
          <w:rFonts w:cs="Times New Roman" w:eastAsia="Times New Roman"/>
          <w:szCs w:val="24"/>
        </w:rPr>
      </w:pPr>
    </w:p>
    <w:p w:rsidRDefault="001128BA" w:rsidP="001128BA" w:rsidR="001128B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128BA" w:rsidP="001128BA" w:rsidR="00112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128BA" w:rsidP="001128BA" w:rsidR="00112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RUN &amp; FUN j. d. o. o. Pula, Valdebečki put 77 D, </w:t>
      </w:r>
    </w:p>
    <w:p w:rsidRDefault="001128BA" w:rsidP="001128BA" w:rsidR="001128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1128BA" w:rsidP="001128BA" w:rsidR="00112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128BA" w:rsidP="001128BA" w:rsidR="001128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1128BA" w:rsidP="001128BA" w:rsidR="001128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128BA" w:rsidP="001128BA" w:rsidR="00112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128BA" w:rsidP="001128BA" w:rsidR="001128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128BA" w:rsidP="001128BA" w:rsidR="001128BA"/>
    <w:p w:rsidRDefault="001128BA" w:rsidP="001128BA" w:rsidR="001128BA"/>
    <w:p w:rsidRDefault="003F12A8" w:rsidR="003F12A8"/>
    <w:sectPr w:rsidSect="00710D92" w:rsidR="003F12A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8BA" w:rsidP="001128BA" w:rsidR="001128BA">
      <w:r>
        <w:separator/>
      </w:r>
    </w:p>
  </w:endnote>
  <w:endnote w:id="0" w:type="continuationSeparator">
    <w:p w:rsidRDefault="001128BA" w:rsidP="001128BA" w:rsidR="00112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8BA" w:rsidP="001128BA" w:rsidR="001128BA">
      <w:r>
        <w:separator/>
      </w:r>
    </w:p>
  </w:footnote>
  <w:footnote w:id="0" w:type="continuationSeparator">
    <w:p w:rsidRDefault="001128BA" w:rsidP="001128BA" w:rsidR="001128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8BA" w:rsidR="00710D92">
    <w:pPr>
      <w:pStyle w:val="Zaglavlje"/>
    </w:pPr>
    <w:r>
      <w:tab/>
      <w:t>2</w:t>
    </w:r>
    <w:r>
      <w:tab/>
      <w:t>8 St-442/2017-4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8BA" w:rsidP="00710D92" w:rsidR="00710D92">
    <w:pPr>
      <w:pStyle w:val="Zaglavlje"/>
    </w:pPr>
    <w:r>
      <w:tab/>
    </w:r>
    <w:r>
      <w:tab/>
      <w:t>8 St-442/2017-4</w:t>
    </w:r>
  </w:p>
  <w:p w:rsidRDefault="005B259D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58D"/>
    <w:rsid w:val="001128BA"/>
    <w:rsid w:val="003F12A8"/>
    <w:rsid w:val="005B259D"/>
    <w:rsid w:val="00B7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8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2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28B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28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28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2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28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59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259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25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259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8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2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28B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28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28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2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28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2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59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259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25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259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RUN &amp; FUN j.d.o.o. PULA</izvorni_sadrzaj>
    <derivirana_varijabla naziv="DomainObject.Predmet.ProtustrankaFormated_1">  RUN &amp; FUN j.d.o.o. PULA</derivirana_varijabla>
  </DomainObject.Predmet.ProtustrankaFormated>
  <DomainObject.Predmet.ProtustrankaFormatedOIB>
    <izvorni_sadrzaj>  RUN &amp; FUN j.d.o.o. PULA, OIB 30974351437</izvorni_sadrzaj>
    <derivirana_varijabla naziv="DomainObject.Predmet.ProtustrankaFormatedOIB_1">  RUN &amp; FUN j.d.o.o. PULA, OIB 30974351437</derivirana_varijabla>
  </DomainObject.Predmet.ProtustrankaFormatedOIB>
  <DomainObject.Predmet.ProtustrankaFormatedWithAdress>
    <izvorni_sadrzaj> RUN &amp; FUN j.d.o.o. PULA, Valdebečki put 77 D, 52100 Pula</izvorni_sadrzaj>
    <derivirana_varijabla naziv="DomainObject.Predmet.ProtustrankaFormatedWithAdress_1"> RUN &amp; FUN j.d.o.o. PULA, Valdebečki put 77 D, 52100 Pula</derivirana_varijabla>
  </DomainObject.Predmet.ProtustrankaFormatedWithAdress>
  <DomainObject.Predmet.ProtustrankaFormatedWithAdressOIB>
    <izvorni_sadrzaj> RUN &amp; FUN j.d.o.o. PULA, OIB 30974351437, Valdebečki put 77 D, 52100 Pula</izvorni_sadrzaj>
    <derivirana_varijabla naziv="DomainObject.Predmet.ProtustrankaFormatedWithAdressOIB_1"> RUN &amp; FUN j.d.o.o. PULA, OIB 30974351437, Valdebečki put 77 D, 52100 Pula</derivirana_varijabla>
  </DomainObject.Predmet.ProtustrankaFormatedWithAdressOIB>
  <DomainObject.Predmet.ProtustrankaWithAdress>
    <izvorni_sadrzaj>RUN &amp; FUN j.d.o.o. PULA Valdebečki put 77 D, 52100 Pula</izvorni_sadrzaj>
    <derivirana_varijabla naziv="DomainObject.Predmet.ProtustrankaWithAdress_1">RUN &amp; FUN j.d.o.o. PULA Valdebečki put 77 D, 52100 Pula</derivirana_varijabla>
  </DomainObject.Predmet.ProtustrankaWithAdress>
  <DomainObject.Predmet.ProtustrankaWithAdressOIB>
    <izvorni_sadrzaj>RUN &amp; FUN j.d.o.o. PULA, OIB 30974351437, Valdebečki put 77 D, 52100 Pula</izvorni_sadrzaj>
    <derivirana_varijabla naziv="DomainObject.Predmet.ProtustrankaWithAdressOIB_1">RUN &amp; FUN j.d.o.o. PULA, OIB 30974351437, Valdebečki put 77 D, 52100 Pula</derivirana_varijabla>
  </DomainObject.Predmet.ProtustrankaWithAdressOIB>
  <DomainObject.Predmet.ProtustrankaNazivFormated>
    <izvorni_sadrzaj>RUN &amp; FUN j.d.o.o. PULA</izvorni_sadrzaj>
    <derivirana_varijabla naziv="DomainObject.Predmet.ProtustrankaNazivFormated_1">RUN &amp; FUN j.d.o.o. PULA</derivirana_varijabla>
  </DomainObject.Predmet.ProtustrankaNazivFormated>
  <DomainObject.Predmet.ProtustrankaNazivFormatedOIB>
    <izvorni_sadrzaj>RUN &amp; FUN j.d.o.o. PULA, OIB 30974351437</izvorni_sadrzaj>
    <derivirana_varijabla naziv="DomainObject.Predmet.ProtustrankaNazivFormatedOIB_1">RUN &amp; FUN j.d.o.o. PULA, OIB 30974351437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5022.00</izvorni_sadrzaj>
    <derivirana_varijabla naziv="DomainObject.Predmet.TrenutnaVrijednost_1">5022.00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RUN &amp; FUN j.d.o.o. PULA</item>
    </izvorni_sadrzaj>
    <derivirana_varijabla naziv="DomainObject.Predmet.ProtuStrankaListFormated_1">
      <item>RUN &amp; FUN j.d.o.o. PULA</item>
    </derivirana_varijabla>
  </DomainObject.Predmet.ProtuStrankaListFormated>
  <DomainObject.Predmet.ProtuStrankaListFormatedOIB>
    <izvorni_sadrzaj>
      <item>RUN &amp; FUN j.d.o.o. PULA, OIB 30974351437</item>
    </izvorni_sadrzaj>
    <derivirana_varijabla naziv="DomainObject.Predmet.ProtuStrankaListFormatedOIB_1">
      <item>RUN &amp; FUN j.d.o.o. PULA, OIB 30974351437</item>
    </derivirana_varijabla>
  </DomainObject.Predmet.ProtuStrankaListFormatedOIB>
  <DomainObject.Predmet.ProtuStrankaListFormatedWithAdress>
    <izvorni_sadrzaj>
      <item>RUN &amp; FUN j.d.o.o. PULA, Valdebečki put 77 D, 52100 Pula</item>
    </izvorni_sadrzaj>
    <derivirana_varijabla naziv="DomainObject.Predmet.ProtuStrankaListFormatedWithAdress_1">
      <item>RUN &amp; FUN j.d.o.o. PULA, Valdebečki put 77 D, 52100 Pula</item>
    </derivirana_varijabla>
  </DomainObject.Predmet.ProtuStrankaListFormatedWithAdress>
  <DomainObject.Predmet.ProtuStrankaListFormatedWithAdressOIB>
    <izvorni_sadrzaj>
      <item>RUN &amp; FUN j.d.o.o. PULA, OIB 30974351437, Valdebečki put 77 D, 52100 Pula</item>
    </izvorni_sadrzaj>
    <derivirana_varijabla naziv="DomainObject.Predmet.ProtuStrankaListFormatedWithAdressOIB_1">
      <item>RUN &amp; FUN j.d.o.o. PULA, OIB 30974351437, Valdebečki put 77 D, 52100 Pula</item>
    </derivirana_varijabla>
  </DomainObject.Predmet.ProtuStrankaListFormatedWithAdressOIB>
  <DomainObject.Predmet.ProtuStrankaListNazivFormated>
    <izvorni_sadrzaj>
      <item>RUN &amp; FUN j.d.o.o. PULA</item>
    </izvorni_sadrzaj>
    <derivirana_varijabla naziv="DomainObject.Predmet.ProtuStrankaListNazivFormated_1">
      <item>RUN &amp; FUN j.d.o.o. PULA</item>
    </derivirana_varijabla>
  </DomainObject.Predmet.ProtuStrankaListNazivFormated>
  <DomainObject.Predmet.ProtuStrankaListNazivFormatedOIB>
    <izvorni_sadrzaj>
      <item>RUN &amp; FUN j.d.o.o. PULA, OIB 30974351437</item>
    </izvorni_sadrzaj>
    <derivirana_varijabla naziv="DomainObject.Predmet.ProtuStrankaListNazivFormatedOIB_1">
      <item>RUN &amp; FUN j.d.o.o. PULA, OIB 30974351437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RUN &amp; FUN j.d.o.o. PULA</izvorni_sadrzaj>
    <derivirana_varijabla naziv="DomainObject.Predmet.ProtustrankaIDrugi_1">RUN &amp; FUN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RUN &amp; FUN j.d.o.o. PULA, OIB 30974351437, Valdebečki put 77 D, 52100 Pula</izvorni_sadrzaj>
    <derivirana_varijabla naziv="DomainObject.Predmet.ProtustrankaIDrugiAdressOIB_1">RUN &amp; FUN j.d.o.o. PULA, OIB 30974351437, Valdebečki put 77 D,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RUN &amp; FUN j.d.o.o. PULA</item>
    </izvorni_sadrzaj>
    <derivirana_varijabla naziv="DomainObject.Predmet.SudioniciListNaziv_1">
      <item>FINANCIJSKA AGENCIJA, RC RIJEKA, PODRUŽNICA PULA, PULA</item>
      <item>RUN &amp; FUN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RUN &amp; FUN j.d.o.o. PULA, OIB 30974351437, Valdebečki put 77 D,52100 Pula</item>
    </izvorni_sadrzaj>
    <derivirana_varijabla naziv="DomainObject.Predmet.SudioniciListAdressOIB_1">
      <item>FINANCIJSKA AGENCIJA, RC RIJEKA, PODRUŽNICA PULA, PULA, OIB 85821130368, Giardini 5,52100 Pula</item>
      <item>RUN &amp; FUN j.d.o.o. PULA, OIB 30974351437, Valdebečki put 77 D,52100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30974351437</item>
    </izvorni_sadrzaj>
    <derivirana_varijabla naziv="DomainObject.Predmet.SudioniciListNazivOIB_1">
      <item>, OIB 85821130368</item>
      <item>, OIB 30974351437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805</properties:Words>
  <properties:Characters>4098</properties:Characters>
  <properties:Lines>94</properties:Lines>
  <properties:Paragraphs>33</properties:Paragraphs>
  <properties:TotalTime>2</properties:TotalTime>
  <properties:ScaleCrop>false</properties:ScaleCrop>
  <properties:LinksUpToDate>false</properties:LinksUpToDate>
  <properties:CharactersWithSpaces>4920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2017-10-26T07:42:00Z</dcterms:created>
  <dc:creator>Morena Brajuha</dc:creator>
  <dc:description/>
  <cp:keywords/>
  <cp:lastModifiedBy>Hani Udovičić</cp:lastModifiedBy>
  <cp:lastPrinted>2017-10-31T09:30:00Z</cp:lastPrinted>
  <dcterms:modified xmlns:xsi="http://www.w3.org/2001/XMLSchema-instance" xsi:type="dcterms:W3CDTF">2017-10-31T09:30:00Z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