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bcea" w14:paraId="06fbcea" w:rsidRDefault="00281502" w:rsidR="00281502" w:rsidRPr="00A11B97">
      <w:pPr>
        <w15:collapsed w:val="false"/>
      </w:pPr>
      <w:bookmarkStart w:name="_GoBack" w:id="0"/>
      <w:bookmarkEnd w:id="0"/>
    </w:p>
    <w:p w:rsidRDefault="00511649" w:rsidR="00511649" w:rsidRPr="00A11B97"/>
    <w:p w:rsidRDefault="00511649" w:rsidR="00511649" w:rsidRPr="00A11B97"/>
    <w:p w:rsidRDefault="00281502" w:rsidR="00281502" w:rsidRPr="00A11B97">
      <w:pPr>
        <w:rPr>
          <w:bCs/>
        </w:rPr>
      </w:pPr>
      <w:r w:rsidRPr="00A11B97">
        <w:rPr>
          <w:bCs/>
        </w:rPr>
        <w:t>REPUBLIKA HRVATSKA</w:t>
      </w:r>
      <w:r w:rsidRPr="00A11B97">
        <w:rPr>
          <w:bCs/>
        </w:rPr>
        <w:tab/>
      </w:r>
      <w:r w:rsidRPr="00A11B97">
        <w:rPr>
          <w:bCs/>
        </w:rPr>
        <w:tab/>
      </w:r>
      <w:r w:rsidRPr="00A11B97">
        <w:rPr>
          <w:bCs/>
        </w:rPr>
        <w:tab/>
      </w:r>
      <w:r w:rsidR="00511649" w:rsidRPr="00A11B97">
        <w:rPr>
          <w:bCs/>
        </w:rPr>
        <w:tab/>
      </w:r>
    </w:p>
    <w:p w:rsidRDefault="00281502" w:rsidR="00281502" w:rsidRPr="00A11B97">
      <w:pPr>
        <w:rPr>
          <w:bCs/>
        </w:rPr>
      </w:pPr>
      <w:r w:rsidRPr="00A11B97">
        <w:rPr>
          <w:bCs/>
        </w:rPr>
        <w:t>TRGOVAČKI SUD U ZADRU</w:t>
      </w:r>
    </w:p>
    <w:p w:rsidRDefault="005C4636" w:rsidR="00281502" w:rsidRPr="00A11B97">
      <w:r w:rsidRPr="00A11B97">
        <w:t>Dr. Franje Tuđmana 35</w:t>
      </w:r>
    </w:p>
    <w:p w:rsidRDefault="005C4636" w:rsidP="005C4636" w:rsidR="005C4636" w:rsidRPr="00A11B97"/>
    <w:p w:rsidRDefault="005C4636" w:rsidP="005C4636" w:rsidR="005C4636" w:rsidRPr="00A11B97">
      <w:pPr>
        <w:jc w:val="center"/>
        <w:rPr>
          <w:bCs/>
        </w:rPr>
      </w:pPr>
      <w:r w:rsidRPr="00A11B97">
        <w:rPr>
          <w:bCs/>
        </w:rPr>
        <w:t>R E P U B L I K A  H R V A T S K A</w:t>
      </w:r>
    </w:p>
    <w:p w:rsidRDefault="005C4636" w:rsidP="005C4636" w:rsidR="005C4636" w:rsidRPr="00A11B97">
      <w:pPr>
        <w:jc w:val="center"/>
        <w:rPr>
          <w:bCs/>
        </w:rPr>
      </w:pPr>
    </w:p>
    <w:p w:rsidRDefault="005C4636" w:rsidP="005C4636" w:rsidR="005C4636" w:rsidRPr="00A11B97">
      <w:pPr>
        <w:jc w:val="center"/>
        <w:rPr>
          <w:bCs/>
        </w:rPr>
      </w:pPr>
      <w:r w:rsidRPr="00A11B97">
        <w:rPr>
          <w:bCs/>
        </w:rPr>
        <w:t xml:space="preserve">Z A K LJ U Č A K </w:t>
      </w:r>
    </w:p>
    <w:p w:rsidRDefault="00082FAA" w:rsidP="00082FAA" w:rsidR="00082FAA" w:rsidRPr="00A11B97"/>
    <w:p w:rsidRDefault="007B6596" w:rsidP="00F146AE" w:rsidR="00BD4248">
      <w:pPr>
        <w:ind w:firstLine="708"/>
        <w:jc w:val="both"/>
      </w:pPr>
      <w:r w:rsidRPr="00A11B97">
        <w:t>Trgovački sud u Zadru, po sutkinji Ani Markač u stečajnom postupku nad stečajnim dužnikom CALIGA d.o.o. u stečaju, Zadar, Ulica Pos. spec. policije Zadar 8, OIB:15074953080, kojeg zastupa stečajni uprav</w:t>
      </w:r>
      <w:r w:rsidR="00A11B97">
        <w:t xml:space="preserve">itelj Edvin Šimunom iz Zadra, 13. srpnja </w:t>
      </w:r>
      <w:r w:rsidRPr="00A11B97">
        <w:t>2018</w:t>
      </w:r>
      <w:r w:rsidR="00A11B97">
        <w:t>.</w:t>
      </w:r>
    </w:p>
    <w:p w:rsidRDefault="00A11B97" w:rsidP="00F146AE" w:rsidR="00A11B97" w:rsidRPr="00A11B97">
      <w:pPr>
        <w:ind w:firstLine="708"/>
        <w:jc w:val="both"/>
      </w:pPr>
    </w:p>
    <w:p w:rsidRDefault="005C4636" w:rsidP="005C4636" w:rsidR="005C4636" w:rsidRPr="00A11B97">
      <w:pPr>
        <w:jc w:val="center"/>
      </w:pPr>
      <w:r w:rsidRPr="00A11B97">
        <w:t xml:space="preserve">z a k lj u č i o   j e </w:t>
      </w:r>
    </w:p>
    <w:p w:rsidRDefault="00801E4C" w:rsidP="00F43F58" w:rsidR="00801E4C" w:rsidRPr="00A11B97">
      <w:pPr>
        <w:jc w:val="center"/>
      </w:pPr>
    </w:p>
    <w:p w:rsidRDefault="00A11B97" w:rsidP="00A11B97" w:rsidR="00A11B97">
      <w:pPr>
        <w:jc w:val="both"/>
      </w:pPr>
      <w:r>
        <w:t>I.</w:t>
      </w:r>
      <w:r>
        <w:tab/>
      </w:r>
      <w:r w:rsidR="00212693" w:rsidRPr="00A11B97">
        <w:t xml:space="preserve">Nekretnine </w:t>
      </w:r>
      <w:r w:rsidR="00C000EF" w:rsidRPr="00A11B97">
        <w:t xml:space="preserve">u vlasništvu </w:t>
      </w:r>
      <w:r w:rsidR="00801E4C" w:rsidRPr="00A11B97">
        <w:t>stečajnog dužnika</w:t>
      </w:r>
      <w:r w:rsidR="001A6C65" w:rsidRPr="00A11B97">
        <w:t xml:space="preserve"> </w:t>
      </w:r>
      <w:r w:rsidRPr="00A11B97">
        <w:t>CALIGA d.o.o. u stečaju, Zadar, Ulica Pos. spec. policije Zadar 8, OIB:15074953080</w:t>
      </w:r>
      <w:r>
        <w:t>, upisane u zemljišnoj knjizi Općinskog suda u Zadru u zk.ul.13234 k.o. Zadar:</w:t>
      </w:r>
    </w:p>
    <w:p w:rsidRDefault="00A11B97" w:rsidP="00A11B97" w:rsidR="00A11B97">
      <w:pPr>
        <w:jc w:val="both"/>
      </w:pPr>
    </w:p>
    <w:p w:rsidRDefault="00A11B97" w:rsidP="00A11B97" w:rsidR="00A11B97">
      <w:pPr>
        <w:jc w:val="both"/>
      </w:pPr>
      <w:r>
        <w:t>-</w:t>
      </w:r>
      <w:r>
        <w:tab/>
        <w:t>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83,47 m2, u elaboratu neobojano;</w:t>
      </w:r>
    </w:p>
    <w:p w:rsidRDefault="00A11B97" w:rsidP="00A11B97" w:rsidR="00A11B97">
      <w:pPr>
        <w:jc w:val="both"/>
      </w:pPr>
      <w:r>
        <w:t>-</w:t>
      </w:r>
      <w:r>
        <w:tab/>
        <w:t xml:space="preserve"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neobojano, </w:t>
      </w:r>
    </w:p>
    <w:p w:rsidRDefault="00A11B97" w:rsidP="00A11B97" w:rsidR="00FE604C" w:rsidRPr="00A11B97">
      <w:pPr>
        <w:jc w:val="both"/>
      </w:pPr>
      <w:r>
        <w:t xml:space="preserve">predaju se u posjed </w:t>
      </w:r>
      <w:r w:rsidRPr="00C53BC7">
        <w:t xml:space="preserve">kupcu </w:t>
      </w:r>
      <w:r>
        <w:t>EOS NEKRETNINE d.o.o., Zagreb, Horvatova 82, OIB:31075247773</w:t>
      </w:r>
      <w:r w:rsidR="00406172">
        <w:t>.</w:t>
      </w:r>
    </w:p>
    <w:p w:rsidRDefault="00214EAC" w:rsidP="00BA0B91" w:rsidR="00214EAC" w:rsidRPr="00A11B97">
      <w:pPr>
        <w:jc w:val="both"/>
      </w:pPr>
    </w:p>
    <w:p w:rsidRDefault="001E5BC2" w:rsidP="00214EAC" w:rsidR="00214EAC" w:rsidRPr="00A11B97">
      <w:pPr>
        <w:jc w:val="both"/>
      </w:pPr>
      <w:r w:rsidRPr="00A11B97">
        <w:t>II</w:t>
      </w:r>
      <w:r w:rsidR="00214EAC" w:rsidRPr="00A11B97">
        <w:t>.</w:t>
      </w:r>
      <w:r w:rsidR="00214EAC" w:rsidRPr="00A11B97">
        <w:tab/>
        <w:t xml:space="preserve"> Nalaže se Općinskom sudu u </w:t>
      </w:r>
      <w:r w:rsidR="00A11B97">
        <w:t>Zadru, Zemljišnoknjižnom odjelu</w:t>
      </w:r>
      <w:r w:rsidR="00FE604C" w:rsidRPr="00A11B97">
        <w:t xml:space="preserve"> </w:t>
      </w:r>
      <w:r w:rsidR="00214EAC" w:rsidRPr="00A11B97">
        <w:t>da se u zemljišnu knjigu upiše u korist</w:t>
      </w:r>
      <w:r w:rsidR="001A6C65" w:rsidRPr="00A11B97">
        <w:t xml:space="preserve"> </w:t>
      </w:r>
      <w:r w:rsidR="00A11B97">
        <w:t xml:space="preserve">EOS NEKRETNINE d.o.o., Zagreb, Horvatova 82, OIB:31075247773, </w:t>
      </w:r>
      <w:r w:rsidR="00A900DF" w:rsidRPr="00A11B97">
        <w:t xml:space="preserve">pravo vlasništva </w:t>
      </w:r>
      <w:r w:rsidR="00214EAC" w:rsidRPr="00A11B97">
        <w:t xml:space="preserve">na dosuđenim mu nekretninama </w:t>
      </w:r>
      <w:r w:rsidR="001A6C65" w:rsidRPr="00A11B97">
        <w:t>iz točke I.</w:t>
      </w:r>
      <w:r w:rsidR="00214EAC" w:rsidRPr="00A11B97">
        <w:t xml:space="preserve"> izreke ovog zaključka.</w:t>
      </w:r>
    </w:p>
    <w:p w:rsidRDefault="00C000EF" w:rsidP="00BA0B91" w:rsidR="00C000EF" w:rsidRPr="00A11B97">
      <w:pPr>
        <w:jc w:val="both"/>
      </w:pPr>
    </w:p>
    <w:p w:rsidRDefault="001A6C65" w:rsidP="003E11D9" w:rsidR="003E11D9">
      <w:pPr>
        <w:jc w:val="both"/>
      </w:pPr>
      <w:r w:rsidRPr="00A11B97">
        <w:t>III</w:t>
      </w:r>
      <w:r w:rsidR="001E5BC2" w:rsidRPr="00A11B97">
        <w:t>.</w:t>
      </w:r>
      <w:r w:rsidR="001E5BC2" w:rsidRPr="00A11B97">
        <w:tab/>
      </w:r>
      <w:r w:rsidR="003E11D9">
        <w:t>Nalaže se Zemljišnoknjižnom odjelu Općinskog suda u Zadru, da u zemljišnim knjigama za k.o. Zadar, zk.ul. 13234 izvrši brisanje svih razlučnih prava i ostalih tereta sa nekretnina:</w:t>
      </w:r>
    </w:p>
    <w:p w:rsidRDefault="005E4885" w:rsidP="005E4885" w:rsidR="005E4885">
      <w:pPr>
        <w:jc w:val="both"/>
      </w:pPr>
      <w:r>
        <w:t>-</w:t>
      </w:r>
      <w:r>
        <w:tab/>
        <w:t xml:space="preserve">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</w:t>
      </w:r>
      <w:r w:rsidR="00A900DF">
        <w:t>83,47 m2, u elaboratu neobojano,</w:t>
      </w:r>
    </w:p>
    <w:p w:rsidRDefault="00A900DF" w:rsidP="005E4885" w:rsidR="00A900DF">
      <w:pPr>
        <w:jc w:val="both"/>
      </w:pPr>
      <w:r>
        <w:t>- upisanih pod brojem Z-</w:t>
      </w:r>
      <w:r w:rsidR="00B5299C">
        <w:t>11918/2016, Z-6738/2017,</w:t>
      </w:r>
      <w:r>
        <w:t xml:space="preserve"> Z-7180/06</w:t>
      </w:r>
      <w:r w:rsidR="00B5299C">
        <w:t xml:space="preserve"> i Z-6546/2018</w:t>
      </w:r>
    </w:p>
    <w:p w:rsidRDefault="005E4885" w:rsidP="005E4885" w:rsidR="002E5339">
      <w:pPr>
        <w:jc w:val="both"/>
      </w:pPr>
      <w:r>
        <w:lastRenderedPageBreak/>
        <w:t>-</w:t>
      </w:r>
      <w:r>
        <w:tab/>
        <w:t xml:space="preserve"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neobojano,  </w:t>
      </w:r>
    </w:p>
    <w:p w:rsidRDefault="00A900DF" w:rsidP="00B5299C" w:rsidR="00B5299C">
      <w:pPr>
        <w:jc w:val="both"/>
      </w:pPr>
      <w:r>
        <w:t xml:space="preserve">- </w:t>
      </w:r>
      <w:r w:rsidR="003E11D9">
        <w:t>upisanih pod brojem Z-</w:t>
      </w:r>
      <w:r w:rsidR="00B5299C">
        <w:t xml:space="preserve">11918/2016, Z-6738/2017, </w:t>
      </w:r>
      <w:r w:rsidR="005E4885">
        <w:t>Z-7180/06</w:t>
      </w:r>
      <w:r w:rsidR="00B5299C">
        <w:t xml:space="preserve"> i Z-6546/2018.</w:t>
      </w:r>
    </w:p>
    <w:p w:rsidRDefault="002E5339" w:rsidP="005E4885" w:rsidR="005E4885">
      <w:pPr>
        <w:jc w:val="both"/>
      </w:pPr>
      <w:r>
        <w:t>.</w:t>
      </w:r>
    </w:p>
    <w:p w:rsidRDefault="001A6C65" w:rsidP="00BA0B91" w:rsidR="001A6C65" w:rsidRPr="00A11B97">
      <w:pPr>
        <w:jc w:val="both"/>
      </w:pPr>
    </w:p>
    <w:p w:rsidRDefault="00801E4C" w:rsidP="00801E4C" w:rsidR="00801E4C" w:rsidRPr="00A11B97">
      <w:pPr>
        <w:jc w:val="center"/>
      </w:pPr>
      <w:r w:rsidRPr="00A11B97">
        <w:t>Obrazloženje</w:t>
      </w:r>
    </w:p>
    <w:p w:rsidRDefault="00214EAC" w:rsidP="00214EAC" w:rsidR="00214EAC" w:rsidRPr="00A11B97">
      <w:pPr>
        <w:jc w:val="both"/>
      </w:pPr>
    </w:p>
    <w:p w:rsidRDefault="00214EAC" w:rsidP="002E5339" w:rsidR="00214EAC" w:rsidRPr="00A11B97">
      <w:pPr>
        <w:ind w:firstLine="708"/>
        <w:jc w:val="both"/>
      </w:pPr>
      <w:r w:rsidRPr="00A11B97">
        <w:t xml:space="preserve">Rješenjem ovog suda od </w:t>
      </w:r>
      <w:r w:rsidR="00EA0010">
        <w:t xml:space="preserve">11. lipnja 2018. </w:t>
      </w:r>
      <w:r w:rsidRPr="00A11B97">
        <w:t>pod poslovnim brojem St-</w:t>
      </w:r>
      <w:r w:rsidR="00EA0010">
        <w:t xml:space="preserve">742/2016-90, </w:t>
      </w:r>
      <w:r w:rsidR="001A6C65" w:rsidRPr="00A11B97">
        <w:rPr>
          <w:rFonts w:eastAsia="Arial Unicode MS"/>
        </w:rPr>
        <w:t>kupcu</w:t>
      </w:r>
      <w:r w:rsidR="00406172" w:rsidRPr="00406172">
        <w:t xml:space="preserve"> </w:t>
      </w:r>
      <w:r w:rsidR="00406172">
        <w:t>EOS NEKRETNINE d.o.o., Zagreb, Horvatova 82, OIB:31075247773</w:t>
      </w:r>
      <w:r w:rsidR="001A6C65" w:rsidRPr="00A11B97">
        <w:t xml:space="preserve">, </w:t>
      </w:r>
      <w:r w:rsidRPr="00A11B97">
        <w:t>dosuđene su nekretnine iz točke I.</w:t>
      </w:r>
      <w:r w:rsidR="001A6C65" w:rsidRPr="00A11B97">
        <w:t xml:space="preserve"> </w:t>
      </w:r>
      <w:r w:rsidR="001E5BC2" w:rsidRPr="00A11B97">
        <w:t xml:space="preserve">izreke </w:t>
      </w:r>
      <w:r w:rsidRPr="00A11B97">
        <w:t xml:space="preserve">ovog zaključka. </w:t>
      </w:r>
    </w:p>
    <w:p w:rsidRDefault="00214EAC" w:rsidP="005A25A5" w:rsidR="00801E4C" w:rsidRPr="00A11B97">
      <w:pPr>
        <w:ind w:firstLine="708"/>
        <w:jc w:val="both"/>
      </w:pPr>
      <w:r w:rsidRPr="00A11B97">
        <w:t xml:space="preserve">Kako je rješenje o dosudi </w:t>
      </w:r>
      <w:r w:rsidR="001A6C65" w:rsidRPr="00A11B97">
        <w:t>poslovni broj St-</w:t>
      </w:r>
      <w:r w:rsidR="00406172">
        <w:t xml:space="preserve">742/2016-90 od 11. lipnja 2018. postalo </w:t>
      </w:r>
      <w:r w:rsidRPr="00A11B97">
        <w:t xml:space="preserve"> pravomoćno</w:t>
      </w:r>
      <w:r w:rsidR="007538F9" w:rsidRPr="00A11B97">
        <w:t xml:space="preserve"> </w:t>
      </w:r>
      <w:r w:rsidR="00406172">
        <w:t xml:space="preserve">28. lipnja 2018., kao i rješenje poslovni broj St-742/2016-91 od 12. lipnja 2018. kojim je ispravljeno rješenje poslovni broj </w:t>
      </w:r>
      <w:r w:rsidR="00406172" w:rsidRPr="00A11B97">
        <w:t>St-</w:t>
      </w:r>
      <w:r w:rsidR="00406172">
        <w:t>742/2016-90 od 11. lipnja 2018</w:t>
      </w:r>
      <w:r w:rsidR="00FE604C" w:rsidRPr="00A11B97">
        <w:t>.</w:t>
      </w:r>
      <w:r w:rsidRPr="00A11B97">
        <w:t xml:space="preserve">, a iz </w:t>
      </w:r>
      <w:r w:rsidR="001A6C65" w:rsidRPr="00A11B97">
        <w:t xml:space="preserve">obavijesti </w:t>
      </w:r>
      <w:r w:rsidRPr="00A11B97">
        <w:t xml:space="preserve">Financijske agencije od </w:t>
      </w:r>
      <w:r w:rsidR="00406172">
        <w:t xml:space="preserve">9. srpnja 2018.,  dostavljene sudu 10. srpnja </w:t>
      </w:r>
      <w:r w:rsidR="00FE604C" w:rsidRPr="00A11B97">
        <w:t xml:space="preserve">2018. </w:t>
      </w:r>
      <w:r w:rsidRPr="00A11B97">
        <w:t xml:space="preserve">proizlazi da je kupac uplatio ostatak kupovnine to je, u skladu sa odredbama čl. 108. Ovršnog zakona (Narodne novine 112/12, 25/13, 93/14, 55/16 i 73/17) valjalo odlučiti kao u izreci ovog zaključka.  </w:t>
      </w:r>
    </w:p>
    <w:p w:rsidRDefault="00801E4C" w:rsidP="00801E4C" w:rsidR="00801E4C" w:rsidRPr="00A11B97">
      <w:pPr>
        <w:jc w:val="center"/>
      </w:pPr>
      <w:r w:rsidRPr="00A11B97">
        <w:t xml:space="preserve"> </w:t>
      </w:r>
      <w:r w:rsidR="00F60F92" w:rsidRPr="00A11B97">
        <w:t xml:space="preserve">Zadru </w:t>
      </w:r>
      <w:r w:rsidR="001A6C65" w:rsidRPr="00A11B97">
        <w:t>1</w:t>
      </w:r>
      <w:r w:rsidR="00A11B97">
        <w:t xml:space="preserve">3. srpnja 2018. </w:t>
      </w:r>
    </w:p>
    <w:p w:rsidRDefault="00946A49" w:rsidP="002B0DA1" w:rsidR="002B0DA1">
      <w:r w:rsidRPr="00A11B97">
        <w:tab/>
      </w:r>
      <w:r w:rsidRPr="00A11B97">
        <w:tab/>
      </w:r>
      <w:r w:rsidRPr="00A11B97">
        <w:tab/>
      </w:r>
    </w:p>
    <w:p w:rsidRDefault="002B0DA1" w:rsidP="002B0DA1" w:rsidR="002B0DA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2B0DA1" w:rsidP="002B0DA1" w:rsidR="002B0DA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2B0DA1" w:rsidP="002B0DA1" w:rsidR="002B0DA1"/>
    <w:p w:rsidRDefault="002B0DA1" w:rsidP="002B0DA1" w:rsidR="002B0DA1" w:rsidRPr="00A11B97">
      <w:pPr>
        <w:jc w:val="center"/>
      </w:pPr>
    </w:p>
    <w:p w:rsidRDefault="00E45D88" w:rsidP="002B0DA1" w:rsidR="00E45D88" w:rsidRPr="00A11B97"/>
    <w:p w:rsidRDefault="002B0DA1" w:rsidP="007538F9" w:rsidR="002B0DA1"/>
    <w:p w:rsidRDefault="00801E4C" w:rsidP="007538F9" w:rsidR="00801E4C" w:rsidRPr="00A11B97">
      <w:r w:rsidRPr="00A11B97">
        <w:t>UPUTA O PRAVNOM LIJEKU</w:t>
      </w:r>
    </w:p>
    <w:p w:rsidRDefault="00801E4C" w:rsidP="00801E4C" w:rsidR="00801E4C" w:rsidRPr="00A11B97">
      <w:pPr>
        <w:jc w:val="both"/>
      </w:pPr>
      <w:r w:rsidRPr="00A11B97">
        <w:t>Protiv ovog</w:t>
      </w:r>
      <w:r w:rsidR="00577741" w:rsidRPr="00A11B97">
        <w:t xml:space="preserve"> zaključka nije dopuštena žalba (čl. 19. st. 7. Stečajnog zakona).</w:t>
      </w:r>
    </w:p>
    <w:p w:rsidRDefault="00577741" w:rsidP="00801E4C" w:rsidR="00577741" w:rsidRPr="00A11B97">
      <w:pPr>
        <w:jc w:val="both"/>
      </w:pPr>
    </w:p>
    <w:sectPr w:rsidSect="004A4A2C" w:rsidR="00577741" w:rsidRPr="00A11B97">
      <w:headerReference w:type="default" r:id="rId10"/>
      <w:footerReference w:type="default" r:id="rId11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14E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</w:t>
    </w:r>
    <w:r w:rsidR="00B5299C">
      <w:rPr>
        <w:sz w:val="22"/>
        <w:szCs w:val="22"/>
      </w:rPr>
      <w:t xml:space="preserve">ovni broj: </w:t>
    </w:r>
    <w:r w:rsidRPr="004A4A2C">
      <w:rPr>
        <w:sz w:val="22"/>
        <w:szCs w:val="22"/>
      </w:rPr>
      <w:t>2 St-</w:t>
    </w:r>
    <w:r w:rsidR="007B6596">
      <w:rPr>
        <w:sz w:val="22"/>
        <w:szCs w:val="22"/>
      </w:rPr>
      <w:t>742 /</w:t>
    </w:r>
    <w:r w:rsidR="00B5299C">
      <w:rPr>
        <w:sz w:val="22"/>
        <w:szCs w:val="22"/>
      </w:rPr>
      <w:t>2016-104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9F75B71"/>
    <w:multiLevelType w:val="hybridMultilevel"/>
    <w:tmpl w:val="7E46DEE2"/>
    <w:lvl w:tplc="D4A2FC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E2B91"/>
    <w:rsid w:val="00105933"/>
    <w:rsid w:val="00131C1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0DA1"/>
    <w:rsid w:val="002B4547"/>
    <w:rsid w:val="002D0398"/>
    <w:rsid w:val="002D4FAA"/>
    <w:rsid w:val="002E5339"/>
    <w:rsid w:val="002E60A3"/>
    <w:rsid w:val="0030567E"/>
    <w:rsid w:val="003214BC"/>
    <w:rsid w:val="00387627"/>
    <w:rsid w:val="00394897"/>
    <w:rsid w:val="003B11E4"/>
    <w:rsid w:val="003E11D9"/>
    <w:rsid w:val="00406172"/>
    <w:rsid w:val="00467CF4"/>
    <w:rsid w:val="004A4A2C"/>
    <w:rsid w:val="004C23AC"/>
    <w:rsid w:val="00502AA8"/>
    <w:rsid w:val="00511649"/>
    <w:rsid w:val="00525920"/>
    <w:rsid w:val="00577741"/>
    <w:rsid w:val="005A25A5"/>
    <w:rsid w:val="005C4636"/>
    <w:rsid w:val="005E4885"/>
    <w:rsid w:val="00607AFB"/>
    <w:rsid w:val="006B1EE7"/>
    <w:rsid w:val="007538F9"/>
    <w:rsid w:val="007622A7"/>
    <w:rsid w:val="007868A9"/>
    <w:rsid w:val="007971FC"/>
    <w:rsid w:val="007B6596"/>
    <w:rsid w:val="007C524E"/>
    <w:rsid w:val="00801998"/>
    <w:rsid w:val="00801E4C"/>
    <w:rsid w:val="008977C4"/>
    <w:rsid w:val="008C0B0A"/>
    <w:rsid w:val="008E0DE8"/>
    <w:rsid w:val="008F6302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11B97"/>
    <w:rsid w:val="00A241EB"/>
    <w:rsid w:val="00A319B3"/>
    <w:rsid w:val="00A31AF7"/>
    <w:rsid w:val="00A52447"/>
    <w:rsid w:val="00A900DF"/>
    <w:rsid w:val="00AE0A12"/>
    <w:rsid w:val="00AF6068"/>
    <w:rsid w:val="00B355AE"/>
    <w:rsid w:val="00B5299C"/>
    <w:rsid w:val="00BA0B91"/>
    <w:rsid w:val="00BA5A9C"/>
    <w:rsid w:val="00BD4248"/>
    <w:rsid w:val="00BE1412"/>
    <w:rsid w:val="00BF1ADF"/>
    <w:rsid w:val="00C000EF"/>
    <w:rsid w:val="00C43370"/>
    <w:rsid w:val="00C4414E"/>
    <w:rsid w:val="00C72B31"/>
    <w:rsid w:val="00CA7947"/>
    <w:rsid w:val="00CE25B5"/>
    <w:rsid w:val="00D062DF"/>
    <w:rsid w:val="00D319BE"/>
    <w:rsid w:val="00D42FEC"/>
    <w:rsid w:val="00E02717"/>
    <w:rsid w:val="00E45D88"/>
    <w:rsid w:val="00E5399A"/>
    <w:rsid w:val="00E76DE1"/>
    <w:rsid w:val="00E835BE"/>
    <w:rsid w:val="00E8758E"/>
    <w:rsid w:val="00EA0010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F6902-0E63-4736-AAEA-EF597EBE6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3454</properties:Characters>
  <properties:Lines>82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2018-07-12T11:37:00Z</dcterms:created>
  <dc:creator>Administrator</dc:creator>
  <cp:lastModifiedBy>Merlina Klišmanić</cp:lastModifiedBy>
  <cp:lastPrinted>2018-07-12T12:24:00Z</cp:lastPrinted>
  <dcterms:modified xmlns:xsi="http://www.w3.org/2001/XMLSchema-instance" xsi:type="dcterms:W3CDTF">2018-07-13T08:23:00Z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(St-742-16 -zaključak o predaji u posjed. 12.7..2018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