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97333" w14:paraId="fc97333" w:rsidRDefault="001C408D" w:rsidP="00BC0A9E" w:rsidR="00BC0A9E" w:rsidRPr="009035EF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57728" simplePos="false" distR="114300" distL="114300" distB="0" distT="0">
            <wp:simplePos y="0" x="0"/>
            <wp:positionH relativeFrom="column">
              <wp:posOffset>1096010</wp:posOffset>
            </wp:positionH>
            <wp:positionV relativeFrom="paragraph">
              <wp:posOffset>81915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Picture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06A9F" w:rsidRPr="009035EF">
        <w:rPr>
          <w:rFonts w:hAnsi="Times New Roman" w:ascii="Times New Roman"/>
          <w:sz w:val="24"/>
          <w:szCs w:val="24"/>
        </w:rPr>
        <w:tab/>
      </w:r>
      <w:r w:rsidR="00106A9F" w:rsidRPr="009035EF">
        <w:rPr>
          <w:rFonts w:hAnsi="Times New Roman" w:ascii="Times New Roman"/>
          <w:sz w:val="24"/>
          <w:szCs w:val="24"/>
        </w:rPr>
        <w:tab/>
      </w:r>
      <w:r w:rsidR="00106A9F" w:rsidRPr="009035EF">
        <w:rPr>
          <w:rFonts w:hAnsi="Times New Roman" w:ascii="Times New Roman"/>
          <w:sz w:val="24"/>
          <w:szCs w:val="24"/>
        </w:rPr>
        <w:tab/>
      </w:r>
      <w:r w:rsidR="00106A9F" w:rsidRPr="009035EF">
        <w:rPr>
          <w:rFonts w:hAnsi="Times New Roman" w:ascii="Times New Roman"/>
          <w:sz w:val="24"/>
          <w:szCs w:val="24"/>
        </w:rPr>
        <w:tab/>
      </w:r>
      <w:r w:rsidR="00106A9F" w:rsidRPr="009035EF">
        <w:rPr>
          <w:rFonts w:hAnsi="Times New Roman" w:ascii="Times New Roman"/>
          <w:sz w:val="24"/>
          <w:szCs w:val="24"/>
        </w:rPr>
        <w:tab/>
      </w:r>
      <w:r w:rsidR="00106A9F" w:rsidRPr="009035EF">
        <w:rPr>
          <w:rFonts w:hAnsi="Times New Roman" w:ascii="Times New Roman"/>
          <w:sz w:val="24"/>
          <w:szCs w:val="24"/>
        </w:rPr>
        <w:tab/>
      </w:r>
      <w:r w:rsidR="00106A9F" w:rsidRPr="009035EF">
        <w:rPr>
          <w:rFonts w:hAnsi="Times New Roman" w:ascii="Times New Roman"/>
          <w:sz w:val="24"/>
          <w:szCs w:val="24"/>
        </w:rPr>
        <w:tab/>
      </w:r>
      <w:r w:rsidR="00106A9F" w:rsidRPr="009035EF">
        <w:rPr>
          <w:rFonts w:hAnsi="Times New Roman" w:ascii="Times New Roman"/>
          <w:sz w:val="24"/>
          <w:szCs w:val="24"/>
        </w:rPr>
        <w:tab/>
      </w:r>
      <w:r w:rsidR="001A61C6" w:rsidRPr="009035EF">
        <w:rPr>
          <w:rFonts w:hAnsi="Times New Roman" w:ascii="Times New Roman"/>
          <w:sz w:val="24"/>
          <w:szCs w:val="24"/>
        </w:rPr>
        <w:t xml:space="preserve">            </w:t>
      </w:r>
    </w:p>
    <w:p w:rsidRDefault="00106A9F" w:rsidR="00106A9F" w:rsidRPr="009035EF">
      <w:pPr>
        <w:rPr>
          <w:rFonts w:hAnsi="Times New Roman" w:ascii="Times New Roman"/>
          <w:sz w:val="24"/>
          <w:szCs w:val="24"/>
        </w:rPr>
      </w:pPr>
    </w:p>
    <w:p w:rsidRDefault="002414D6" w:rsidP="00045D83" w:rsidR="002414D6" w:rsidRPr="009035EF">
      <w:pPr>
        <w:ind w:firstLine="720"/>
        <w:rPr>
          <w:rFonts w:hAnsi="Times New Roman" w:ascii="Times New Roman"/>
          <w:b/>
          <w:sz w:val="24"/>
          <w:szCs w:val="24"/>
        </w:rPr>
      </w:pPr>
    </w:p>
    <w:p w:rsidRDefault="002414D6" w:rsidP="00045D83" w:rsidR="002414D6" w:rsidRPr="009035EF">
      <w:pPr>
        <w:ind w:firstLine="720"/>
        <w:rPr>
          <w:rFonts w:hAnsi="Times New Roman" w:ascii="Times New Roman"/>
          <w:b/>
          <w:sz w:val="24"/>
          <w:szCs w:val="24"/>
        </w:rPr>
      </w:pPr>
    </w:p>
    <w:p w:rsidRDefault="002414D6" w:rsidP="00045D83" w:rsidR="002414D6" w:rsidRPr="009035EF">
      <w:pPr>
        <w:ind w:firstLine="720"/>
        <w:rPr>
          <w:rFonts w:hAnsi="Times New Roman" w:ascii="Times New Roman"/>
          <w:b/>
          <w:sz w:val="24"/>
          <w:szCs w:val="24"/>
        </w:rPr>
      </w:pPr>
    </w:p>
    <w:p w:rsidRDefault="00106A9F" w:rsidP="00045D83" w:rsidR="00106A9F" w:rsidRPr="009035EF">
      <w:pPr>
        <w:ind w:firstLine="720"/>
        <w:rPr>
          <w:rFonts w:hAnsi="Times New Roman" w:ascii="Times New Roman"/>
          <w:sz w:val="24"/>
          <w:szCs w:val="24"/>
        </w:rPr>
      </w:pPr>
      <w:r w:rsidRPr="009035EF">
        <w:rPr>
          <w:rFonts w:hAnsi="Times New Roman" w:ascii="Times New Roman"/>
          <w:sz w:val="24"/>
          <w:szCs w:val="24"/>
        </w:rPr>
        <w:t>REPUBLIKA HRVATSKA</w:t>
      </w:r>
    </w:p>
    <w:p w:rsidRDefault="00045D83" w:rsidP="00045D83" w:rsidR="00106A9F" w:rsidRPr="009035EF">
      <w:pPr>
        <w:rPr>
          <w:rFonts w:hAnsi="Times New Roman" w:ascii="Times New Roman"/>
          <w:sz w:val="24"/>
          <w:szCs w:val="24"/>
        </w:rPr>
      </w:pPr>
      <w:r w:rsidRPr="009035EF">
        <w:rPr>
          <w:rFonts w:hAnsi="Times New Roman" w:ascii="Times New Roman"/>
          <w:sz w:val="24"/>
          <w:szCs w:val="24"/>
        </w:rPr>
        <w:t xml:space="preserve">     </w:t>
      </w:r>
      <w:r w:rsidR="00106A9F" w:rsidRPr="009035EF">
        <w:rPr>
          <w:rFonts w:hAnsi="Times New Roman" w:ascii="Times New Roman"/>
          <w:sz w:val="24"/>
          <w:szCs w:val="24"/>
        </w:rPr>
        <w:t>TRGOVAČKI SUD U VARAŽDINU</w:t>
      </w:r>
    </w:p>
    <w:p w:rsidRDefault="00045D83" w:rsidP="00045D83" w:rsidR="00106A9F" w:rsidRPr="009035EF">
      <w:pPr>
        <w:rPr>
          <w:rFonts w:hAnsi="Times New Roman" w:ascii="Times New Roman"/>
          <w:sz w:val="24"/>
          <w:szCs w:val="24"/>
        </w:rPr>
      </w:pPr>
      <w:r w:rsidRPr="009035EF">
        <w:rPr>
          <w:rFonts w:hAnsi="Times New Roman" w:ascii="Times New Roman"/>
          <w:sz w:val="24"/>
          <w:szCs w:val="24"/>
        </w:rPr>
        <w:t xml:space="preserve">                    </w:t>
      </w:r>
      <w:r w:rsidR="000E39D0" w:rsidRPr="009035EF">
        <w:rPr>
          <w:rFonts w:hAnsi="Times New Roman" w:ascii="Times New Roman"/>
          <w:sz w:val="24"/>
          <w:szCs w:val="24"/>
        </w:rPr>
        <w:t xml:space="preserve"> </w:t>
      </w:r>
      <w:r w:rsidRPr="009035EF">
        <w:rPr>
          <w:rFonts w:hAnsi="Times New Roman" w:ascii="Times New Roman"/>
          <w:sz w:val="24"/>
          <w:szCs w:val="24"/>
        </w:rPr>
        <w:t xml:space="preserve"> </w:t>
      </w:r>
      <w:r w:rsidR="00106A9F" w:rsidRPr="009035EF">
        <w:rPr>
          <w:rFonts w:hAnsi="Times New Roman" w:ascii="Times New Roman"/>
          <w:sz w:val="24"/>
          <w:szCs w:val="24"/>
        </w:rPr>
        <w:t>Braće Radića 2</w:t>
      </w:r>
    </w:p>
    <w:p w:rsidRDefault="002414D6" w:rsidR="002414D6" w:rsidRPr="009035EF">
      <w:pPr>
        <w:rPr>
          <w:rFonts w:hAnsi="Times New Roman" w:ascii="Times New Roman"/>
          <w:sz w:val="24"/>
          <w:szCs w:val="24"/>
        </w:rPr>
      </w:pPr>
    </w:p>
    <w:p w:rsidRDefault="002E1B08" w:rsidP="000A0ABC" w:rsidR="002E1B08" w:rsidRPr="009035EF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685D85" w:rsidP="00685D85" w:rsidR="00685D85" w:rsidRPr="009035EF">
      <w:pPr>
        <w:jc w:val="center"/>
        <w:rPr>
          <w:rFonts w:hAnsi="Times New Roman" w:ascii="Times New Roman"/>
          <w:sz w:val="24"/>
          <w:szCs w:val="24"/>
        </w:rPr>
      </w:pPr>
      <w:r w:rsidRPr="009035EF">
        <w:rPr>
          <w:rFonts w:hAnsi="Times New Roman" w:ascii="Times New Roman"/>
          <w:sz w:val="24"/>
          <w:szCs w:val="24"/>
        </w:rPr>
        <w:t>R E P U B L I K A    H R V A T S K A</w:t>
      </w:r>
    </w:p>
    <w:p w:rsidRDefault="00685D85" w:rsidP="000A0ABC" w:rsidR="00685D85" w:rsidRPr="009035EF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0A0ABC" w:rsidP="000A0ABC" w:rsidR="000A0ABC" w:rsidRPr="009035EF">
      <w:pPr>
        <w:jc w:val="center"/>
        <w:rPr>
          <w:rFonts w:hAnsi="Times New Roman" w:ascii="Times New Roman"/>
          <w:sz w:val="24"/>
          <w:szCs w:val="24"/>
        </w:rPr>
      </w:pPr>
      <w:r w:rsidRPr="009035EF">
        <w:rPr>
          <w:rFonts w:hAnsi="Times New Roman" w:ascii="Times New Roman"/>
          <w:sz w:val="24"/>
          <w:szCs w:val="24"/>
        </w:rPr>
        <w:t xml:space="preserve">R J E Š E N J </w:t>
      </w:r>
      <w:r w:rsidR="000B2013" w:rsidRPr="009035EF">
        <w:rPr>
          <w:rFonts w:hAnsi="Times New Roman" w:ascii="Times New Roman"/>
          <w:sz w:val="24"/>
          <w:szCs w:val="24"/>
        </w:rPr>
        <w:t xml:space="preserve">E </w:t>
      </w:r>
    </w:p>
    <w:p w:rsidRDefault="0023318C" w:rsidP="00045D83" w:rsidR="0023318C" w:rsidRPr="009035EF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23318C" w:rsidP="00045D83" w:rsidR="0023318C" w:rsidRPr="009035EF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23318C" w:rsidP="0023318C" w:rsidR="0023318C" w:rsidRPr="009035EF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9035EF">
        <w:rPr>
          <w:rFonts w:hAnsi="Times New Roman" w:ascii="Times New Roman"/>
          <w:sz w:val="24"/>
          <w:szCs w:val="24"/>
        </w:rPr>
        <w:t>Tr</w:t>
      </w:r>
      <w:r w:rsidR="001C408D">
        <w:rPr>
          <w:rFonts w:hAnsi="Times New Roman" w:ascii="Times New Roman"/>
          <w:sz w:val="24"/>
          <w:szCs w:val="24"/>
        </w:rPr>
        <w:t>govački sud u Varaždinu, po sutkinji</w:t>
      </w:r>
      <w:r w:rsidRPr="009035EF">
        <w:rPr>
          <w:rFonts w:hAnsi="Times New Roman" w:ascii="Times New Roman"/>
          <w:sz w:val="24"/>
          <w:szCs w:val="24"/>
        </w:rPr>
        <w:t xml:space="preserve"> toga suda Meliti Poljanec</w:t>
      </w:r>
      <w:r w:rsidR="00B92CBC">
        <w:rPr>
          <w:rFonts w:hAnsi="Times New Roman" w:ascii="Times New Roman"/>
          <w:sz w:val="24"/>
          <w:szCs w:val="24"/>
        </w:rPr>
        <w:t xml:space="preserve"> </w:t>
      </w:r>
      <w:r w:rsidR="001C408D">
        <w:rPr>
          <w:rFonts w:hAnsi="Times New Roman" w:ascii="Times New Roman"/>
          <w:sz w:val="24"/>
          <w:szCs w:val="24"/>
        </w:rPr>
        <w:t>Bubaš kao stečajnoj sutkinji</w:t>
      </w:r>
      <w:r w:rsidRPr="009035EF">
        <w:rPr>
          <w:rFonts w:hAnsi="Times New Roman" w:ascii="Times New Roman"/>
          <w:sz w:val="24"/>
          <w:szCs w:val="24"/>
        </w:rPr>
        <w:t xml:space="preserve"> u stečajnom postupku koji se vodi nad stečajnim dužnikom </w:t>
      </w:r>
      <w:r w:rsidR="00895A2D" w:rsidRPr="00895A2D">
        <w:rPr>
          <w:rFonts w:hAnsi="Times New Roman" w:ascii="Times New Roman"/>
          <w:sz w:val="24"/>
          <w:szCs w:val="24"/>
        </w:rPr>
        <w:t>GT INŽENJERING  d.o.o. ''u stečaju'', Varaždin, Đure Kuhara 2, MBS: 070036407, OIB: 71906086202</w:t>
      </w:r>
      <w:r w:rsidR="00D50C44" w:rsidRPr="009035EF">
        <w:rPr>
          <w:rFonts w:hAnsi="Times New Roman" w:ascii="Times New Roman"/>
          <w:sz w:val="24"/>
          <w:szCs w:val="24"/>
        </w:rPr>
        <w:t>,</w:t>
      </w:r>
      <w:r w:rsidRPr="009035EF">
        <w:rPr>
          <w:rFonts w:hAnsi="Times New Roman" w:ascii="Times New Roman"/>
          <w:sz w:val="24"/>
          <w:szCs w:val="24"/>
        </w:rPr>
        <w:t xml:space="preserve"> dana </w:t>
      </w:r>
      <w:r w:rsidR="00D9275C">
        <w:rPr>
          <w:rFonts w:hAnsi="Times New Roman" w:ascii="Times New Roman"/>
          <w:sz w:val="24"/>
          <w:szCs w:val="24"/>
        </w:rPr>
        <w:t>19</w:t>
      </w:r>
      <w:r w:rsidRPr="009035EF">
        <w:rPr>
          <w:rFonts w:hAnsi="Times New Roman" w:ascii="Times New Roman"/>
          <w:sz w:val="24"/>
          <w:szCs w:val="24"/>
        </w:rPr>
        <w:t xml:space="preserve">. </w:t>
      </w:r>
      <w:r w:rsidR="00C13E9F" w:rsidRPr="009035EF">
        <w:rPr>
          <w:rFonts w:hAnsi="Times New Roman" w:ascii="Times New Roman"/>
          <w:sz w:val="24"/>
          <w:szCs w:val="24"/>
        </w:rPr>
        <w:t>svibnja</w:t>
      </w:r>
      <w:r w:rsidRPr="009035EF">
        <w:rPr>
          <w:rFonts w:hAnsi="Times New Roman" w:ascii="Times New Roman"/>
          <w:sz w:val="24"/>
          <w:szCs w:val="24"/>
        </w:rPr>
        <w:t xml:space="preserve"> 2017. godine </w:t>
      </w:r>
    </w:p>
    <w:p w:rsidRDefault="00BA350E" w:rsidP="00306B33" w:rsidR="00BA350E" w:rsidRPr="009035EF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306B33" w:rsidP="00306B33" w:rsidR="00AA5C9F" w:rsidRPr="009035EF">
      <w:pPr>
        <w:jc w:val="center"/>
        <w:rPr>
          <w:rFonts w:hAnsi="Times New Roman" w:ascii="Times New Roman"/>
          <w:sz w:val="24"/>
          <w:szCs w:val="24"/>
        </w:rPr>
      </w:pPr>
      <w:r w:rsidRPr="009035EF">
        <w:rPr>
          <w:rFonts w:hAnsi="Times New Roman" w:ascii="Times New Roman"/>
          <w:sz w:val="24"/>
          <w:szCs w:val="24"/>
        </w:rPr>
        <w:t>r i j e š i o</w:t>
      </w:r>
      <w:r w:rsidR="008529E1" w:rsidRPr="009035EF">
        <w:rPr>
          <w:rFonts w:hAnsi="Times New Roman" w:ascii="Times New Roman"/>
          <w:sz w:val="24"/>
          <w:szCs w:val="24"/>
        </w:rPr>
        <w:t xml:space="preserve"> </w:t>
      </w:r>
      <w:r w:rsidR="00A232ED" w:rsidRPr="009035EF">
        <w:rPr>
          <w:rFonts w:hAnsi="Times New Roman" w:ascii="Times New Roman"/>
          <w:sz w:val="24"/>
          <w:szCs w:val="24"/>
        </w:rPr>
        <w:t xml:space="preserve"> </w:t>
      </w:r>
      <w:r w:rsidRPr="009035EF">
        <w:rPr>
          <w:rFonts w:hAnsi="Times New Roman" w:ascii="Times New Roman"/>
          <w:sz w:val="24"/>
          <w:szCs w:val="24"/>
        </w:rPr>
        <w:t xml:space="preserve"> j e</w:t>
      </w:r>
    </w:p>
    <w:p w:rsidRDefault="00AA5C9F" w:rsidR="00AA5C9F" w:rsidRPr="009035EF">
      <w:pPr>
        <w:rPr>
          <w:rFonts w:hAnsi="Times New Roman" w:ascii="Times New Roman"/>
          <w:sz w:val="24"/>
          <w:szCs w:val="24"/>
        </w:rPr>
      </w:pPr>
    </w:p>
    <w:p w:rsidRDefault="0029369D" w:rsidP="0082019E" w:rsidR="00A72772">
      <w:pPr>
        <w:pStyle w:val="Odlomakpopisa"/>
        <w:ind w:firstLine="720" w:left="0"/>
        <w:jc w:val="both"/>
        <w:rPr>
          <w:rFonts w:hAnsi="Times New Roman" w:ascii="Times New Roman"/>
          <w:sz w:val="24"/>
          <w:szCs w:val="24"/>
        </w:rPr>
      </w:pPr>
      <w:r w:rsidRPr="009035EF">
        <w:rPr>
          <w:rFonts w:hAnsi="Times New Roman" w:ascii="Times New Roman"/>
          <w:sz w:val="24"/>
          <w:szCs w:val="24"/>
        </w:rPr>
        <w:t xml:space="preserve">Nalaže se sudskom registru ovoga suda upis stečajne mase stečajnog dužnika </w:t>
      </w:r>
      <w:r w:rsidR="00895A2D" w:rsidRPr="00895A2D">
        <w:rPr>
          <w:rFonts w:hAnsi="Times New Roman" w:ascii="Times New Roman"/>
          <w:sz w:val="24"/>
          <w:szCs w:val="24"/>
        </w:rPr>
        <w:t>GT INŽENJERING  d.o.o. ''u stečaju'', Varaždin, Đure Kuhara 2, MBS: 070036407, OIB: 71906086202</w:t>
      </w:r>
      <w:r w:rsidRPr="009035EF">
        <w:rPr>
          <w:rFonts w:hAnsi="Times New Roman" w:ascii="Times New Roman"/>
          <w:sz w:val="24"/>
          <w:szCs w:val="24"/>
        </w:rPr>
        <w:t xml:space="preserve"> i upis podataka za stečajnog upravitelja koji je imenovan u osobi Stanko Makar, dipl. oec. iz Ludbrega, Petra Zrinskog 3, OIB: 49218337993, te pravni odnosi da sudski registar upiše rješenje ovog suda broj </w:t>
      </w:r>
      <w:r w:rsidR="00895A2D" w:rsidRPr="00895A2D">
        <w:rPr>
          <w:rFonts w:hAnsi="Times New Roman" w:ascii="Times New Roman"/>
          <w:sz w:val="24"/>
          <w:szCs w:val="24"/>
        </w:rPr>
        <w:t xml:space="preserve">2 St-137/12-244 </w:t>
      </w:r>
      <w:r w:rsidRPr="009035EF">
        <w:rPr>
          <w:rFonts w:hAnsi="Times New Roman" w:ascii="Times New Roman"/>
          <w:sz w:val="24"/>
          <w:szCs w:val="24"/>
        </w:rPr>
        <w:t>od</w:t>
      </w:r>
      <w:r w:rsidR="00895A2D">
        <w:rPr>
          <w:rFonts w:hAnsi="Times New Roman" w:ascii="Times New Roman"/>
          <w:sz w:val="24"/>
          <w:szCs w:val="24"/>
        </w:rPr>
        <w:t xml:space="preserve"> </w:t>
      </w:r>
      <w:r w:rsidR="00895A2D" w:rsidRPr="00895A2D">
        <w:rPr>
          <w:rFonts w:hAnsi="Times New Roman" w:ascii="Times New Roman"/>
          <w:sz w:val="24"/>
          <w:szCs w:val="24"/>
        </w:rPr>
        <w:t>3. ožujka 2017. godine</w:t>
      </w:r>
      <w:r w:rsidRPr="009035EF">
        <w:rPr>
          <w:rFonts w:hAnsi="Times New Roman" w:ascii="Times New Roman"/>
          <w:sz w:val="24"/>
          <w:szCs w:val="24"/>
        </w:rPr>
        <w:t>.</w:t>
      </w:r>
    </w:p>
    <w:p w:rsidRDefault="00734850" w:rsidP="0082019E" w:rsidR="00734850" w:rsidRPr="009035EF">
      <w:pPr>
        <w:pStyle w:val="Odlomakpopisa"/>
        <w:ind w:firstLine="720" w:left="0"/>
        <w:jc w:val="both"/>
        <w:rPr>
          <w:rFonts w:hAnsi="Times New Roman" w:ascii="Times New Roman"/>
          <w:sz w:val="24"/>
          <w:szCs w:val="24"/>
        </w:rPr>
      </w:pPr>
    </w:p>
    <w:p w:rsidRDefault="001C408D" w:rsidP="005C366A" w:rsidR="001C408D">
      <w:pPr>
        <w:jc w:val="center"/>
        <w:rPr>
          <w:rFonts w:hAnsi="Times New Roman" w:ascii="Times New Roman"/>
          <w:sz w:val="24"/>
          <w:szCs w:val="24"/>
        </w:rPr>
      </w:pPr>
    </w:p>
    <w:p w:rsidRDefault="005C366A" w:rsidP="005C366A" w:rsidR="005C366A" w:rsidRPr="009035EF">
      <w:pPr>
        <w:jc w:val="center"/>
        <w:rPr>
          <w:rFonts w:hAnsi="Times New Roman" w:ascii="Times New Roman"/>
          <w:sz w:val="24"/>
          <w:szCs w:val="24"/>
        </w:rPr>
      </w:pPr>
      <w:r w:rsidRPr="009035EF">
        <w:rPr>
          <w:rFonts w:hAnsi="Times New Roman" w:ascii="Times New Roman"/>
          <w:sz w:val="24"/>
          <w:szCs w:val="24"/>
        </w:rPr>
        <w:t>Obrazloženje</w:t>
      </w:r>
    </w:p>
    <w:p w:rsidRDefault="0014555F" w:rsidP="0014555F" w:rsidR="0014555F" w:rsidRPr="009035EF">
      <w:pPr>
        <w:rPr>
          <w:rFonts w:hAnsi="Times New Roman" w:ascii="Times New Roman"/>
          <w:sz w:val="24"/>
          <w:szCs w:val="24"/>
        </w:rPr>
      </w:pPr>
    </w:p>
    <w:p w:rsidRDefault="0029369D" w:rsidP="00895A2D" w:rsidR="0029369D" w:rsidRPr="00895A2D">
      <w:pPr>
        <w:pStyle w:val="Odlomakpopisa"/>
        <w:ind w:firstLine="720" w:left="0"/>
        <w:jc w:val="both"/>
        <w:rPr>
          <w:rFonts w:hAnsi="Times New Roman" w:ascii="Times New Roman"/>
          <w:sz w:val="24"/>
          <w:szCs w:val="24"/>
        </w:rPr>
      </w:pPr>
      <w:r w:rsidRPr="009035EF">
        <w:rPr>
          <w:rFonts w:hAnsi="Times New Roman" w:ascii="Times New Roman"/>
          <w:sz w:val="24"/>
          <w:szCs w:val="24"/>
        </w:rPr>
        <w:t xml:space="preserve">Rješenjem ovog suda broj </w:t>
      </w:r>
      <w:r w:rsidR="00895A2D" w:rsidRPr="00895A2D">
        <w:rPr>
          <w:rFonts w:hAnsi="Times New Roman" w:ascii="Times New Roman"/>
          <w:sz w:val="24"/>
          <w:szCs w:val="24"/>
        </w:rPr>
        <w:t xml:space="preserve">2 St-137/12-244 </w:t>
      </w:r>
      <w:r w:rsidR="00895A2D" w:rsidRPr="009035EF">
        <w:rPr>
          <w:rFonts w:hAnsi="Times New Roman" w:ascii="Times New Roman"/>
          <w:sz w:val="24"/>
          <w:szCs w:val="24"/>
        </w:rPr>
        <w:t>od</w:t>
      </w:r>
      <w:r w:rsidR="00895A2D">
        <w:rPr>
          <w:rFonts w:hAnsi="Times New Roman" w:ascii="Times New Roman"/>
          <w:sz w:val="24"/>
          <w:szCs w:val="24"/>
        </w:rPr>
        <w:t xml:space="preserve"> </w:t>
      </w:r>
      <w:r w:rsidR="00895A2D" w:rsidRPr="00895A2D">
        <w:rPr>
          <w:rFonts w:hAnsi="Times New Roman" w:ascii="Times New Roman"/>
          <w:sz w:val="24"/>
          <w:szCs w:val="24"/>
        </w:rPr>
        <w:t>3. ožujka 2017. godine</w:t>
      </w:r>
      <w:r w:rsidR="00895A2D" w:rsidRPr="009035EF">
        <w:rPr>
          <w:rFonts w:hAnsi="Times New Roman" w:ascii="Times New Roman"/>
          <w:sz w:val="24"/>
          <w:szCs w:val="24"/>
        </w:rPr>
        <w:t xml:space="preserve"> </w:t>
      </w:r>
      <w:r w:rsidRPr="009035EF">
        <w:rPr>
          <w:rFonts w:hAnsi="Times New Roman" w:ascii="Times New Roman"/>
          <w:sz w:val="24"/>
          <w:szCs w:val="24"/>
        </w:rPr>
        <w:t>zaključen je stečajni postupak nad stečajnim dužnikom</w:t>
      </w:r>
      <w:r w:rsidR="00895A2D">
        <w:rPr>
          <w:rFonts w:hAnsi="Times New Roman" w:ascii="Times New Roman"/>
          <w:sz w:val="24"/>
          <w:szCs w:val="24"/>
        </w:rPr>
        <w:t xml:space="preserve"> </w:t>
      </w:r>
      <w:r w:rsidR="00895A2D" w:rsidRPr="00895A2D">
        <w:rPr>
          <w:rFonts w:hAnsi="Times New Roman" w:ascii="Times New Roman"/>
          <w:sz w:val="24"/>
          <w:szCs w:val="24"/>
        </w:rPr>
        <w:t>GT INŽENJERING  d.o.o. ''u stečaju''</w:t>
      </w:r>
      <w:r w:rsidR="00895A2D">
        <w:rPr>
          <w:rFonts w:hAnsi="Times New Roman" w:ascii="Times New Roman"/>
          <w:sz w:val="24"/>
          <w:szCs w:val="24"/>
        </w:rPr>
        <w:t>.</w:t>
      </w:r>
      <w:r w:rsidRPr="009035EF">
        <w:rPr>
          <w:rFonts w:hAnsi="Times New Roman" w:ascii="Times New Roman"/>
          <w:sz w:val="24"/>
          <w:szCs w:val="24"/>
          <w:u w:val="single"/>
        </w:rPr>
        <w:t xml:space="preserve"> </w:t>
      </w:r>
    </w:p>
    <w:p w:rsidRDefault="0029369D" w:rsidP="0049050A" w:rsidR="001C408D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  <w:r w:rsidRPr="009035EF">
        <w:rPr>
          <w:rFonts w:hAnsi="Times New Roman" w:ascii="Times New Roman"/>
          <w:sz w:val="24"/>
          <w:szCs w:val="24"/>
        </w:rPr>
        <w:tab/>
      </w:r>
    </w:p>
    <w:p w:rsidRDefault="0029369D" w:rsidP="001C408D" w:rsidR="0029369D" w:rsidRPr="009035EF">
      <w:pPr>
        <w:pStyle w:val="Odlomakpopisa"/>
        <w:ind w:firstLine="720" w:left="0"/>
        <w:jc w:val="both"/>
        <w:rPr>
          <w:rFonts w:hAnsi="Times New Roman" w:ascii="Times New Roman"/>
          <w:sz w:val="24"/>
          <w:szCs w:val="24"/>
        </w:rPr>
      </w:pPr>
      <w:r w:rsidRPr="009035EF">
        <w:rPr>
          <w:rFonts w:hAnsi="Times New Roman" w:ascii="Times New Roman"/>
          <w:sz w:val="24"/>
          <w:szCs w:val="24"/>
        </w:rPr>
        <w:t xml:space="preserve">Budući da je društvo </w:t>
      </w:r>
      <w:r w:rsidR="00895A2D" w:rsidRPr="00895A2D">
        <w:rPr>
          <w:rFonts w:hAnsi="Times New Roman" w:ascii="Times New Roman"/>
          <w:sz w:val="24"/>
          <w:szCs w:val="24"/>
        </w:rPr>
        <w:t>GT INŽENJERING  d.o.o. ''u stečaju''</w:t>
      </w:r>
      <w:r w:rsidR="00895A2D">
        <w:rPr>
          <w:rFonts w:hAnsi="Times New Roman" w:ascii="Times New Roman"/>
          <w:sz w:val="24"/>
          <w:szCs w:val="24"/>
        </w:rPr>
        <w:t xml:space="preserve"> </w:t>
      </w:r>
      <w:r w:rsidRPr="009035EF">
        <w:rPr>
          <w:rFonts w:hAnsi="Times New Roman" w:ascii="Times New Roman"/>
          <w:sz w:val="24"/>
          <w:szCs w:val="24"/>
        </w:rPr>
        <w:t>brisano iz sudskog registra, valjalo je temeljem čl. 133. st. 2. i 5. Stečajnog zakona (''Narodne novine'' broj 71/15), vezano uz čl. 6. st. 3. Zakona o sudskom registru (''Narodne novine'' broj 1/95, 57/96, 1/98, 30/99, 45/99, 54/05, 40/07, 91/10, 90/11, 148/13, 93/14 i 110/15) riješiti kao u izreci.</w:t>
      </w:r>
    </w:p>
    <w:p w:rsidRDefault="003B0D5D" w:rsidP="00416CE7" w:rsidR="003B0D5D" w:rsidRPr="009035EF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5352E7" w:rsidP="00416CE7" w:rsidR="005352E7" w:rsidRPr="009035EF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8F46B2" w:rsidP="001C408D" w:rsidR="00732004" w:rsidRPr="009035EF">
      <w:pPr>
        <w:ind w:hanging="45" w:left="2880"/>
        <w:rPr>
          <w:rFonts w:hAnsi="Times New Roman" w:ascii="Times New Roman"/>
          <w:sz w:val="24"/>
          <w:szCs w:val="24"/>
        </w:rPr>
      </w:pPr>
      <w:r w:rsidRPr="009035EF">
        <w:rPr>
          <w:rFonts w:hAnsi="Times New Roman" w:ascii="Times New Roman"/>
          <w:sz w:val="24"/>
          <w:szCs w:val="24"/>
        </w:rPr>
        <w:t xml:space="preserve">U Varaždinu, </w:t>
      </w:r>
      <w:r w:rsidR="00D9275C">
        <w:rPr>
          <w:rFonts w:hAnsi="Times New Roman" w:ascii="Times New Roman"/>
          <w:sz w:val="24"/>
          <w:szCs w:val="24"/>
        </w:rPr>
        <w:t>19.</w:t>
      </w:r>
      <w:r w:rsidR="00732004" w:rsidRPr="009035EF">
        <w:rPr>
          <w:rFonts w:hAnsi="Times New Roman" w:ascii="Times New Roman"/>
          <w:sz w:val="24"/>
          <w:szCs w:val="24"/>
        </w:rPr>
        <w:t xml:space="preserve"> </w:t>
      </w:r>
      <w:r w:rsidR="00300C7C" w:rsidRPr="009035EF">
        <w:rPr>
          <w:rFonts w:hAnsi="Times New Roman" w:ascii="Times New Roman"/>
          <w:sz w:val="24"/>
          <w:szCs w:val="24"/>
        </w:rPr>
        <w:t>svibnja</w:t>
      </w:r>
      <w:r w:rsidRPr="009035EF">
        <w:rPr>
          <w:rFonts w:hAnsi="Times New Roman" w:ascii="Times New Roman"/>
          <w:sz w:val="24"/>
          <w:szCs w:val="24"/>
        </w:rPr>
        <w:t xml:space="preserve"> 2017</w:t>
      </w:r>
      <w:r w:rsidR="00732004" w:rsidRPr="009035EF">
        <w:rPr>
          <w:rFonts w:hAnsi="Times New Roman" w:ascii="Times New Roman"/>
          <w:sz w:val="24"/>
          <w:szCs w:val="24"/>
        </w:rPr>
        <w:t>. godine</w:t>
      </w:r>
    </w:p>
    <w:p w:rsidRDefault="00AD517E" w:rsidP="00416CE7" w:rsidR="00AD517E" w:rsidRPr="009035EF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1057C" w:rsidP="00706761" w:rsidR="00F1057C" w:rsidRPr="009035EF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1C408D" w:rsidP="00B10CCC" w:rsidR="006C2E66" w:rsidRPr="009035EF">
      <w:pPr>
        <w:ind w:left="360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SUTKINJA:</w:t>
      </w:r>
    </w:p>
    <w:p w:rsidRDefault="0026557E" w:rsidP="00B10CCC" w:rsidR="006C2E66" w:rsidRPr="009035EF">
      <w:pPr>
        <w:ind w:left="3600"/>
        <w:jc w:val="center"/>
        <w:rPr>
          <w:rFonts w:hAnsi="Times New Roman" w:ascii="Times New Roman"/>
          <w:sz w:val="24"/>
          <w:szCs w:val="24"/>
        </w:rPr>
      </w:pPr>
      <w:r w:rsidRPr="009035EF">
        <w:rPr>
          <w:rFonts w:hAnsi="Times New Roman" w:ascii="Times New Roman"/>
          <w:sz w:val="24"/>
          <w:szCs w:val="24"/>
        </w:rPr>
        <w:t xml:space="preserve">  Melita </w:t>
      </w:r>
      <w:r w:rsidR="00B92CBC">
        <w:rPr>
          <w:rFonts w:hAnsi="Times New Roman" w:ascii="Times New Roman"/>
          <w:sz w:val="24"/>
          <w:szCs w:val="24"/>
        </w:rPr>
        <w:t xml:space="preserve">Poljanec </w:t>
      </w:r>
      <w:r w:rsidR="00B903B7" w:rsidRPr="009035EF">
        <w:rPr>
          <w:rFonts w:hAnsi="Times New Roman" w:ascii="Times New Roman"/>
          <w:sz w:val="24"/>
          <w:szCs w:val="24"/>
        </w:rPr>
        <w:t>Bubaš</w:t>
      </w:r>
      <w:r w:rsidR="006C2E66" w:rsidRPr="009035EF">
        <w:rPr>
          <w:rFonts w:hAnsi="Times New Roman" w:ascii="Times New Roman"/>
          <w:sz w:val="24"/>
          <w:szCs w:val="24"/>
        </w:rPr>
        <w:t>, v.r.</w:t>
      </w:r>
    </w:p>
    <w:p w:rsidRDefault="006C2E66" w:rsidP="0014555F" w:rsidR="006C2E66">
      <w:pPr>
        <w:rPr>
          <w:rFonts w:hAnsi="Times New Roman" w:ascii="Times New Roman"/>
          <w:sz w:val="24"/>
          <w:szCs w:val="24"/>
        </w:rPr>
      </w:pPr>
    </w:p>
    <w:p w:rsidRDefault="009B1644" w:rsidP="0014555F" w:rsidR="009B1644" w:rsidRPr="009035EF">
      <w:pPr>
        <w:rPr>
          <w:rFonts w:hAnsi="Times New Roman" w:ascii="Times New Roman"/>
          <w:sz w:val="24"/>
          <w:szCs w:val="24"/>
        </w:rPr>
      </w:pPr>
    </w:p>
    <w:p w:rsidRDefault="006F4166" w:rsidP="0014555F" w:rsidR="006F4166" w:rsidRPr="009035EF">
      <w:pPr>
        <w:rPr>
          <w:rFonts w:hAnsi="Times New Roman" w:ascii="Times New Roman"/>
          <w:sz w:val="24"/>
          <w:szCs w:val="24"/>
        </w:rPr>
      </w:pPr>
    </w:p>
    <w:p w:rsidRDefault="006F4166" w:rsidP="0014555F" w:rsidR="006F4166" w:rsidRPr="009035EF">
      <w:pPr>
        <w:rPr>
          <w:rFonts w:hAnsi="Times New Roman" w:ascii="Times New Roman"/>
          <w:sz w:val="24"/>
          <w:szCs w:val="24"/>
        </w:rPr>
      </w:pPr>
    </w:p>
    <w:p w:rsidRDefault="006F4166" w:rsidP="0014555F" w:rsidR="006F4166" w:rsidRPr="009035EF">
      <w:pPr>
        <w:rPr>
          <w:rFonts w:hAnsi="Times New Roman" w:ascii="Times New Roman"/>
          <w:sz w:val="24"/>
          <w:szCs w:val="24"/>
        </w:rPr>
      </w:pPr>
    </w:p>
    <w:p w:rsidRDefault="00B10CCC" w:rsidP="0014555F" w:rsidR="00B10CCC" w:rsidRPr="009035EF">
      <w:pPr>
        <w:rPr>
          <w:rFonts w:hAnsi="Times New Roman" w:ascii="Times New Roman"/>
          <w:sz w:val="24"/>
          <w:szCs w:val="24"/>
        </w:rPr>
      </w:pPr>
    </w:p>
    <w:p w:rsidRDefault="00E0427F" w:rsidP="0014555F" w:rsidR="006C2E66" w:rsidRPr="009035EF">
      <w:pPr>
        <w:rPr>
          <w:rFonts w:hAnsi="Times New Roman" w:ascii="Times New Roman"/>
          <w:sz w:val="24"/>
          <w:szCs w:val="24"/>
        </w:rPr>
      </w:pPr>
      <w:r w:rsidRPr="009035EF">
        <w:rPr>
          <w:rFonts w:hAnsi="Times New Roman" w:ascii="Times New Roman"/>
          <w:sz w:val="24"/>
          <w:szCs w:val="24"/>
        </w:rPr>
        <w:t>POUKA</w:t>
      </w:r>
      <w:r w:rsidR="00FA496A" w:rsidRPr="009035EF">
        <w:rPr>
          <w:rFonts w:hAnsi="Times New Roman" w:ascii="Times New Roman"/>
          <w:sz w:val="24"/>
          <w:szCs w:val="24"/>
        </w:rPr>
        <w:t xml:space="preserve"> O PRAVNOM LIJEKU:</w:t>
      </w:r>
    </w:p>
    <w:p w:rsidRDefault="00FA496A" w:rsidP="0014555F" w:rsidR="00FA496A" w:rsidRPr="009035EF">
      <w:pPr>
        <w:rPr>
          <w:rFonts w:hAnsi="Times New Roman" w:ascii="Times New Roman"/>
          <w:sz w:val="24"/>
          <w:szCs w:val="24"/>
        </w:rPr>
      </w:pPr>
    </w:p>
    <w:p w:rsidRDefault="008A3C4E" w:rsidP="001C408D" w:rsidR="00062E25" w:rsidRPr="009035EF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9035EF">
        <w:rPr>
          <w:rFonts w:hAnsi="Times New Roman" w:ascii="Times New Roman"/>
          <w:sz w:val="24"/>
          <w:szCs w:val="24"/>
        </w:rPr>
        <w:t xml:space="preserve">Protiv ovog rješenja </w:t>
      </w:r>
      <w:r w:rsidR="005352E7" w:rsidRPr="009035EF">
        <w:rPr>
          <w:rFonts w:hAnsi="Times New Roman" w:ascii="Times New Roman"/>
          <w:sz w:val="24"/>
          <w:szCs w:val="24"/>
        </w:rPr>
        <w:t>može se uložiti žalba</w:t>
      </w:r>
      <w:r w:rsidRPr="009035EF">
        <w:rPr>
          <w:rFonts w:hAnsi="Times New Roman" w:ascii="Times New Roman"/>
          <w:sz w:val="24"/>
          <w:szCs w:val="24"/>
        </w:rPr>
        <w:t xml:space="preserve"> u roku od 8 dana od dana </w:t>
      </w:r>
      <w:r w:rsidR="005352E7" w:rsidRPr="009035EF">
        <w:rPr>
          <w:rFonts w:hAnsi="Times New Roman" w:ascii="Times New Roman"/>
          <w:sz w:val="24"/>
          <w:szCs w:val="24"/>
        </w:rPr>
        <w:t>primitka</w:t>
      </w:r>
      <w:r w:rsidRPr="009035EF">
        <w:rPr>
          <w:rFonts w:hAnsi="Times New Roman" w:ascii="Times New Roman"/>
          <w:sz w:val="24"/>
          <w:szCs w:val="24"/>
        </w:rPr>
        <w:t xml:space="preserve"> rješenja</w:t>
      </w:r>
      <w:r w:rsidR="005352E7" w:rsidRPr="009035EF">
        <w:rPr>
          <w:rFonts w:hAnsi="Times New Roman" w:ascii="Times New Roman"/>
          <w:sz w:val="24"/>
          <w:szCs w:val="24"/>
        </w:rPr>
        <w:t>.</w:t>
      </w:r>
      <w:r w:rsidRPr="009035EF">
        <w:rPr>
          <w:rFonts w:hAnsi="Times New Roman" w:ascii="Times New Roman"/>
          <w:sz w:val="24"/>
          <w:szCs w:val="24"/>
        </w:rPr>
        <w:t xml:space="preserve"> </w:t>
      </w:r>
      <w:r w:rsidR="00062E25" w:rsidRPr="009035EF">
        <w:rPr>
          <w:rFonts w:hAnsi="Times New Roman" w:ascii="Times New Roman"/>
          <w:sz w:val="24"/>
          <w:szCs w:val="24"/>
        </w:rPr>
        <w:t xml:space="preserve">Žalba se podnosi </w:t>
      </w:r>
      <w:r w:rsidR="005352E7" w:rsidRPr="009035EF">
        <w:rPr>
          <w:rFonts w:hAnsi="Times New Roman" w:ascii="Times New Roman"/>
          <w:sz w:val="24"/>
          <w:szCs w:val="24"/>
        </w:rPr>
        <w:t>putem ovog suda</w:t>
      </w:r>
      <w:r w:rsidR="00062E25" w:rsidRPr="009035EF">
        <w:rPr>
          <w:rFonts w:hAnsi="Times New Roman" w:ascii="Times New Roman"/>
          <w:sz w:val="24"/>
          <w:szCs w:val="24"/>
        </w:rPr>
        <w:t>, a o njoj odlučuje Visoki trgovački sud Republike Hrvatske</w:t>
      </w:r>
      <w:r w:rsidR="005352E7" w:rsidRPr="009035EF">
        <w:rPr>
          <w:rFonts w:hAnsi="Times New Roman" w:ascii="Times New Roman"/>
          <w:sz w:val="24"/>
          <w:szCs w:val="24"/>
        </w:rPr>
        <w:t xml:space="preserve"> u Zagrebu</w:t>
      </w:r>
      <w:r w:rsidR="00062E25" w:rsidRPr="009035EF">
        <w:rPr>
          <w:rFonts w:hAnsi="Times New Roman" w:ascii="Times New Roman"/>
          <w:sz w:val="24"/>
          <w:szCs w:val="24"/>
        </w:rPr>
        <w:t xml:space="preserve">. </w:t>
      </w:r>
    </w:p>
    <w:p w:rsidRDefault="00FA496A" w:rsidP="0014555F" w:rsidR="00FA496A" w:rsidRPr="009035EF">
      <w:pPr>
        <w:rPr>
          <w:rFonts w:hAnsi="Times New Roman" w:ascii="Times New Roman"/>
          <w:sz w:val="24"/>
          <w:szCs w:val="24"/>
        </w:rPr>
      </w:pPr>
    </w:p>
    <w:p w:rsidRDefault="00A84758" w:rsidP="0014555F" w:rsidR="00A84758" w:rsidRPr="009035EF">
      <w:pPr>
        <w:rPr>
          <w:rFonts w:hAnsi="Times New Roman" w:ascii="Times New Roman"/>
          <w:sz w:val="24"/>
          <w:szCs w:val="24"/>
        </w:rPr>
      </w:pPr>
    </w:p>
    <w:p w:rsidRDefault="000D74A1" w:rsidP="0014555F" w:rsidR="000D74A1" w:rsidRPr="009035EF">
      <w:pPr>
        <w:rPr>
          <w:rFonts w:hAnsi="Times New Roman" w:ascii="Times New Roman"/>
          <w:sz w:val="24"/>
          <w:szCs w:val="24"/>
        </w:rPr>
      </w:pPr>
    </w:p>
    <w:p w:rsidRDefault="00FA496A" w:rsidP="0014555F" w:rsidR="00FA496A" w:rsidRPr="009035EF">
      <w:pPr>
        <w:rPr>
          <w:rFonts w:hAnsi="Times New Roman" w:ascii="Times New Roman"/>
          <w:sz w:val="24"/>
          <w:szCs w:val="24"/>
        </w:rPr>
      </w:pPr>
      <w:r w:rsidRPr="009035EF">
        <w:rPr>
          <w:rFonts w:hAnsi="Times New Roman" w:ascii="Times New Roman"/>
          <w:sz w:val="24"/>
          <w:szCs w:val="24"/>
        </w:rPr>
        <w:t>DNA:</w:t>
      </w:r>
    </w:p>
    <w:p w:rsidRDefault="00062E25" w:rsidP="00062E25" w:rsidR="00062E25" w:rsidRPr="009035EF">
      <w:pPr>
        <w:rPr>
          <w:rFonts w:hAnsi="Times New Roman" w:ascii="Times New Roman"/>
          <w:sz w:val="24"/>
          <w:szCs w:val="24"/>
        </w:rPr>
      </w:pPr>
    </w:p>
    <w:p w:rsidRDefault="007B3419" w:rsidP="0049050A" w:rsidR="007B3419" w:rsidRPr="009035EF">
      <w:pPr>
        <w:numPr>
          <w:ilvl w:val="0"/>
          <w:numId w:val="14"/>
        </w:numPr>
        <w:tabs>
          <w:tab w:pos="720" w:val="num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 w:val="24"/>
          <w:szCs w:val="24"/>
        </w:rPr>
      </w:pPr>
      <w:r w:rsidRPr="009035EF">
        <w:rPr>
          <w:rFonts w:hAnsi="Times New Roman" w:ascii="Times New Roman"/>
          <w:sz w:val="24"/>
          <w:szCs w:val="24"/>
        </w:rPr>
        <w:t>Steča</w:t>
      </w:r>
      <w:r w:rsidR="008F697B" w:rsidRPr="009035EF">
        <w:rPr>
          <w:rFonts w:hAnsi="Times New Roman" w:ascii="Times New Roman"/>
          <w:sz w:val="24"/>
          <w:szCs w:val="24"/>
        </w:rPr>
        <w:t>jni upravitelj Stanko</w:t>
      </w:r>
      <w:r w:rsidRPr="009035EF">
        <w:rPr>
          <w:rFonts w:hAnsi="Times New Roman" w:ascii="Times New Roman"/>
          <w:sz w:val="24"/>
          <w:szCs w:val="24"/>
        </w:rPr>
        <w:t xml:space="preserve"> Makar, Ludbreg, Petra Zrinskog 3, </w:t>
      </w:r>
    </w:p>
    <w:p w:rsidRDefault="00484429" w:rsidP="0049050A" w:rsidR="007B3419" w:rsidRPr="009035EF">
      <w:pPr>
        <w:numPr>
          <w:ilvl w:val="0"/>
          <w:numId w:val="14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</w:rPr>
      </w:pPr>
      <w:r w:rsidRPr="009035EF">
        <w:rPr>
          <w:rFonts w:hAnsi="Times New Roman" w:ascii="Times New Roman"/>
          <w:sz w:val="24"/>
          <w:szCs w:val="24"/>
        </w:rPr>
        <w:t xml:space="preserve">Sudski registar ovoga suda, uz rješenje broj </w:t>
      </w:r>
      <w:r w:rsidR="003B5C77" w:rsidRPr="00895A2D">
        <w:rPr>
          <w:rFonts w:hAnsi="Times New Roman" w:ascii="Times New Roman"/>
          <w:sz w:val="24"/>
          <w:szCs w:val="24"/>
        </w:rPr>
        <w:t xml:space="preserve">2 St-137/12-244 </w:t>
      </w:r>
      <w:r w:rsidR="003B5C77" w:rsidRPr="009035EF">
        <w:rPr>
          <w:rFonts w:hAnsi="Times New Roman" w:ascii="Times New Roman"/>
          <w:sz w:val="24"/>
          <w:szCs w:val="24"/>
        </w:rPr>
        <w:t>od</w:t>
      </w:r>
      <w:r w:rsidR="003B5C77">
        <w:rPr>
          <w:rFonts w:hAnsi="Times New Roman" w:ascii="Times New Roman"/>
          <w:sz w:val="24"/>
          <w:szCs w:val="24"/>
        </w:rPr>
        <w:t xml:space="preserve"> </w:t>
      </w:r>
      <w:r w:rsidR="003B5C77" w:rsidRPr="00895A2D">
        <w:rPr>
          <w:rFonts w:hAnsi="Times New Roman" w:ascii="Times New Roman"/>
          <w:sz w:val="24"/>
          <w:szCs w:val="24"/>
        </w:rPr>
        <w:t>3. ožujka 2017. godine</w:t>
      </w:r>
      <w:r w:rsidR="003B5C77" w:rsidRPr="009035EF">
        <w:rPr>
          <w:rFonts w:hAnsi="Times New Roman" w:ascii="Times New Roman"/>
          <w:sz w:val="24"/>
          <w:szCs w:val="24"/>
        </w:rPr>
        <w:t xml:space="preserve"> </w:t>
      </w:r>
      <w:r w:rsidRPr="009035EF">
        <w:rPr>
          <w:rFonts w:hAnsi="Times New Roman" w:ascii="Times New Roman"/>
          <w:sz w:val="24"/>
          <w:szCs w:val="24"/>
        </w:rPr>
        <w:t>s klauzulom pravomoćnosti</w:t>
      </w:r>
      <w:r w:rsidR="007B3419" w:rsidRPr="009035EF">
        <w:rPr>
          <w:rFonts w:hAnsi="Times New Roman" w:ascii="Times New Roman"/>
          <w:sz w:val="24"/>
          <w:szCs w:val="24"/>
        </w:rPr>
        <w:t>.</w:t>
      </w:r>
    </w:p>
    <w:p w:rsidRDefault="00FA496A" w:rsidP="0014555F" w:rsidR="00FA496A" w:rsidRPr="009035EF">
      <w:pPr>
        <w:rPr>
          <w:rFonts w:hAnsi="Times New Roman" w:ascii="Times New Roman"/>
          <w:sz w:val="24"/>
          <w:szCs w:val="24"/>
        </w:rPr>
      </w:pPr>
    </w:p>
    <w:p w:rsidRDefault="00484429" w:rsidP="0014555F" w:rsidR="00484429" w:rsidRPr="009035EF">
      <w:pPr>
        <w:rPr>
          <w:rFonts w:hAnsi="Times New Roman" w:ascii="Times New Roman"/>
          <w:sz w:val="24"/>
          <w:szCs w:val="24"/>
        </w:rPr>
      </w:pPr>
    </w:p>
    <w:p w:rsidRDefault="00484429" w:rsidP="0014555F" w:rsidR="00484429" w:rsidRPr="009035EF">
      <w:pPr>
        <w:rPr>
          <w:rFonts w:hAnsi="Times New Roman" w:ascii="Times New Roman"/>
          <w:sz w:val="24"/>
          <w:szCs w:val="24"/>
        </w:rPr>
      </w:pPr>
    </w:p>
    <w:sectPr w:rsidSect="00A352F2" w:rsidR="00484429" w:rsidRPr="009035EF">
      <w:headerReference w:type="default" r:id="rId12"/>
      <w:headerReference w:type="first" r:id="rId13"/>
      <w:pgSz w:code="9" w:h="16840" w:w="11907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EA5" w:rsidP="00685D85" w:rsidR="009B6EA5">
      <w:r>
        <w:separator/>
      </w:r>
    </w:p>
  </w:endnote>
  <w:endnote w:id="0" w:type="continuationSeparator">
    <w:p w:rsidRDefault="009B6EA5" w:rsidP="00685D85" w:rsidR="009B6E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EA5" w:rsidP="00685D85" w:rsidR="009B6EA5">
      <w:r>
        <w:separator/>
      </w:r>
    </w:p>
  </w:footnote>
  <w:footnote w:id="0" w:type="continuationSeparator">
    <w:p w:rsidRDefault="009B6EA5" w:rsidP="00685D85" w:rsidR="009B6E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385D" w:rsidP="000D385D" w:rsidR="008228E9" w:rsidRPr="00133B6A">
    <w:pPr>
      <w:pStyle w:val="Zaglavlje"/>
      <w:jc w:val="center"/>
      <w:rPr>
        <w:sz w:val="24"/>
        <w:szCs w:val="24"/>
      </w:rPr>
    </w:pPr>
    <w:r w:rsidRPr="00133B6A">
      <w:rPr>
        <w:sz w:val="24"/>
        <w:szCs w:val="24"/>
      </w:rPr>
      <w:tab/>
    </w:r>
    <w:r w:rsidRPr="00133B6A">
      <w:rPr>
        <w:rFonts w:hAnsi="Times New Roman" w:ascii="Times New Roman"/>
        <w:sz w:val="24"/>
        <w:szCs w:val="24"/>
      </w:rPr>
      <w:fldChar w:fldCharType="begin"/>
    </w:r>
    <w:r w:rsidRPr="00133B6A">
      <w:rPr>
        <w:rFonts w:hAnsi="Times New Roman" w:ascii="Times New Roman"/>
        <w:sz w:val="24"/>
        <w:szCs w:val="24"/>
      </w:rPr>
      <w:instrText xml:space="preserve"> PAGE   \* MERGEFORMAT </w:instrText>
    </w:r>
    <w:r w:rsidRPr="00133B6A">
      <w:rPr>
        <w:rFonts w:hAnsi="Times New Roman" w:ascii="Times New Roman"/>
        <w:sz w:val="24"/>
        <w:szCs w:val="24"/>
      </w:rPr>
      <w:fldChar w:fldCharType="separate"/>
    </w:r>
    <w:r w:rsidR="009B1644">
      <w:rPr>
        <w:rFonts w:hAnsi="Times New Roman" w:ascii="Times New Roman"/>
        <w:noProof/>
        <w:sz w:val="24"/>
        <w:szCs w:val="24"/>
      </w:rPr>
      <w:t>2</w:t>
    </w:r>
    <w:r w:rsidRPr="00133B6A">
      <w:rPr>
        <w:rFonts w:hAnsi="Times New Roman" w:ascii="Times New Roman"/>
        <w:sz w:val="24"/>
        <w:szCs w:val="24"/>
      </w:rPr>
      <w:fldChar w:fldCharType="end"/>
    </w:r>
    <w:r w:rsidR="005F10E4">
      <w:rPr>
        <w:rFonts w:hAnsi="Times New Roman" w:ascii="Times New Roman"/>
        <w:sz w:val="24"/>
        <w:szCs w:val="24"/>
      </w:rPr>
      <w:t xml:space="preserve"> </w:t>
    </w:r>
    <w:r w:rsidR="005F10E4">
      <w:rPr>
        <w:rFonts w:hAnsi="Times New Roman" w:ascii="Times New Roman"/>
        <w:sz w:val="24"/>
        <w:szCs w:val="24"/>
      </w:rPr>
      <w:tab/>
    </w:r>
    <w:r w:rsidR="001C408D" w:rsidRPr="00133B6A">
      <w:rPr>
        <w:rFonts w:hAnsi="Times New Roman" w:ascii="Times New Roman"/>
        <w:sz w:val="24"/>
        <w:szCs w:val="24"/>
      </w:rPr>
      <w:t>Poslovni b</w:t>
    </w:r>
    <w:r w:rsidR="001C408D">
      <w:rPr>
        <w:rFonts w:hAnsi="Times New Roman" w:ascii="Times New Roman"/>
        <w:sz w:val="24"/>
        <w:szCs w:val="24"/>
      </w:rPr>
      <w:t>roj: 2 St-137/12-247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5D85" w:rsidR="00685D85" w:rsidRPr="00133B6A">
    <w:pPr>
      <w:pStyle w:val="Zaglavlje"/>
      <w:rPr>
        <w:sz w:val="24"/>
        <w:szCs w:val="24"/>
      </w:rPr>
    </w:pPr>
    <w:r w:rsidRPr="00133B6A">
      <w:rPr>
        <w:rFonts w:hAnsi="Times New Roman" w:ascii="Times New Roman"/>
        <w:sz w:val="24"/>
        <w:szCs w:val="24"/>
      </w:rPr>
      <w:tab/>
    </w:r>
    <w:r w:rsidRPr="00133B6A">
      <w:rPr>
        <w:rFonts w:hAnsi="Times New Roman" w:ascii="Times New Roman"/>
        <w:sz w:val="24"/>
        <w:szCs w:val="24"/>
      </w:rPr>
      <w:tab/>
      <w:t xml:space="preserve"> Poslovni b</w:t>
    </w:r>
    <w:r w:rsidR="005F10E4">
      <w:rPr>
        <w:rFonts w:hAnsi="Times New Roman" w:ascii="Times New Roman"/>
        <w:sz w:val="24"/>
        <w:szCs w:val="24"/>
      </w:rPr>
      <w:t>roj: 2 St-</w:t>
    </w:r>
    <w:r w:rsidR="001C408D">
      <w:rPr>
        <w:rFonts w:hAnsi="Times New Roman" w:ascii="Times New Roman"/>
        <w:sz w:val="24"/>
        <w:szCs w:val="24"/>
      </w:rPr>
      <w:t>137/12-247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8242A"/>
    <w:multiLevelType w:val="hybridMultilevel"/>
    <w:tmpl w:val="2A240348"/>
    <w:lvl w:tplc="5D6426D8" w:ilvl="0">
      <w:start w:val="1"/>
      <w:numFmt w:val="bullet"/>
      <w:lvlRestart w:val="0"/>
      <w:lvlText w:val=""/>
      <w:lvlJc w:val="left"/>
      <w:pPr>
        <w:tabs>
          <w:tab w:pos="363" w:val="num"/>
        </w:tabs>
        <w:ind w:hanging="363" w:left="363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3" w:val="num"/>
        </w:tabs>
        <w:ind w:hanging="360" w:left="108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3" w:val="num"/>
        </w:tabs>
        <w:ind w:hanging="360" w:left="180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3" w:val="num"/>
        </w:tabs>
        <w:ind w:hanging="360" w:left="252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3" w:val="num"/>
        </w:tabs>
        <w:ind w:hanging="360" w:left="324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3" w:val="num"/>
        </w:tabs>
        <w:ind w:hanging="360" w:left="396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3" w:val="num"/>
        </w:tabs>
        <w:ind w:hanging="360" w:left="468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3" w:val="num"/>
        </w:tabs>
        <w:ind w:hanging="360" w:left="540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3" w:val="num"/>
        </w:tabs>
        <w:ind w:hanging="360" w:left="6123"/>
      </w:pPr>
      <w:rPr>
        <w:rFonts w:hAnsi="Wingdings" w:ascii="Wingdings" w:hint="default"/>
      </w:rPr>
    </w:lvl>
  </w:abstractNum>
  <w:abstractNum w:abstractNumId="1">
    <w:nsid w:val="066F7A3E"/>
    <w:multiLevelType w:val="hybridMultilevel"/>
    <w:tmpl w:val="C1BAAEB6"/>
    <w:lvl w:tplc="5D6426D8" w:ilvl="0">
      <w:start w:val="1"/>
      <w:numFmt w:val="bullet"/>
      <w:lvlRestart w:val="0"/>
      <w:lvlText w:val=""/>
      <w:lvlJc w:val="left"/>
      <w:pPr>
        <w:tabs>
          <w:tab w:pos="720" w:val="num"/>
        </w:tabs>
        <w:ind w:hanging="363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2B016CA"/>
    <w:multiLevelType w:val="hybridMultilevel"/>
    <w:tmpl w:val="D4425F5C"/>
    <w:lvl w:tplc="5D6426D8" w:ilvl="0">
      <w:start w:val="1"/>
      <w:numFmt w:val="bullet"/>
      <w:lvlRestart w:val="0"/>
      <w:lvlText w:val=""/>
      <w:lvlJc w:val="left"/>
      <w:pPr>
        <w:tabs>
          <w:tab w:pos="1080" w:val="num"/>
        </w:tabs>
        <w:ind w:hanging="363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226542F7"/>
    <w:multiLevelType w:val="hybridMultilevel"/>
    <w:tmpl w:val="11E628E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2EEC41CB"/>
    <w:multiLevelType w:val="hybridMultilevel"/>
    <w:tmpl w:val="8F6A4C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EFE71D4"/>
    <w:multiLevelType w:val="hybridMultilevel"/>
    <w:tmpl w:val="F4F28636"/>
    <w:lvl w:tplc="6EFA064E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53C31705"/>
    <w:multiLevelType w:val="hybridMultilevel"/>
    <w:tmpl w:val="4BEE5AC0"/>
    <w:lvl w:tplc="101C42C8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53FF2C7A"/>
    <w:multiLevelType w:val="hybridMultilevel"/>
    <w:tmpl w:val="F1A0249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8">
    <w:nsid w:val="59864073"/>
    <w:multiLevelType w:val="hybridMultilevel"/>
    <w:tmpl w:val="87E624AE"/>
    <w:lvl w:tplc="9D184844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9">
    <w:nsid w:val="67CA6B3D"/>
    <w:multiLevelType w:val="hybridMultilevel"/>
    <w:tmpl w:val="CCC07EEE"/>
    <w:lvl w:tplc="10364A2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plc="5D6426D8" w:ilvl="1">
      <w:start w:val="1"/>
      <w:numFmt w:val="bullet"/>
      <w:lvlRestart w:val="0"/>
      <w:lvlText w:val=""/>
      <w:lvlJc w:val="left"/>
      <w:pPr>
        <w:tabs>
          <w:tab w:pos="1803" w:val="num"/>
        </w:tabs>
        <w:ind w:hanging="363" w:left="1803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6B20667D"/>
    <w:multiLevelType w:val="hybridMultilevel"/>
    <w:tmpl w:val="48C886C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7007AC9"/>
    <w:multiLevelType w:val="hybridMultilevel"/>
    <w:tmpl w:val="4BEE5AC0"/>
    <w:lvl w:tplc="101C42C8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7811044D"/>
    <w:multiLevelType w:val="hybridMultilevel"/>
    <w:tmpl w:val="7F32223A"/>
    <w:lvl w:tplc="5D6426D8" w:ilvl="0">
      <w:start w:val="1"/>
      <w:numFmt w:val="bullet"/>
      <w:lvlRestart w:val="0"/>
      <w:lvlText w:val=""/>
      <w:lvlJc w:val="left"/>
      <w:pPr>
        <w:tabs>
          <w:tab w:pos="363" w:val="num"/>
        </w:tabs>
        <w:ind w:hanging="363" w:left="363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3" w:val="num"/>
        </w:tabs>
        <w:ind w:hanging="360" w:left="108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3" w:val="num"/>
        </w:tabs>
        <w:ind w:hanging="360" w:left="180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3" w:val="num"/>
        </w:tabs>
        <w:ind w:hanging="360" w:left="252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3" w:val="num"/>
        </w:tabs>
        <w:ind w:hanging="360" w:left="324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3" w:val="num"/>
        </w:tabs>
        <w:ind w:hanging="360" w:left="396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3" w:val="num"/>
        </w:tabs>
        <w:ind w:hanging="360" w:left="468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3" w:val="num"/>
        </w:tabs>
        <w:ind w:hanging="360" w:left="540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3" w:val="num"/>
        </w:tabs>
        <w:ind w:hanging="360" w:left="6123"/>
      </w:pPr>
      <w:rPr>
        <w:rFonts w:hAnsi="Wingdings" w:ascii="Wingdings" w:hint="default"/>
      </w:rPr>
    </w:lvl>
  </w:abstractNum>
  <w:abstractNum w:abstractNumId="13">
    <w:nsid w:val="7CDD0DBD"/>
    <w:multiLevelType w:val="hybridMultilevel"/>
    <w:tmpl w:val="808288D6"/>
    <w:lvl w:tplc="5D6426D8" w:ilvl="0">
      <w:start w:val="1"/>
      <w:numFmt w:val="bullet"/>
      <w:lvlRestart w:val="0"/>
      <w:lvlText w:val=""/>
      <w:lvlJc w:val="left"/>
      <w:pPr>
        <w:tabs>
          <w:tab w:pos="1803" w:val="num"/>
        </w:tabs>
        <w:ind w:hanging="363" w:left="1803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3" w:val="num"/>
        </w:tabs>
        <w:ind w:hanging="360" w:left="252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3" w:val="num"/>
        </w:tabs>
        <w:ind w:hanging="360" w:left="324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3" w:val="num"/>
        </w:tabs>
        <w:ind w:hanging="360" w:left="396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3" w:val="num"/>
        </w:tabs>
        <w:ind w:hanging="360" w:left="468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3" w:val="num"/>
        </w:tabs>
        <w:ind w:hanging="360" w:left="540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3" w:val="num"/>
        </w:tabs>
        <w:ind w:hanging="360" w:left="612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3" w:val="num"/>
        </w:tabs>
        <w:ind w:hanging="360" w:left="684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3" w:val="num"/>
        </w:tabs>
        <w:ind w:hanging="360" w:left="7563"/>
      </w:pPr>
      <w:rPr>
        <w:rFonts w:hAnsi="Wingdings" w:ascii="Wingdings" w:hint="default"/>
      </w:r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3"/>
  </w:num>
  <w:num w:numId="5">
    <w:abstractNumId w:val="13"/>
  </w:num>
  <w:num w:numId="6">
    <w:abstractNumId w:val="12"/>
  </w:num>
  <w:num w:numId="7">
    <w:abstractNumId w:val="0"/>
  </w:num>
  <w:num w:numId="8">
    <w:abstractNumId w:val="1"/>
  </w:num>
  <w:num w:numId="9">
    <w:abstractNumId w:val="4"/>
  </w:num>
  <w:num w:numId="10">
    <w:abstractNumId w:val="5"/>
  </w:num>
  <w:num w:numId="11">
    <w:abstractNumId w:val="11"/>
  </w:num>
  <w:num w:numId="12">
    <w:abstractNumId w:val="10"/>
  </w:num>
  <w:num w:numId="13">
    <w:abstractNumId w:val="6"/>
  </w:num>
  <w:num w:numId="14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5624"/>
    <w:rsid w:val="0000046B"/>
    <w:rsid w:val="000035BB"/>
    <w:rsid w:val="0000544B"/>
    <w:rsid w:val="00006E92"/>
    <w:rsid w:val="00010566"/>
    <w:rsid w:val="00010964"/>
    <w:rsid w:val="00015374"/>
    <w:rsid w:val="00017FA7"/>
    <w:rsid w:val="00020C80"/>
    <w:rsid w:val="000223D7"/>
    <w:rsid w:val="0002425A"/>
    <w:rsid w:val="00024ABF"/>
    <w:rsid w:val="00024C9C"/>
    <w:rsid w:val="00025EFE"/>
    <w:rsid w:val="000304A7"/>
    <w:rsid w:val="000323EB"/>
    <w:rsid w:val="00032893"/>
    <w:rsid w:val="00032B12"/>
    <w:rsid w:val="00036256"/>
    <w:rsid w:val="00045D83"/>
    <w:rsid w:val="00046BF6"/>
    <w:rsid w:val="000507F9"/>
    <w:rsid w:val="000549C2"/>
    <w:rsid w:val="00057A99"/>
    <w:rsid w:val="0006180B"/>
    <w:rsid w:val="000622FE"/>
    <w:rsid w:val="000623AF"/>
    <w:rsid w:val="00062759"/>
    <w:rsid w:val="00062E25"/>
    <w:rsid w:val="00065622"/>
    <w:rsid w:val="000657BF"/>
    <w:rsid w:val="00067A5E"/>
    <w:rsid w:val="0007036B"/>
    <w:rsid w:val="00071B94"/>
    <w:rsid w:val="00073658"/>
    <w:rsid w:val="00082EAD"/>
    <w:rsid w:val="000844A3"/>
    <w:rsid w:val="00084963"/>
    <w:rsid w:val="0009048A"/>
    <w:rsid w:val="00092579"/>
    <w:rsid w:val="000A0ABC"/>
    <w:rsid w:val="000A2962"/>
    <w:rsid w:val="000A5398"/>
    <w:rsid w:val="000B1548"/>
    <w:rsid w:val="000B1B4A"/>
    <w:rsid w:val="000B2013"/>
    <w:rsid w:val="000B2775"/>
    <w:rsid w:val="000B3A95"/>
    <w:rsid w:val="000B4AE1"/>
    <w:rsid w:val="000B5695"/>
    <w:rsid w:val="000C08A6"/>
    <w:rsid w:val="000C1AB2"/>
    <w:rsid w:val="000D0568"/>
    <w:rsid w:val="000D2883"/>
    <w:rsid w:val="000D328B"/>
    <w:rsid w:val="000D385D"/>
    <w:rsid w:val="000D656B"/>
    <w:rsid w:val="000D7193"/>
    <w:rsid w:val="000D7313"/>
    <w:rsid w:val="000D74A1"/>
    <w:rsid w:val="000E39D0"/>
    <w:rsid w:val="000E7DBD"/>
    <w:rsid w:val="000F036F"/>
    <w:rsid w:val="000F0F46"/>
    <w:rsid w:val="0010196F"/>
    <w:rsid w:val="00104FDA"/>
    <w:rsid w:val="00105A84"/>
    <w:rsid w:val="00106A9F"/>
    <w:rsid w:val="00107508"/>
    <w:rsid w:val="00113A49"/>
    <w:rsid w:val="00115DBA"/>
    <w:rsid w:val="00117970"/>
    <w:rsid w:val="00121309"/>
    <w:rsid w:val="00122E15"/>
    <w:rsid w:val="0013152C"/>
    <w:rsid w:val="00133B6A"/>
    <w:rsid w:val="00134756"/>
    <w:rsid w:val="00141264"/>
    <w:rsid w:val="00143A9E"/>
    <w:rsid w:val="0014555F"/>
    <w:rsid w:val="00151B47"/>
    <w:rsid w:val="00153DDD"/>
    <w:rsid w:val="001544B8"/>
    <w:rsid w:val="001567D6"/>
    <w:rsid w:val="00161307"/>
    <w:rsid w:val="001623D5"/>
    <w:rsid w:val="001630BC"/>
    <w:rsid w:val="00164293"/>
    <w:rsid w:val="00164C38"/>
    <w:rsid w:val="00175B38"/>
    <w:rsid w:val="0018353D"/>
    <w:rsid w:val="00184D58"/>
    <w:rsid w:val="00191885"/>
    <w:rsid w:val="00193238"/>
    <w:rsid w:val="001960DA"/>
    <w:rsid w:val="00196218"/>
    <w:rsid w:val="00197825"/>
    <w:rsid w:val="00197CE1"/>
    <w:rsid w:val="001A24A3"/>
    <w:rsid w:val="001A2DBF"/>
    <w:rsid w:val="001A61C6"/>
    <w:rsid w:val="001A67B3"/>
    <w:rsid w:val="001A6EC6"/>
    <w:rsid w:val="001B06D5"/>
    <w:rsid w:val="001B0C9D"/>
    <w:rsid w:val="001B36B7"/>
    <w:rsid w:val="001B6439"/>
    <w:rsid w:val="001B6641"/>
    <w:rsid w:val="001C2A9F"/>
    <w:rsid w:val="001C408D"/>
    <w:rsid w:val="001C5943"/>
    <w:rsid w:val="001D155B"/>
    <w:rsid w:val="001D1BDB"/>
    <w:rsid w:val="001D1CA7"/>
    <w:rsid w:val="001D5669"/>
    <w:rsid w:val="00200586"/>
    <w:rsid w:val="00203E64"/>
    <w:rsid w:val="00215B8E"/>
    <w:rsid w:val="00217572"/>
    <w:rsid w:val="00217EA4"/>
    <w:rsid w:val="002241D8"/>
    <w:rsid w:val="002249F4"/>
    <w:rsid w:val="00231886"/>
    <w:rsid w:val="0023318C"/>
    <w:rsid w:val="00237D2A"/>
    <w:rsid w:val="002414D6"/>
    <w:rsid w:val="00244338"/>
    <w:rsid w:val="00251413"/>
    <w:rsid w:val="0025311D"/>
    <w:rsid w:val="00253DCC"/>
    <w:rsid w:val="002579CC"/>
    <w:rsid w:val="00260507"/>
    <w:rsid w:val="00262D65"/>
    <w:rsid w:val="0026557E"/>
    <w:rsid w:val="00270C88"/>
    <w:rsid w:val="00276076"/>
    <w:rsid w:val="00276C26"/>
    <w:rsid w:val="00277244"/>
    <w:rsid w:val="00280D37"/>
    <w:rsid w:val="0029369D"/>
    <w:rsid w:val="00297D80"/>
    <w:rsid w:val="002A04B7"/>
    <w:rsid w:val="002B143A"/>
    <w:rsid w:val="002B273F"/>
    <w:rsid w:val="002B4AF5"/>
    <w:rsid w:val="002B5F33"/>
    <w:rsid w:val="002C0635"/>
    <w:rsid w:val="002C54EB"/>
    <w:rsid w:val="002C58D8"/>
    <w:rsid w:val="002C7C35"/>
    <w:rsid w:val="002D0F3E"/>
    <w:rsid w:val="002D2589"/>
    <w:rsid w:val="002D5206"/>
    <w:rsid w:val="002D7F17"/>
    <w:rsid w:val="002E1B08"/>
    <w:rsid w:val="002E2E43"/>
    <w:rsid w:val="002E3736"/>
    <w:rsid w:val="002E3E7F"/>
    <w:rsid w:val="002E563E"/>
    <w:rsid w:val="002F184D"/>
    <w:rsid w:val="002F3FC0"/>
    <w:rsid w:val="002F53DE"/>
    <w:rsid w:val="002F7648"/>
    <w:rsid w:val="00300C7C"/>
    <w:rsid w:val="00300E83"/>
    <w:rsid w:val="00301CF4"/>
    <w:rsid w:val="00306B33"/>
    <w:rsid w:val="00310869"/>
    <w:rsid w:val="00324A81"/>
    <w:rsid w:val="00331892"/>
    <w:rsid w:val="0033486E"/>
    <w:rsid w:val="00343006"/>
    <w:rsid w:val="00350E0F"/>
    <w:rsid w:val="003518B9"/>
    <w:rsid w:val="00351F89"/>
    <w:rsid w:val="0036438C"/>
    <w:rsid w:val="0036609E"/>
    <w:rsid w:val="00372ACA"/>
    <w:rsid w:val="003918F9"/>
    <w:rsid w:val="003924D6"/>
    <w:rsid w:val="00393BD4"/>
    <w:rsid w:val="00395718"/>
    <w:rsid w:val="003A0DDA"/>
    <w:rsid w:val="003A2B51"/>
    <w:rsid w:val="003A6468"/>
    <w:rsid w:val="003A673E"/>
    <w:rsid w:val="003A7C55"/>
    <w:rsid w:val="003A7CC2"/>
    <w:rsid w:val="003B0D5D"/>
    <w:rsid w:val="003B33D3"/>
    <w:rsid w:val="003B54D9"/>
    <w:rsid w:val="003B5C77"/>
    <w:rsid w:val="003B6341"/>
    <w:rsid w:val="003C126C"/>
    <w:rsid w:val="003C3F3E"/>
    <w:rsid w:val="003C6DB4"/>
    <w:rsid w:val="003C6E3A"/>
    <w:rsid w:val="003C726A"/>
    <w:rsid w:val="003D1366"/>
    <w:rsid w:val="003D287D"/>
    <w:rsid w:val="003D55D2"/>
    <w:rsid w:val="003E0F11"/>
    <w:rsid w:val="003E10D6"/>
    <w:rsid w:val="003E1F68"/>
    <w:rsid w:val="003E4E34"/>
    <w:rsid w:val="003E7B3C"/>
    <w:rsid w:val="003F2019"/>
    <w:rsid w:val="003F28E7"/>
    <w:rsid w:val="003F682D"/>
    <w:rsid w:val="003F6A30"/>
    <w:rsid w:val="00400BAF"/>
    <w:rsid w:val="00403F64"/>
    <w:rsid w:val="00405813"/>
    <w:rsid w:val="00407154"/>
    <w:rsid w:val="00410CA4"/>
    <w:rsid w:val="00416CE7"/>
    <w:rsid w:val="00421569"/>
    <w:rsid w:val="00426E38"/>
    <w:rsid w:val="00431024"/>
    <w:rsid w:val="004326A9"/>
    <w:rsid w:val="00432C13"/>
    <w:rsid w:val="004330D5"/>
    <w:rsid w:val="004348F8"/>
    <w:rsid w:val="0043596C"/>
    <w:rsid w:val="0044603D"/>
    <w:rsid w:val="00446FFA"/>
    <w:rsid w:val="00447119"/>
    <w:rsid w:val="00447D76"/>
    <w:rsid w:val="00454DD5"/>
    <w:rsid w:val="004551CA"/>
    <w:rsid w:val="0045697D"/>
    <w:rsid w:val="00460189"/>
    <w:rsid w:val="00463C91"/>
    <w:rsid w:val="0046414A"/>
    <w:rsid w:val="004657A9"/>
    <w:rsid w:val="0047365D"/>
    <w:rsid w:val="004774A0"/>
    <w:rsid w:val="00480772"/>
    <w:rsid w:val="004807E3"/>
    <w:rsid w:val="00481F55"/>
    <w:rsid w:val="00484429"/>
    <w:rsid w:val="00485AD7"/>
    <w:rsid w:val="00485CA7"/>
    <w:rsid w:val="00487E53"/>
    <w:rsid w:val="0049050A"/>
    <w:rsid w:val="004954CD"/>
    <w:rsid w:val="00496A59"/>
    <w:rsid w:val="004A0201"/>
    <w:rsid w:val="004A34BB"/>
    <w:rsid w:val="004B3D0B"/>
    <w:rsid w:val="004C20BF"/>
    <w:rsid w:val="004C49C5"/>
    <w:rsid w:val="004C5221"/>
    <w:rsid w:val="004D1668"/>
    <w:rsid w:val="004F669E"/>
    <w:rsid w:val="00512108"/>
    <w:rsid w:val="00512762"/>
    <w:rsid w:val="00513329"/>
    <w:rsid w:val="00513E76"/>
    <w:rsid w:val="00523FAF"/>
    <w:rsid w:val="00532030"/>
    <w:rsid w:val="00532755"/>
    <w:rsid w:val="00533A76"/>
    <w:rsid w:val="00533B42"/>
    <w:rsid w:val="005352E7"/>
    <w:rsid w:val="00542C3B"/>
    <w:rsid w:val="00542C9B"/>
    <w:rsid w:val="00543C09"/>
    <w:rsid w:val="00544CA0"/>
    <w:rsid w:val="00546758"/>
    <w:rsid w:val="00546A34"/>
    <w:rsid w:val="00546EE1"/>
    <w:rsid w:val="00553A2B"/>
    <w:rsid w:val="00553BC2"/>
    <w:rsid w:val="005553E7"/>
    <w:rsid w:val="005604C9"/>
    <w:rsid w:val="00562419"/>
    <w:rsid w:val="005648BB"/>
    <w:rsid w:val="00573DA6"/>
    <w:rsid w:val="00574F54"/>
    <w:rsid w:val="00574FA4"/>
    <w:rsid w:val="0057532A"/>
    <w:rsid w:val="005778EE"/>
    <w:rsid w:val="005853A3"/>
    <w:rsid w:val="00586F36"/>
    <w:rsid w:val="00593EEC"/>
    <w:rsid w:val="005953E8"/>
    <w:rsid w:val="00597486"/>
    <w:rsid w:val="005A1A97"/>
    <w:rsid w:val="005A56B1"/>
    <w:rsid w:val="005A7F5C"/>
    <w:rsid w:val="005B3547"/>
    <w:rsid w:val="005B4395"/>
    <w:rsid w:val="005B4AF2"/>
    <w:rsid w:val="005C02E0"/>
    <w:rsid w:val="005C09F1"/>
    <w:rsid w:val="005C2BDD"/>
    <w:rsid w:val="005C366A"/>
    <w:rsid w:val="005C77AA"/>
    <w:rsid w:val="005E0ACF"/>
    <w:rsid w:val="005E144C"/>
    <w:rsid w:val="005E25C3"/>
    <w:rsid w:val="005F099F"/>
    <w:rsid w:val="005F10E4"/>
    <w:rsid w:val="005F1439"/>
    <w:rsid w:val="005F2121"/>
    <w:rsid w:val="005F2294"/>
    <w:rsid w:val="006006AD"/>
    <w:rsid w:val="00600D69"/>
    <w:rsid w:val="00605298"/>
    <w:rsid w:val="006069AE"/>
    <w:rsid w:val="006074B3"/>
    <w:rsid w:val="00610B03"/>
    <w:rsid w:val="0061165A"/>
    <w:rsid w:val="00623427"/>
    <w:rsid w:val="00634FF9"/>
    <w:rsid w:val="0063501C"/>
    <w:rsid w:val="00641E22"/>
    <w:rsid w:val="00643A90"/>
    <w:rsid w:val="00654102"/>
    <w:rsid w:val="00656A0A"/>
    <w:rsid w:val="006632E1"/>
    <w:rsid w:val="0066734E"/>
    <w:rsid w:val="006764A4"/>
    <w:rsid w:val="00683D30"/>
    <w:rsid w:val="00684E27"/>
    <w:rsid w:val="00685D85"/>
    <w:rsid w:val="006922DA"/>
    <w:rsid w:val="00693B27"/>
    <w:rsid w:val="0069707D"/>
    <w:rsid w:val="00697B6C"/>
    <w:rsid w:val="006A0B8F"/>
    <w:rsid w:val="006A3D74"/>
    <w:rsid w:val="006A576E"/>
    <w:rsid w:val="006B06A0"/>
    <w:rsid w:val="006B12CA"/>
    <w:rsid w:val="006C2E66"/>
    <w:rsid w:val="006C4290"/>
    <w:rsid w:val="006C4C1F"/>
    <w:rsid w:val="006C79FC"/>
    <w:rsid w:val="006D504A"/>
    <w:rsid w:val="006D56B6"/>
    <w:rsid w:val="006D6878"/>
    <w:rsid w:val="006D798B"/>
    <w:rsid w:val="006D7BCD"/>
    <w:rsid w:val="006D7CC6"/>
    <w:rsid w:val="006E2B70"/>
    <w:rsid w:val="006E2F65"/>
    <w:rsid w:val="006F0AD7"/>
    <w:rsid w:val="006F1C11"/>
    <w:rsid w:val="006F37BB"/>
    <w:rsid w:val="006F4166"/>
    <w:rsid w:val="00701E94"/>
    <w:rsid w:val="007029C1"/>
    <w:rsid w:val="007029DA"/>
    <w:rsid w:val="007054B6"/>
    <w:rsid w:val="00706761"/>
    <w:rsid w:val="00711B76"/>
    <w:rsid w:val="00712F79"/>
    <w:rsid w:val="00713C8C"/>
    <w:rsid w:val="00726358"/>
    <w:rsid w:val="00732004"/>
    <w:rsid w:val="007324AC"/>
    <w:rsid w:val="00734850"/>
    <w:rsid w:val="00735E48"/>
    <w:rsid w:val="00736CEE"/>
    <w:rsid w:val="00740496"/>
    <w:rsid w:val="007406AA"/>
    <w:rsid w:val="00745259"/>
    <w:rsid w:val="00747F88"/>
    <w:rsid w:val="00755624"/>
    <w:rsid w:val="00757AC0"/>
    <w:rsid w:val="00764E33"/>
    <w:rsid w:val="007657AB"/>
    <w:rsid w:val="00767E0E"/>
    <w:rsid w:val="00772779"/>
    <w:rsid w:val="00775E88"/>
    <w:rsid w:val="007778FE"/>
    <w:rsid w:val="0078341D"/>
    <w:rsid w:val="007862B1"/>
    <w:rsid w:val="00786A4F"/>
    <w:rsid w:val="0078708B"/>
    <w:rsid w:val="0078781C"/>
    <w:rsid w:val="00793041"/>
    <w:rsid w:val="0079524D"/>
    <w:rsid w:val="00795F02"/>
    <w:rsid w:val="007A0FC5"/>
    <w:rsid w:val="007A5552"/>
    <w:rsid w:val="007A5D4C"/>
    <w:rsid w:val="007B0FEA"/>
    <w:rsid w:val="007B3419"/>
    <w:rsid w:val="007B6B19"/>
    <w:rsid w:val="007C0DB2"/>
    <w:rsid w:val="007C4B98"/>
    <w:rsid w:val="007D0C21"/>
    <w:rsid w:val="007D1F4E"/>
    <w:rsid w:val="007D6591"/>
    <w:rsid w:val="007E04A7"/>
    <w:rsid w:val="007E660C"/>
    <w:rsid w:val="007E67CE"/>
    <w:rsid w:val="007F3255"/>
    <w:rsid w:val="007F60F7"/>
    <w:rsid w:val="008010E3"/>
    <w:rsid w:val="008053DE"/>
    <w:rsid w:val="00805FE1"/>
    <w:rsid w:val="00810C4F"/>
    <w:rsid w:val="00815639"/>
    <w:rsid w:val="00816893"/>
    <w:rsid w:val="0082019E"/>
    <w:rsid w:val="0082278F"/>
    <w:rsid w:val="008228E9"/>
    <w:rsid w:val="008272FD"/>
    <w:rsid w:val="00830411"/>
    <w:rsid w:val="00830870"/>
    <w:rsid w:val="00832DFE"/>
    <w:rsid w:val="0083386E"/>
    <w:rsid w:val="00835E5A"/>
    <w:rsid w:val="00836D04"/>
    <w:rsid w:val="00837E1C"/>
    <w:rsid w:val="00841328"/>
    <w:rsid w:val="008415A0"/>
    <w:rsid w:val="00843251"/>
    <w:rsid w:val="008529E1"/>
    <w:rsid w:val="0085303F"/>
    <w:rsid w:val="00856002"/>
    <w:rsid w:val="00861CF6"/>
    <w:rsid w:val="0088126E"/>
    <w:rsid w:val="00882FC3"/>
    <w:rsid w:val="00886332"/>
    <w:rsid w:val="008869E6"/>
    <w:rsid w:val="00894E8E"/>
    <w:rsid w:val="00895A2D"/>
    <w:rsid w:val="00895F3C"/>
    <w:rsid w:val="008978DF"/>
    <w:rsid w:val="008A1755"/>
    <w:rsid w:val="008A3C4E"/>
    <w:rsid w:val="008A6DC6"/>
    <w:rsid w:val="008A7054"/>
    <w:rsid w:val="008B1A65"/>
    <w:rsid w:val="008B1CB9"/>
    <w:rsid w:val="008C3E8B"/>
    <w:rsid w:val="008C6A2F"/>
    <w:rsid w:val="008C7F13"/>
    <w:rsid w:val="008D01F6"/>
    <w:rsid w:val="008D2022"/>
    <w:rsid w:val="008D2E22"/>
    <w:rsid w:val="008D356C"/>
    <w:rsid w:val="008D7B60"/>
    <w:rsid w:val="008D7FC1"/>
    <w:rsid w:val="008E46C7"/>
    <w:rsid w:val="008F46B2"/>
    <w:rsid w:val="008F4C69"/>
    <w:rsid w:val="008F697B"/>
    <w:rsid w:val="009035EF"/>
    <w:rsid w:val="00903948"/>
    <w:rsid w:val="00903C9D"/>
    <w:rsid w:val="0091115C"/>
    <w:rsid w:val="00912A03"/>
    <w:rsid w:val="00916667"/>
    <w:rsid w:val="00920218"/>
    <w:rsid w:val="0092550F"/>
    <w:rsid w:val="00927B82"/>
    <w:rsid w:val="00932E93"/>
    <w:rsid w:val="00935807"/>
    <w:rsid w:val="00936CA2"/>
    <w:rsid w:val="0093756F"/>
    <w:rsid w:val="00940F6B"/>
    <w:rsid w:val="0094492A"/>
    <w:rsid w:val="00947F6D"/>
    <w:rsid w:val="009515FB"/>
    <w:rsid w:val="009546BD"/>
    <w:rsid w:val="00955878"/>
    <w:rsid w:val="00957A66"/>
    <w:rsid w:val="00957AEF"/>
    <w:rsid w:val="00957E75"/>
    <w:rsid w:val="00960393"/>
    <w:rsid w:val="0096106B"/>
    <w:rsid w:val="00965BF5"/>
    <w:rsid w:val="009661ED"/>
    <w:rsid w:val="0097117A"/>
    <w:rsid w:val="00972ABB"/>
    <w:rsid w:val="00976AAD"/>
    <w:rsid w:val="00977712"/>
    <w:rsid w:val="00981CEA"/>
    <w:rsid w:val="00982C9A"/>
    <w:rsid w:val="00983FC6"/>
    <w:rsid w:val="00984065"/>
    <w:rsid w:val="0099216C"/>
    <w:rsid w:val="009948FD"/>
    <w:rsid w:val="009974A0"/>
    <w:rsid w:val="00997B0F"/>
    <w:rsid w:val="009A28CB"/>
    <w:rsid w:val="009A4285"/>
    <w:rsid w:val="009A581D"/>
    <w:rsid w:val="009A6024"/>
    <w:rsid w:val="009B1644"/>
    <w:rsid w:val="009B28CF"/>
    <w:rsid w:val="009B2C2F"/>
    <w:rsid w:val="009B5B2B"/>
    <w:rsid w:val="009B6BB6"/>
    <w:rsid w:val="009B6EA5"/>
    <w:rsid w:val="009C15DB"/>
    <w:rsid w:val="009D1FEB"/>
    <w:rsid w:val="009D48AE"/>
    <w:rsid w:val="009E3610"/>
    <w:rsid w:val="009E5EEA"/>
    <w:rsid w:val="009E6F34"/>
    <w:rsid w:val="009F3BD4"/>
    <w:rsid w:val="009F4FC0"/>
    <w:rsid w:val="009F7E70"/>
    <w:rsid w:val="00A01480"/>
    <w:rsid w:val="00A01D9C"/>
    <w:rsid w:val="00A01F0A"/>
    <w:rsid w:val="00A11FAE"/>
    <w:rsid w:val="00A122DC"/>
    <w:rsid w:val="00A14F2A"/>
    <w:rsid w:val="00A1602C"/>
    <w:rsid w:val="00A216B3"/>
    <w:rsid w:val="00A232ED"/>
    <w:rsid w:val="00A26F25"/>
    <w:rsid w:val="00A32F51"/>
    <w:rsid w:val="00A33138"/>
    <w:rsid w:val="00A352F2"/>
    <w:rsid w:val="00A41C63"/>
    <w:rsid w:val="00A479D7"/>
    <w:rsid w:val="00A5129C"/>
    <w:rsid w:val="00A53555"/>
    <w:rsid w:val="00A53C7B"/>
    <w:rsid w:val="00A544CD"/>
    <w:rsid w:val="00A561EF"/>
    <w:rsid w:val="00A62CEA"/>
    <w:rsid w:val="00A70BE8"/>
    <w:rsid w:val="00A724AA"/>
    <w:rsid w:val="00A72705"/>
    <w:rsid w:val="00A72772"/>
    <w:rsid w:val="00A7321F"/>
    <w:rsid w:val="00A734CB"/>
    <w:rsid w:val="00A753BF"/>
    <w:rsid w:val="00A7722C"/>
    <w:rsid w:val="00A814EF"/>
    <w:rsid w:val="00A81F3F"/>
    <w:rsid w:val="00A84758"/>
    <w:rsid w:val="00A907CF"/>
    <w:rsid w:val="00A955E1"/>
    <w:rsid w:val="00A966C7"/>
    <w:rsid w:val="00AA1782"/>
    <w:rsid w:val="00AA1B95"/>
    <w:rsid w:val="00AA5C9F"/>
    <w:rsid w:val="00AA67C1"/>
    <w:rsid w:val="00AC0F13"/>
    <w:rsid w:val="00AC7B81"/>
    <w:rsid w:val="00AD517E"/>
    <w:rsid w:val="00AE2D36"/>
    <w:rsid w:val="00AE6CF1"/>
    <w:rsid w:val="00AF139C"/>
    <w:rsid w:val="00AF299D"/>
    <w:rsid w:val="00AF435D"/>
    <w:rsid w:val="00AF4E03"/>
    <w:rsid w:val="00AF7261"/>
    <w:rsid w:val="00B01133"/>
    <w:rsid w:val="00B03298"/>
    <w:rsid w:val="00B07B29"/>
    <w:rsid w:val="00B10CCC"/>
    <w:rsid w:val="00B12A23"/>
    <w:rsid w:val="00B17F71"/>
    <w:rsid w:val="00B215BC"/>
    <w:rsid w:val="00B217D1"/>
    <w:rsid w:val="00B21802"/>
    <w:rsid w:val="00B21B52"/>
    <w:rsid w:val="00B2668E"/>
    <w:rsid w:val="00B2776F"/>
    <w:rsid w:val="00B300A3"/>
    <w:rsid w:val="00B34593"/>
    <w:rsid w:val="00B34715"/>
    <w:rsid w:val="00B4026C"/>
    <w:rsid w:val="00B42F5A"/>
    <w:rsid w:val="00B50EE2"/>
    <w:rsid w:val="00B66E91"/>
    <w:rsid w:val="00B672ED"/>
    <w:rsid w:val="00B7175D"/>
    <w:rsid w:val="00B71F50"/>
    <w:rsid w:val="00B8466B"/>
    <w:rsid w:val="00B86C1E"/>
    <w:rsid w:val="00B87D67"/>
    <w:rsid w:val="00B903B7"/>
    <w:rsid w:val="00B92CBC"/>
    <w:rsid w:val="00B961C9"/>
    <w:rsid w:val="00BA08AF"/>
    <w:rsid w:val="00BA350E"/>
    <w:rsid w:val="00BA7B55"/>
    <w:rsid w:val="00BB118A"/>
    <w:rsid w:val="00BB1A7A"/>
    <w:rsid w:val="00BB4174"/>
    <w:rsid w:val="00BB4278"/>
    <w:rsid w:val="00BB69BC"/>
    <w:rsid w:val="00BC0A9E"/>
    <w:rsid w:val="00BC0BFE"/>
    <w:rsid w:val="00BD1653"/>
    <w:rsid w:val="00BD4D2C"/>
    <w:rsid w:val="00BD5F63"/>
    <w:rsid w:val="00BD6C46"/>
    <w:rsid w:val="00BD70C5"/>
    <w:rsid w:val="00BE0056"/>
    <w:rsid w:val="00BE079B"/>
    <w:rsid w:val="00BE3D84"/>
    <w:rsid w:val="00BE6FFE"/>
    <w:rsid w:val="00BE704B"/>
    <w:rsid w:val="00BF2489"/>
    <w:rsid w:val="00BF3846"/>
    <w:rsid w:val="00BF75C3"/>
    <w:rsid w:val="00BF779D"/>
    <w:rsid w:val="00C04478"/>
    <w:rsid w:val="00C05853"/>
    <w:rsid w:val="00C06593"/>
    <w:rsid w:val="00C07B9E"/>
    <w:rsid w:val="00C1009F"/>
    <w:rsid w:val="00C1163F"/>
    <w:rsid w:val="00C13E9F"/>
    <w:rsid w:val="00C158C2"/>
    <w:rsid w:val="00C170A2"/>
    <w:rsid w:val="00C220D3"/>
    <w:rsid w:val="00C27FF7"/>
    <w:rsid w:val="00C345C3"/>
    <w:rsid w:val="00C35B01"/>
    <w:rsid w:val="00C35BB9"/>
    <w:rsid w:val="00C360C2"/>
    <w:rsid w:val="00C37E27"/>
    <w:rsid w:val="00C422F7"/>
    <w:rsid w:val="00C507F1"/>
    <w:rsid w:val="00C52F06"/>
    <w:rsid w:val="00C556C7"/>
    <w:rsid w:val="00C611FA"/>
    <w:rsid w:val="00C62032"/>
    <w:rsid w:val="00C63349"/>
    <w:rsid w:val="00C64071"/>
    <w:rsid w:val="00C6474B"/>
    <w:rsid w:val="00C65423"/>
    <w:rsid w:val="00C660D1"/>
    <w:rsid w:val="00C66247"/>
    <w:rsid w:val="00C67D45"/>
    <w:rsid w:val="00C71BB4"/>
    <w:rsid w:val="00C74BDA"/>
    <w:rsid w:val="00C75D83"/>
    <w:rsid w:val="00C76A9E"/>
    <w:rsid w:val="00C76CD6"/>
    <w:rsid w:val="00C76E0E"/>
    <w:rsid w:val="00C811FB"/>
    <w:rsid w:val="00C865BA"/>
    <w:rsid w:val="00C86655"/>
    <w:rsid w:val="00C90A1F"/>
    <w:rsid w:val="00C91172"/>
    <w:rsid w:val="00CA42F3"/>
    <w:rsid w:val="00CA6631"/>
    <w:rsid w:val="00CB1B4C"/>
    <w:rsid w:val="00CB30DD"/>
    <w:rsid w:val="00CB5F87"/>
    <w:rsid w:val="00CC059A"/>
    <w:rsid w:val="00CC7D46"/>
    <w:rsid w:val="00CD3F1B"/>
    <w:rsid w:val="00CD59FD"/>
    <w:rsid w:val="00CE5CB3"/>
    <w:rsid w:val="00CF47AF"/>
    <w:rsid w:val="00CF6F34"/>
    <w:rsid w:val="00D00229"/>
    <w:rsid w:val="00D00D8C"/>
    <w:rsid w:val="00D01471"/>
    <w:rsid w:val="00D02446"/>
    <w:rsid w:val="00D04270"/>
    <w:rsid w:val="00D0451C"/>
    <w:rsid w:val="00D145E3"/>
    <w:rsid w:val="00D14653"/>
    <w:rsid w:val="00D20D7A"/>
    <w:rsid w:val="00D2258B"/>
    <w:rsid w:val="00D325CE"/>
    <w:rsid w:val="00D345DA"/>
    <w:rsid w:val="00D35510"/>
    <w:rsid w:val="00D3742D"/>
    <w:rsid w:val="00D425D7"/>
    <w:rsid w:val="00D43747"/>
    <w:rsid w:val="00D45AB3"/>
    <w:rsid w:val="00D46EB0"/>
    <w:rsid w:val="00D50C44"/>
    <w:rsid w:val="00D517E1"/>
    <w:rsid w:val="00D51A64"/>
    <w:rsid w:val="00D5411F"/>
    <w:rsid w:val="00D567B8"/>
    <w:rsid w:val="00D600C7"/>
    <w:rsid w:val="00D64D40"/>
    <w:rsid w:val="00D82F1E"/>
    <w:rsid w:val="00D861F9"/>
    <w:rsid w:val="00D87D03"/>
    <w:rsid w:val="00D91075"/>
    <w:rsid w:val="00D9275C"/>
    <w:rsid w:val="00D941BA"/>
    <w:rsid w:val="00DA2007"/>
    <w:rsid w:val="00DA2980"/>
    <w:rsid w:val="00DA37E0"/>
    <w:rsid w:val="00DA776A"/>
    <w:rsid w:val="00DB4734"/>
    <w:rsid w:val="00DB53EA"/>
    <w:rsid w:val="00DB5BEA"/>
    <w:rsid w:val="00DB7C57"/>
    <w:rsid w:val="00DB7D04"/>
    <w:rsid w:val="00DC087C"/>
    <w:rsid w:val="00DC2143"/>
    <w:rsid w:val="00DC2764"/>
    <w:rsid w:val="00DC4BE2"/>
    <w:rsid w:val="00DC75A7"/>
    <w:rsid w:val="00DD13EB"/>
    <w:rsid w:val="00DD54D3"/>
    <w:rsid w:val="00DD7810"/>
    <w:rsid w:val="00DF4D2B"/>
    <w:rsid w:val="00E0007B"/>
    <w:rsid w:val="00E00FE4"/>
    <w:rsid w:val="00E01176"/>
    <w:rsid w:val="00E0427F"/>
    <w:rsid w:val="00E05230"/>
    <w:rsid w:val="00E1786A"/>
    <w:rsid w:val="00E20401"/>
    <w:rsid w:val="00E23778"/>
    <w:rsid w:val="00E31DAC"/>
    <w:rsid w:val="00E324FF"/>
    <w:rsid w:val="00E35EF4"/>
    <w:rsid w:val="00E36352"/>
    <w:rsid w:val="00E36A9A"/>
    <w:rsid w:val="00E42747"/>
    <w:rsid w:val="00E42891"/>
    <w:rsid w:val="00E42D20"/>
    <w:rsid w:val="00E446B2"/>
    <w:rsid w:val="00E47DE9"/>
    <w:rsid w:val="00E5263F"/>
    <w:rsid w:val="00E53DC1"/>
    <w:rsid w:val="00E5418C"/>
    <w:rsid w:val="00E55449"/>
    <w:rsid w:val="00E5690A"/>
    <w:rsid w:val="00E60C39"/>
    <w:rsid w:val="00E62BFE"/>
    <w:rsid w:val="00E651AC"/>
    <w:rsid w:val="00E71CE7"/>
    <w:rsid w:val="00E74048"/>
    <w:rsid w:val="00E745CA"/>
    <w:rsid w:val="00E81886"/>
    <w:rsid w:val="00E82E87"/>
    <w:rsid w:val="00E9163C"/>
    <w:rsid w:val="00E92132"/>
    <w:rsid w:val="00E93342"/>
    <w:rsid w:val="00EA3FF1"/>
    <w:rsid w:val="00EA4C9F"/>
    <w:rsid w:val="00EA4FE6"/>
    <w:rsid w:val="00EA665F"/>
    <w:rsid w:val="00EA6BAE"/>
    <w:rsid w:val="00EB0EB6"/>
    <w:rsid w:val="00EB41EC"/>
    <w:rsid w:val="00EB48B8"/>
    <w:rsid w:val="00EB5593"/>
    <w:rsid w:val="00EC0EE7"/>
    <w:rsid w:val="00EC1CF4"/>
    <w:rsid w:val="00EC2387"/>
    <w:rsid w:val="00EC612F"/>
    <w:rsid w:val="00EC697F"/>
    <w:rsid w:val="00ED3EEF"/>
    <w:rsid w:val="00ED4239"/>
    <w:rsid w:val="00ED4A07"/>
    <w:rsid w:val="00EE142C"/>
    <w:rsid w:val="00EE5788"/>
    <w:rsid w:val="00EE5E99"/>
    <w:rsid w:val="00EE6352"/>
    <w:rsid w:val="00EE64CD"/>
    <w:rsid w:val="00EF00E8"/>
    <w:rsid w:val="00EF5191"/>
    <w:rsid w:val="00EF79AE"/>
    <w:rsid w:val="00EF7F27"/>
    <w:rsid w:val="00F0444E"/>
    <w:rsid w:val="00F10373"/>
    <w:rsid w:val="00F1057C"/>
    <w:rsid w:val="00F117A5"/>
    <w:rsid w:val="00F147C8"/>
    <w:rsid w:val="00F177FE"/>
    <w:rsid w:val="00F17A7E"/>
    <w:rsid w:val="00F33E4D"/>
    <w:rsid w:val="00F415F5"/>
    <w:rsid w:val="00F43BE1"/>
    <w:rsid w:val="00F5281F"/>
    <w:rsid w:val="00F54010"/>
    <w:rsid w:val="00F54043"/>
    <w:rsid w:val="00F546BC"/>
    <w:rsid w:val="00F54FEC"/>
    <w:rsid w:val="00F558B1"/>
    <w:rsid w:val="00F55F3C"/>
    <w:rsid w:val="00F55FD6"/>
    <w:rsid w:val="00F570D1"/>
    <w:rsid w:val="00F70180"/>
    <w:rsid w:val="00F80916"/>
    <w:rsid w:val="00F8099C"/>
    <w:rsid w:val="00F82A57"/>
    <w:rsid w:val="00F90E9C"/>
    <w:rsid w:val="00F93C9E"/>
    <w:rsid w:val="00F93E3C"/>
    <w:rsid w:val="00F94EEC"/>
    <w:rsid w:val="00F9547C"/>
    <w:rsid w:val="00F96190"/>
    <w:rsid w:val="00F97D73"/>
    <w:rsid w:val="00FA2173"/>
    <w:rsid w:val="00FA3154"/>
    <w:rsid w:val="00FA45AE"/>
    <w:rsid w:val="00FA496A"/>
    <w:rsid w:val="00FA50A3"/>
    <w:rsid w:val="00FB120C"/>
    <w:rsid w:val="00FB2A39"/>
    <w:rsid w:val="00FC539A"/>
    <w:rsid w:val="00FC61E1"/>
    <w:rsid w:val="00FC6688"/>
    <w:rsid w:val="00FC7F18"/>
    <w:rsid w:val="00FD299E"/>
    <w:rsid w:val="00FE2EFC"/>
    <w:rsid w:val="00FE34A5"/>
    <w:rsid w:val="00FE5C08"/>
    <w:rsid w:val="00FF2096"/>
    <w:rsid w:val="00FF2F4D"/>
    <w:rsid w:val="00FF61C7"/>
    <w:rsid w:val="00FF6A6B"/>
    <w:rsid w:val="00FF6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B4AE1"/>
    <w:rPr>
      <w:rFonts w:hAnsi="Arial" w:ascii="Arial"/>
      <w:sz w:val="22"/>
      <w:szCs w:val="22"/>
      <w:lang w:eastAsia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14555F"/>
    <w:rPr>
      <w:b/>
      <w:bCs/>
    </w:rPr>
  </w:style>
  <w:style w:styleId="Zaglavlje" w:type="paragraph">
    <w:name w:val="header"/>
    <w:basedOn w:val="Normal"/>
    <w:link w:val="ZaglavljeChar"/>
    <w:uiPriority w:val="99"/>
    <w:rsid w:val="00685D8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685D85"/>
    <w:rPr>
      <w:rFonts w:hAnsi="Arial" w:ascii="Arial"/>
      <w:sz w:val="22"/>
      <w:szCs w:val="22"/>
      <w:lang w:eastAsia="en-AU"/>
    </w:rPr>
  </w:style>
  <w:style w:styleId="Podnoje" w:type="paragraph">
    <w:name w:val="footer"/>
    <w:basedOn w:val="Normal"/>
    <w:link w:val="PodnojeChar"/>
    <w:rsid w:val="00685D8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85D85"/>
    <w:rPr>
      <w:rFonts w:hAnsi="Arial" w:ascii="Arial"/>
      <w:sz w:val="22"/>
      <w:szCs w:val="22"/>
      <w:lang w:eastAsia="en-AU"/>
    </w:rPr>
  </w:style>
  <w:style w:styleId="Odlomakpopisa" w:type="paragraph">
    <w:name w:val="List Paragraph"/>
    <w:basedOn w:val="Normal"/>
    <w:uiPriority w:val="34"/>
    <w:qFormat/>
    <w:rsid w:val="000B4AE1"/>
    <w:pPr>
      <w:ind w:left="708"/>
    </w:pPr>
  </w:style>
  <w:style w:customStyle="true" w:styleId="apple-converted-space" w:type="character">
    <w:name w:val="apple-converted-space"/>
    <w:basedOn w:val="Zadanifontodlomka"/>
    <w:rsid w:val="00F570D1"/>
  </w:style>
  <w:style w:styleId="Hiperveza" w:type="character">
    <w:name w:val="Hyperlink"/>
    <w:uiPriority w:val="99"/>
    <w:unhideWhenUsed/>
    <w:rsid w:val="00CA42F3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1C408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C408D"/>
    <w:rPr>
      <w:rFonts w:cs="Tahoma" w:hAnsi="Tahoma" w:ascii="Tahoma"/>
      <w:sz w:val="16"/>
      <w:szCs w:val="16"/>
      <w:lang w:eastAsia="en-AU"/>
    </w:rPr>
  </w:style>
  <w:style w:styleId="Tekstrezerviranogmjesta" w:type="character">
    <w:name w:val="Placeholder Text"/>
    <w:basedOn w:val="Zadanifontodlomka"/>
    <w:uiPriority w:val="99"/>
    <w:semiHidden/>
    <w:rsid w:val="009B16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164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164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164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164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B4AE1"/>
    <w:rPr>
      <w:rFonts w:ascii="Arial" w:hAnsi="Arial"/>
      <w:sz w:val="22"/>
      <w:szCs w:val="22"/>
      <w:lang w:eastAsia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14555F"/>
    <w:rPr>
      <w:b/>
      <w:bCs/>
    </w:rPr>
  </w:style>
  <w:style w:styleId="Zaglavlje" w:type="paragraph">
    <w:name w:val="header"/>
    <w:basedOn w:val="Normal"/>
    <w:link w:val="ZaglavljeChar"/>
    <w:uiPriority w:val="99"/>
    <w:rsid w:val="00685D8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685D85"/>
    <w:rPr>
      <w:rFonts w:ascii="Arial" w:hAnsi="Arial"/>
      <w:sz w:val="22"/>
      <w:szCs w:val="22"/>
      <w:lang w:eastAsia="en-AU"/>
    </w:rPr>
  </w:style>
  <w:style w:styleId="Podnoje" w:type="paragraph">
    <w:name w:val="footer"/>
    <w:basedOn w:val="Normal"/>
    <w:link w:val="PodnojeChar"/>
    <w:rsid w:val="00685D8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85D85"/>
    <w:rPr>
      <w:rFonts w:ascii="Arial" w:hAnsi="Arial"/>
      <w:sz w:val="22"/>
      <w:szCs w:val="22"/>
      <w:lang w:eastAsia="en-AU"/>
    </w:rPr>
  </w:style>
  <w:style w:styleId="Odlomakpopisa" w:type="paragraph">
    <w:name w:val="List Paragraph"/>
    <w:basedOn w:val="Normal"/>
    <w:uiPriority w:val="34"/>
    <w:qFormat/>
    <w:rsid w:val="000B4AE1"/>
    <w:pPr>
      <w:ind w:left="708"/>
    </w:pPr>
  </w:style>
  <w:style w:customStyle="1" w:styleId="apple-converted-space" w:type="character">
    <w:name w:val="apple-converted-space"/>
    <w:basedOn w:val="Zadanifontodlomka"/>
    <w:rsid w:val="00F570D1"/>
  </w:style>
  <w:style w:styleId="Hiperveza" w:type="character">
    <w:name w:val="Hyperlink"/>
    <w:uiPriority w:val="99"/>
    <w:unhideWhenUsed/>
    <w:rsid w:val="00CA42F3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1C408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C408D"/>
    <w:rPr>
      <w:rFonts w:ascii="Tahoma" w:cs="Tahoma" w:hAnsi="Tahoma"/>
      <w:sz w:val="16"/>
      <w:szCs w:val="16"/>
      <w:lang w:eastAsia="en-AU"/>
    </w:rPr>
  </w:style>
  <w:style w:styleId="Tekstrezerviranogmjesta" w:type="character">
    <w:name w:val="Placeholder Text"/>
    <w:basedOn w:val="Zadanifontodlomka"/>
    <w:uiPriority w:val="99"/>
    <w:semiHidden/>
    <w:rsid w:val="009B16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164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164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164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164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upload.wikimedia.org/wikipedia/commons/thumb/c/c9/Coat_of_arms_of_Croatia.svg/220px-Coat_of_arms_of_Croatia.svg.pn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hr.wikipedia.org/wiki/Datoteka:Coat_of_arms_of_Croatia.svg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</izvorni_sadrzaj>
    <derivirana_varijabla naziv="DomainObject.Predmet.Broj_1">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2012.</izvorni_sadrzaj>
    <derivirana_varijabla naziv="DomainObject.Predmet.DatumOsnivanja_1">29.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ožujka 2017.</izvorni_sadrzaj>
    <derivirana_varijabla naziv="DomainObject.Predmet.DatumRjesavanja_1">3.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St-137/2012</izvorni_sadrzaj>
    <derivirana_varijabla naziv="DomainObject.Predmet.OznakaBroj_1">St-137/2012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Melita</izvorni_sadrzaj>
    <derivirana_varijabla naziv="DomainObject.Predmet.PredmetRijesio.Ime_1">Melita</derivirana_varijabla>
  </DomainObject.Predmet.PredmetRijesio.Ime>
  <DomainObject.Predmet.PredmetRijesio.Oib>
    <izvorni_sadrzaj>32735269881</izvorni_sadrzaj>
    <derivirana_varijabla naziv="DomainObject.Predmet.PredmetRijesio.Oib_1">32735269881</derivirana_varijabla>
  </DomainObject.Predmet.PredmetRijesio.Oib>
  <DomainObject.Predmet.PredmetRijesio.Prezime>
    <izvorni_sadrzaj>Poljanec-Bubaš</izvorni_sadrzaj>
    <derivirana_varijabla naziv="DomainObject.Predmet.PredmetRijesio.Prezime_1">Poljanec-Bubaš</derivirana_varijabla>
  </DomainObject.Predmet.PredmetRijesio.Prezime>
  <DomainObject.Predmet.PrimjedbaSuca>
    <izvorni_sadrzaj>Izv. FINA od 23.10.2015. (preknj.
6.002,63 kn 23.10.2015.).</izvorni_sadrzaj>
    <derivirana_varijabla naziv="DomainObject.Predmet.PrimjedbaSuca_1">Izv. FINA od 23.10.2015. (preknj.
6.002,63 kn 23.10.2015.).</derivirana_varijabla>
  </DomainObject.Predmet.PrimjedbaSuca>
  <DomainObject.Predmet.ProtustrankaFormated>
    <izvorni_sadrzaj>  GT INŽENJERING trgovačko društvo za građevinarstvo, trgovinu i inženjering, društvo s ograničenom odgovornošću "u steč</izvorni_sadrzaj>
    <derivirana_varijabla naziv="DomainObject.Predmet.ProtustrankaFormated_1">  GT INŽENJERING trgovačko društvo za građevinarstvo, trgovinu i inženjering, društvo s ograničenom odgovornošću "u steč</derivirana_varijabla>
  </DomainObject.Predmet.ProtustrankaFormated>
  <DomainObject.Predmet.ProtustrankaFormatedOIB>
    <izvorni_sadrzaj>  GT INŽENJERING trgovačko društvo za građevinarstvo, trgovinu i inženjering, društvo s ograničenom odgovornošću "u steč, OIB 71906086202</izvorni_sadrzaj>
    <derivirana_varijabla naziv="DomainObject.Predmet.ProtustrankaFormatedOIB_1">  GT INŽENJERING trgovačko društvo za građevinarstvo, trgovinu i inženjering, društvo s ograničenom odgovornošću "u steč, OIB 71906086202</derivirana_varijabla>
  </DomainObject.Predmet.ProtustrankaFormatedOIB>
  <DomainObject.Predmet.ProtustrankaFormatedWithAdress>
    <izvorni_sadrzaj> GT INŽENJERING trgovačko društvo za građevinarstvo, trgovinu i inženjering, društvo s ograničenom odgovornošću "u steč, Đure Kuhara 2, 42000 Varaždin</izvorni_sadrzaj>
    <derivirana_varijabla naziv="DomainObject.Predmet.ProtustrankaFormatedWithAdress_1"> GT INŽENJERING trgovačko društvo za građevinarstvo, trgovinu i inženjering, društvo s ograničenom odgovornošću "u steč, Đure Kuhara 2, 42000 Varaždin</derivirana_varijabla>
  </DomainObject.Predmet.ProtustrankaFormatedWithAdress>
  <DomainObject.Predmet.ProtustrankaFormatedWithAdressOIB>
    <izvorni_sadrzaj> GT INŽENJERING trgovačko društvo za građevinarstvo, trgovinu i inženjering, društvo s ograničenom odgovornošću "u steč, OIB 71906086202, Đure Kuhara 2, 42000 Varaždin</izvorni_sadrzaj>
    <derivirana_varijabla naziv="DomainObject.Predmet.ProtustrankaFormatedWithAdressOIB_1"> GT INŽENJERING trgovačko društvo za građevinarstvo, trgovinu i inženjering, društvo s ograničenom odgovornošću "u steč, OIB 71906086202, Đure Kuhara 2, 42000 Varaždin</derivirana_varijabla>
  </DomainObject.Predmet.ProtustrankaFormatedWithAdressOIB>
  <DomainObject.Predmet.ProtustrankaWithAdress>
    <izvorni_sadrzaj>GT INŽENJERING trgovačko društvo za građevinarstvo, trgovinu i inženjering, društvo s ograničenom odgovornošću "u steč Đure Kuhara 2, 42000 Varaždin</izvorni_sadrzaj>
    <derivirana_varijabla naziv="DomainObject.Predmet.ProtustrankaWithAdress_1">GT INŽENJERING trgovačko društvo za građevinarstvo, trgovinu i inženjering, društvo s ograničenom odgovornošću "u steč Đure Kuhara 2, 42000 Varaždin</derivirana_varijabla>
  </DomainObject.Predmet.ProtustrankaWithAdress>
  <DomainObject.Predmet.ProtustrankaWithAdressOIB>
    <izvorni_sadrzaj>GT INŽENJERING trgovačko društvo za građevinarstvo, trgovinu i inženjering, društvo s ograničenom odgovornošću "u steč, OIB 71906086202, Đure Kuhara 2, 42000 Varaždin</izvorni_sadrzaj>
    <derivirana_varijabla naziv="DomainObject.Predmet.ProtustrankaWithAdressOIB_1">GT INŽENJERING trgovačko društvo za građevinarstvo, trgovinu i inženjering, društvo s ograničenom odgovornošću "u steč, OIB 71906086202, Đure Kuhara 2, 42000 Varaždin</derivirana_varijabla>
  </DomainObject.Predmet.ProtustrankaWithAdressOIB>
  <DomainObject.Predmet.ProtustrankaNazivFormated>
    <izvorni_sadrzaj>GT INŽENJERING trgovačko društvo za građevinarstvo, trgovinu i inženjering, društvo s ograničenom odgovornošću "u steč</izvorni_sadrzaj>
    <derivirana_varijabla naziv="DomainObject.Predmet.ProtustrankaNazivFormated_1">GT INŽENJERING trgovačko društvo za građevinarstvo, trgovinu i inženjering, društvo s ograničenom odgovornošću "u steč</derivirana_varijabla>
  </DomainObject.Predmet.ProtustrankaNazivFormated>
  <DomainObject.Predmet.ProtustrankaNazivFormatedOIB>
    <izvorni_sadrzaj>GT INŽENJERING trgovačko društvo za građevinarstvo, trgovinu i inženjering, društvo s ograničenom odgovornošću "u steč, OIB 71906086202</izvorni_sadrzaj>
    <derivirana_varijabla naziv="DomainObject.Predmet.ProtustrankaNazivFormatedOIB_1">GT INŽENJERING trgovačko društvo za građevinarstvo, trgovinu i inženjering, društvo s ograničenom odgovornošću "u steč, OIB 71906086202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Mirko Carić; Josip Furjan; Janko Habjanić; Stanko Kanjir; Mladen Zelčić; Mladen Mikec</izvorni_sadrzaj>
    <derivirana_varijabla naziv="DomainObject.Predmet.StrankaFormated_1">  Mirko Carić; Josip Furjan; Janko Habjanić; Stanko Kanjir; Mladen Zelčić; Mladen Mikec</derivirana_varijabla>
  </DomainObject.Predmet.StrankaFormated>
  <DomainObject.Predmet.StrankaFormatedOIB>
    <izvorni_sadrzaj>  Mirko Carić, OIB 28730640875; Josip Furjan, OIB 43622767825; Janko Habjanić, OIB 69134118364; Stanko Kanjir, OIB 96176686566; Mladen Zelčić, OIB 54972055967; Mladen Mikec, OIB 99141960792</izvorni_sadrzaj>
    <derivirana_varijabla naziv="DomainObject.Predmet.StrankaFormatedOIB_1">  Mirko Carić, OIB 28730640875; Josip Furjan, OIB 43622767825; Janko Habjanić, OIB 69134118364; Stanko Kanjir, OIB 96176686566; Mladen Zelčić, OIB 54972055967; Mladen Mikec, OIB 99141960792</derivirana_varijabla>
  </DomainObject.Predmet.StrankaFormatedOIB>
  <DomainObject.Predmet.StrankaFormatedWithAdress>
    <izvorni_sadrzaj> Mirko Carić, Donja Voća 299, 42245 Donja Voća; Josip Furjan, Matije Gupca 32, 42208 Gornje Vratno; Janko Habjanić, 8. Maja 58 A, 42208 Kolarovec; Stanko Kanjir, Petrijanečka 2 A, 42207 Vinica; Mladen Zelčić, Donja Rijeka 112, 48268 Donja Rijeka; Mladen Mikec, Borak Stjepana 2, 42208 Mali Lovrečan</izvorni_sadrzaj>
    <derivirana_varijabla naziv="DomainObject.Predmet.StrankaFormatedWithAdress_1"> Mirko Carić, Donja Voća 299, 42245 Donja Voća; Josip Furjan, Matije Gupca 32, 42208 Gornje Vratno; Janko Habjanić, 8. Maja 58 A, 42208 Kolarovec; Stanko Kanjir, Petrijanečka 2 A, 42207 Vinica; Mladen Zelčić, Donja Rijeka 112, 48268 Donja Rijeka; Mladen Mikec, Borak Stjepana 2, 42208 Mali Lovrečan</derivirana_varijabla>
  </DomainObject.Predmet.StrankaFormatedWithAdress>
  <DomainObject.Predmet.StrankaFormatedWithAdressOIB>
    <izvorni_sadrzaj> Mirko Carić, OIB 28730640875, Donja Voća 299, 42245 Donja Voća; Josip Furjan, OIB 43622767825, Matije Gupca 32, 42208 Gornje Vratno; Janko Habjanić, OIB 69134118364, 8. Maja 58 A, 42208 Kolarovec; Stanko Kanjir, OIB 96176686566, Petrijanečka 2 A, 42207 Vinica; Mladen Zelčić, OIB 54972055967, Donja Rijeka 112, 48268 Donja Rijeka; Mladen Mikec, OIB 99141960792, Borak Stjepana 2, 42208 Mali Lovrečan</izvorni_sadrzaj>
    <derivirana_varijabla naziv="DomainObject.Predmet.StrankaFormatedWithAdressOIB_1"> Mirko Carić, OIB 28730640875, Donja Voća 299, 42245 Donja Voća; Josip Furjan, OIB 43622767825, Matije Gupca 32, 42208 Gornje Vratno; Janko Habjanić, OIB 69134118364, 8. Maja 58 A, 42208 Kolarovec; Stanko Kanjir, OIB 96176686566, Petrijanečka 2 A, 42207 Vinica; Mladen Zelčić, OIB 54972055967, Donja Rijeka 112, 48268 Donja Rijeka; Mladen Mikec, OIB 99141960792, Borak Stjepana 2, 42208 Mali Lovrečan</derivirana_varijabla>
  </DomainObject.Predmet.StrankaFormatedWithAdressOIB>
  <DomainObject.Predmet.StrankaWithAdress>
    <izvorni_sadrzaj>Mirko Carić Donja Voća 299,42245 Donja Voća,Josip Furjan Matije Gupca 32,42208 Gornje Vratno,Janko Habjanić 8. Maja 58 A,42208 Kolarovec,Stanko Kanjir Petrijanečka 2 A,42207 Vinica,Mladen Zelčić Donja Rijeka 112,48268 Donja Rijeka,Mladen Mikec Borak Stjepana 2,42208 Mali Lovrečan</izvorni_sadrzaj>
    <derivirana_varijabla naziv="DomainObject.Predmet.StrankaWithAdress_1">Mirko Carić Donja Voća 299,42245 Donja Voća,Josip Furjan Matije Gupca 32,42208 Gornje Vratno,Janko Habjanić 8. Maja 58 A,42208 Kolarovec,Stanko Kanjir Petrijanečka 2 A,42207 Vinica,Mladen Zelčić Donja Rijeka 112,48268 Donja Rijeka,Mladen Mikec Borak Stjepana 2,42208 Mali Lovrečan</derivirana_varijabla>
  </DomainObject.Predmet.StrankaWithAdress>
  <DomainObject.Predmet.StrankaWithAdressOIB>
    <izvorni_sadrzaj>Mirko Carić, OIB 28730640875, Donja Voća 299,42245 Donja Voća,Josip Furjan, OIB 43622767825, Matije Gupca 32,42208 Gornje Vratno,Janko Habjanić, OIB 69134118364, 8. Maja 58 A,42208 Kolarovec,Stanko Kanjir, OIB 96176686566, Petrijanečka 2 A,42207 Vinica,Mladen Zelčić, OIB 54972055967, Donja Rijeka 112,48268 Donja Rijeka,Mladen Mikec, OIB 99141960792, Borak Stjepana 2,42208 Mali Lovrečan</izvorni_sadrzaj>
    <derivirana_varijabla naziv="DomainObject.Predmet.StrankaWithAdressOIB_1">Mirko Carić, OIB 28730640875, Donja Voća 299,42245 Donja Voća,Josip Furjan, OIB 43622767825, Matije Gupca 32,42208 Gornje Vratno,Janko Habjanić, OIB 69134118364, 8. Maja 58 A,42208 Kolarovec,Stanko Kanjir, OIB 96176686566, Petrijanečka 2 A,42207 Vinica,Mladen Zelčić, OIB 54972055967, Donja Rijeka 112,48268 Donja Rijeka,Mladen Mikec, OIB 99141960792, Borak Stjepana 2,42208 Mali Lovrečan</derivirana_varijabla>
  </DomainObject.Predmet.StrankaWithAdressOIB>
  <DomainObject.Predmet.StrankaNazivFormated>
    <izvorni_sadrzaj>Mirko Carić,Josip Furjan,Janko Habjanić,Stanko Kanjir,Mladen Zelčić,Mladen Mikec</izvorni_sadrzaj>
    <derivirana_varijabla naziv="DomainObject.Predmet.StrankaNazivFormated_1">Mirko Carić,Josip Furjan,Janko Habjanić,Stanko Kanjir,Mladen Zelčić,Mladen Mikec</derivirana_varijabla>
  </DomainObject.Predmet.StrankaNazivFormated>
  <DomainObject.Predmet.StrankaNazivFormatedOIB>
    <izvorni_sadrzaj>Mirko Carić, OIB 28730640875,Josip Furjan, OIB 43622767825,Janko Habjanić, OIB 69134118364,Stanko Kanjir, OIB 96176686566,Mladen Zelčić, OIB 54972055967,Mladen Mikec, OIB 99141960792</izvorni_sadrzaj>
    <derivirana_varijabla naziv="DomainObject.Predmet.StrankaNazivFormatedOIB_1">Mirko Carić, OIB 28730640875,Josip Furjan, OIB 43622767825,Janko Habjanić, OIB 69134118364,Stanko Kanjir, OIB 96176686566,Mladen Zelčić, OIB 54972055967,Mladen Mikec, OIB 99141960792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Mirko Carić</item>
      <item>Josip Furjan</item>
      <item>Janko Habjanić</item>
      <item>Stanko Kanjir</item>
      <item>Mladen Zelčić</item>
      <item>Mladen Mikec</item>
    </izvorni_sadrzaj>
    <derivirana_varijabla naziv="DomainObject.Predmet.StrankaListFormated_1">
      <item>Mirko Carić</item>
      <item>Josip Furjan</item>
      <item>Janko Habjanić</item>
      <item>Stanko Kanjir</item>
      <item>Mladen Zelčić</item>
      <item>Mladen Mikec</item>
    </derivirana_varijabla>
  </DomainObject.Predmet.StrankaListFormated>
  <DomainObject.Predmet.StrankaListFormatedOIB>
    <izvorni_sadrzaj>
      <item>Mirko Carić, OIB 28730640875</item>
      <item>Josip Furjan, OIB 43622767825</item>
      <item>Janko Habjanić, OIB 69134118364</item>
      <item>Stanko Kanjir, OIB 96176686566</item>
      <item>Mladen Zelčić, OIB 54972055967</item>
      <item>Mladen Mikec, OIB 99141960792</item>
    </izvorni_sadrzaj>
    <derivirana_varijabla naziv="DomainObject.Predmet.StrankaListFormatedOIB_1">
      <item>Mirko Carić, OIB 28730640875</item>
      <item>Josip Furjan, OIB 43622767825</item>
      <item>Janko Habjanić, OIB 69134118364</item>
      <item>Stanko Kanjir, OIB 96176686566</item>
      <item>Mladen Zelčić, OIB 54972055967</item>
      <item>Mladen Mikec, OIB 99141960792</item>
    </derivirana_varijabla>
  </DomainObject.Predmet.StrankaListFormatedOIB>
  <DomainObject.Predmet.StrankaListFormatedWithAdress>
    <izvorni_sadrzaj>
      <item>Mirko Carić, Donja Voća 299, 42245 Donja Voća</item>
      <item>Josip Furjan, Matije Gupca 32, 42208 Gornje Vratno</item>
      <item>Janko Habjanić, 8. Maja 58 A, 42208 Kolarovec</item>
      <item>Stanko Kanjir, Petrijanečka 2 A, 42207 Vinica</item>
      <item>Mladen Zelčić, Donja Rijeka 112, 48268 Donja Rijeka</item>
      <item>Mladen Mikec, Borak Stjepana 2, 42208 Mali Lovrečan</item>
    </izvorni_sadrzaj>
    <derivirana_varijabla naziv="DomainObject.Predmet.StrankaListFormatedWithAdress_1">
      <item>Mirko Carić, Donja Voća 299, 42245 Donja Voća</item>
      <item>Josip Furjan, Matije Gupca 32, 42208 Gornje Vratno</item>
      <item>Janko Habjanić, 8. Maja 58 A, 42208 Kolarovec</item>
      <item>Stanko Kanjir, Petrijanečka 2 A, 42207 Vinica</item>
      <item>Mladen Zelčić, Donja Rijeka 112, 48268 Donja Rijeka</item>
      <item>Mladen Mikec, Borak Stjepana 2, 42208 Mali Lovrečan</item>
    </derivirana_varijabla>
  </DomainObject.Predmet.StrankaListFormatedWithAdress>
  <DomainObject.Predmet.StrankaListFormatedWithAdressOIB>
    <izvorni_sadrzaj>
      <item>Mirko Carić, OIB 28730640875, Donja Voća 299, 42245 Donja Voća</item>
      <item>Josip Furjan, OIB 43622767825, Matije Gupca 32, 42208 Gornje Vratno</item>
      <item>Janko Habjanić, OIB 69134118364, 8. Maja 58 A, 42208 Kolarovec</item>
      <item>Stanko Kanjir, OIB 96176686566, Petrijanečka 2 A, 42207 Vinica</item>
      <item>Mladen Zelčić, OIB 54972055967, Donja Rijeka 112, 48268 Donja Rijeka</item>
      <item>Mladen Mikec, OIB 99141960792, Borak Stjepana 2, 42208 Mali Lovrečan</item>
    </izvorni_sadrzaj>
    <derivirana_varijabla naziv="DomainObject.Predmet.StrankaListFormatedWithAdressOIB_1">
      <item>Mirko Carić, OIB 28730640875, Donja Voća 299, 42245 Donja Voća</item>
      <item>Josip Furjan, OIB 43622767825, Matije Gupca 32, 42208 Gornje Vratno</item>
      <item>Janko Habjanić, OIB 69134118364, 8. Maja 58 A, 42208 Kolarovec</item>
      <item>Stanko Kanjir, OIB 96176686566, Petrijanečka 2 A, 42207 Vinica</item>
      <item>Mladen Zelčić, OIB 54972055967, Donja Rijeka 112, 48268 Donja Rijeka</item>
      <item>Mladen Mikec, OIB 99141960792, Borak Stjepana 2, 42208 Mali Lovrečan</item>
    </derivirana_varijabla>
  </DomainObject.Predmet.StrankaListFormatedWithAdressOIB>
  <DomainObject.Predmet.StrankaListNazivFormated>
    <izvorni_sadrzaj>
      <item>Mirko Carić</item>
      <item>Josip Furjan</item>
      <item>Janko Habjanić</item>
      <item>Stanko Kanjir</item>
      <item>Mladen Zelčić</item>
      <item>Mladen Mikec</item>
    </izvorni_sadrzaj>
    <derivirana_varijabla naziv="DomainObject.Predmet.StrankaListNazivFormated_1">
      <item>Mirko Carić</item>
      <item>Josip Furjan</item>
      <item>Janko Habjanić</item>
      <item>Stanko Kanjir</item>
      <item>Mladen Zelčić</item>
      <item>Mladen Mikec</item>
    </derivirana_varijabla>
  </DomainObject.Predmet.StrankaListNazivFormated>
  <DomainObject.Predmet.StrankaListNazivFormatedOIB>
    <izvorni_sadrzaj>
      <item>Mirko Carić, OIB 28730640875</item>
      <item>Josip Furjan, OIB 43622767825</item>
      <item>Janko Habjanić, OIB 69134118364</item>
      <item>Stanko Kanjir, OIB 96176686566</item>
      <item>Mladen Zelčić, OIB 54972055967</item>
      <item>Mladen Mikec, OIB 99141960792</item>
    </izvorni_sadrzaj>
    <derivirana_varijabla naziv="DomainObject.Predmet.StrankaListNazivFormatedOIB_1">
      <item>Mirko Carić, OIB 28730640875</item>
      <item>Josip Furjan, OIB 43622767825</item>
      <item>Janko Habjanić, OIB 69134118364</item>
      <item>Stanko Kanjir, OIB 96176686566</item>
      <item>Mladen Zelčić, OIB 54972055967</item>
      <item>Mladen Mikec, OIB 99141960792</item>
    </derivirana_varijabla>
  </DomainObject.Predmet.StrankaListNazivFormatedOIB>
  <DomainObject.Predmet.ProtuStrankaListFormated>
    <izvorni_sadrzaj>
      <item>GT INŽENJERING trgovačko društvo za građevinarstvo, trgovinu i inženjering, društvo s ograničenom odgovornošću "u steč</item>
    </izvorni_sadrzaj>
    <derivirana_varijabla naziv="DomainObject.Predmet.ProtuStrankaListFormated_1">
      <item>GT INŽENJERING trgovačko društvo za građevinarstvo, trgovinu i inženjering, društvo s ograničenom odgovornošću "u steč</item>
    </derivirana_varijabla>
  </DomainObject.Predmet.ProtuStrankaListFormated>
  <DomainObject.Predmet.ProtuStrankaListFormatedOIB>
    <izvorni_sadrzaj>
      <item>GT INŽENJERING trgovačko društvo za građevinarstvo, trgovinu i inženjering, društvo s ograničenom odgovornošću "u steč, OIB 71906086202</item>
    </izvorni_sadrzaj>
    <derivirana_varijabla naziv="DomainObject.Predmet.ProtuStrankaListFormatedOIB_1">
      <item>GT INŽENJERING trgovačko društvo za građevinarstvo, trgovinu i inženjering, društvo s ograničenom odgovornošću "u steč, OIB 71906086202</item>
    </derivirana_varijabla>
  </DomainObject.Predmet.ProtuStrankaListFormatedOIB>
  <DomainObject.Predmet.ProtuStrankaListFormatedWithAdress>
    <izvorni_sadrzaj>
      <item>GT INŽENJERING trgovačko društvo za građevinarstvo, trgovinu i inženjering, društvo s ograničenom odgovornošću "u steč, Đure Kuhara 2, 42000 Varaždin</item>
    </izvorni_sadrzaj>
    <derivirana_varijabla naziv="DomainObject.Predmet.ProtuStrankaListFormatedWithAdress_1">
      <item>GT INŽENJERING trgovačko društvo za građevinarstvo, trgovinu i inženjering, društvo s ograničenom odgovornošću "u steč, Đure Kuhara 2, 42000 Varaždin</item>
    </derivirana_varijabla>
  </DomainObject.Predmet.ProtuStrankaListFormatedWithAdress>
  <DomainObject.Predmet.ProtuStrankaListFormatedWithAdressOIB>
    <izvorni_sadrzaj>
      <item>GT INŽENJERING trgovačko društvo za građevinarstvo, trgovinu i inženjering, društvo s ograničenom odgovornošću "u steč, OIB 71906086202, Đure Kuhara 2, 42000 Varaždin</item>
    </izvorni_sadrzaj>
    <derivirana_varijabla naziv="DomainObject.Predmet.ProtuStrankaListFormatedWithAdressOIB_1">
      <item>GT INŽENJERING trgovačko društvo za građevinarstvo, trgovinu i inženjering, društvo s ograničenom odgovornošću "u steč, OIB 71906086202, Đure Kuhara 2, 42000 Varaždin</item>
    </derivirana_varijabla>
  </DomainObject.Predmet.ProtuStrankaListFormatedWithAdressOIB>
  <DomainObject.Predmet.ProtuStrankaListNazivFormated>
    <izvorni_sadrzaj>
      <item>GT INŽENJERING trgovačko društvo za građevinarstvo, trgovinu i inženjering, društvo s ograničenom odgovornošću "u steč</item>
    </izvorni_sadrzaj>
    <derivirana_varijabla naziv="DomainObject.Predmet.ProtuStrankaListNazivFormated_1">
      <item>GT INŽENJERING trgovačko društvo za građevinarstvo, trgovinu i inženjering, društvo s ograničenom odgovornošću "u steč</item>
    </derivirana_varijabla>
  </DomainObject.Predmet.ProtuStrankaListNazivFormated>
  <DomainObject.Predmet.ProtuStrankaListNazivFormatedOIB>
    <izvorni_sadrzaj>
      <item>GT INŽENJERING trgovačko društvo za građevinarstvo, trgovinu i inženjering, društvo s ograničenom odgovornošću "u steč, OIB 71906086202</item>
    </izvorni_sadrzaj>
    <derivirana_varijabla naziv="DomainObject.Predmet.ProtuStrankaListNazivFormatedOIB_1">
      <item>GT INŽENJERING trgovačko društvo za građevinarstvo, trgovinu i inženjering, društvo s ograničenom odgovornošću "u steč, OIB 71906086202</item>
    </derivirana_varijabla>
  </DomainObject.Predmet.ProtuStrankaListNazivFormatedOIB>
  <DomainObject.Predmet.OstaliListFormated>
    <izvorni_sadrzaj>
      <item>SUDSKI REGISTAR</item>
      <item>STANKO MAKAR</item>
      <item>OD SLUNJSKI RUDNIČKI</item>
      <item>ŽUPAIJSKO DRŽAVNO ODVJETNIŠTVO VARAŽDIN</item>
      <item>RAIFFEISENBANK AUSTRIA ZAGREB</item>
      <item>IRENA PIKIJA</item>
      <item>MF POREZNA UPRAVA VARAŽDIN</item>
      <item>MESSER CROATIA PLIN d.o.o.</item>
      <item>MF POREZNA UPRAVA ČAKOVEC</item>
      <item>COMET, proizvodnja, trgovina i usluge d.o.o.</item>
      <item>Z.K.Odjel Općinskog suda u Varaždinu</item>
      <item>BANKA KOVANICA d.d.</item>
      <item>KORALJKA MAĐARIĆ</item>
      <item>Koraljka Mađarić</item>
      <item>Odvjetničko društvo BRLEČIĆ &amp; partneri, javno trgovačko društvo za obavljanje odvjetničkih poslova</item>
      <item>Koraljka Mađarić</item>
      <item>Odvjetničko društvo BRLEČIĆ &amp; partneri, javno trgovačko društvo za obavljanje odvjetničkih poslova</item>
      <item>Općinski sud u Čakovcu</item>
      <item>Božica Miklaušić</item>
      <item>Damir Ropić, vl. Autoprijevoznik Damir Ropić</item>
      <item>Lovrini vinogradi društvo s ograničenom odgovornošću za vinogradarstvo i usluge</item>
    </izvorni_sadrzaj>
    <derivirana_varijabla naziv="DomainObject.Predmet.OstaliListFormated_1">
      <item>SUDSKI REGISTAR</item>
      <item>STANKO MAKAR</item>
      <item>OD SLUNJSKI RUDNIČKI</item>
      <item>ŽUPAIJSKO DRŽAVNO ODVJETNIŠTVO VARAŽDIN</item>
      <item>RAIFFEISENBANK AUSTRIA ZAGREB</item>
      <item>IRENA PIKIJA</item>
      <item>MF POREZNA UPRAVA VARAŽDIN</item>
      <item>MESSER CROATIA PLIN d.o.o.</item>
      <item>MF POREZNA UPRAVA ČAKOVEC</item>
      <item>COMET, proizvodnja, trgovina i usluge d.o.o.</item>
      <item>Z.K.Odjel Općinskog suda u Varaždinu</item>
      <item>BANKA KOVANICA d.d.</item>
      <item>KORALJKA MAĐARIĆ</item>
      <item>Koraljka Mađarić</item>
      <item>Odvjetničko društvo BRLEČIĆ &amp; partneri, javno trgovačko društvo za obavljanje odvjetničkih poslova</item>
      <item>Koraljka Mađarić</item>
      <item>Odvjetničko društvo BRLEČIĆ &amp; partneri, javno trgovačko društvo za obavljanje odvjetničkih poslova</item>
      <item>Općinski sud u Čakovcu</item>
      <item>Božica Miklaušić</item>
      <item>Damir Ropić, vl. Autoprijevoznik Damir Ropić</item>
      <item>Lovrini vinogradi društvo s ograničenom odgovornošću za vinogradarstvo i usluge</item>
    </derivirana_varijabla>
  </DomainObject.Predmet.OstaliListFormated>
  <DomainObject.Predmet.OstaliListFormatedOIB>
    <izvorni_sadrzaj>
      <item>SUDSKI REGISTAR</item>
      <item>STANKO MAKAR, OIB 49218337993</item>
      <item>OD SLUNJSKI RUDNIČKI</item>
      <item>ŽUPAIJSKO DRŽAVNO ODVJETNIŠTVO VARAŽDIN</item>
      <item>RAIFFEISENBANK AUSTRIA ZAGREB</item>
      <item>IRENA PIKIJA</item>
      <item>MF POREZNA UPRAVA VARAŽDIN</item>
      <item>MESSER CROATIA PLIN d.o.o.</item>
      <item>MF POREZNA UPRAVA ČAKOVEC</item>
      <item>COMET, proizvodnja, trgovina i usluge d.o.o., OIB 48249084626</item>
      <item>Z.K.Odjel Općinskog suda u Varaždinu</item>
      <item>BANKA KOVANICA d.d.</item>
      <item>KORALJKA MAĐARIĆ</item>
      <item>Koraljka Mađarić, OIB 34895818741</item>
      <item>Odvjetničko društvo BRLEČIĆ &amp; partneri, javno trgovačko društvo za obavljanje odvjetničkih poslova, OIB 75277763692</item>
      <item>Koraljka Mađarić, OIB 34895818741</item>
      <item>Odvjetničko društvo BRLEČIĆ &amp; partneri, javno trgovačko društvo za obavljanje odvjetničkih poslova, OIB 75277763692</item>
      <item>Općinski sud u Čakovcu</item>
      <item>Božica Miklaušić, OIB 16313799937</item>
      <item>Damir Ropić, vl. Autoprijevoznik Damir Ropić</item>
      <item>Lovrini vinogradi društvo s ograničenom odgovornošću za vinogradarstvo i usluge, OIB 71377054236</item>
    </izvorni_sadrzaj>
    <derivirana_varijabla naziv="DomainObject.Predmet.OstaliListFormatedOIB_1">
      <item>SUDSKI REGISTAR</item>
      <item>STANKO MAKAR, OIB 49218337993</item>
      <item>OD SLUNJSKI RUDNIČKI</item>
      <item>ŽUPAIJSKO DRŽAVNO ODVJETNIŠTVO VARAŽDIN</item>
      <item>RAIFFEISENBANK AUSTRIA ZAGREB</item>
      <item>IRENA PIKIJA</item>
      <item>MF POREZNA UPRAVA VARAŽDIN</item>
      <item>MESSER CROATIA PLIN d.o.o.</item>
      <item>MF POREZNA UPRAVA ČAKOVEC</item>
      <item>COMET, proizvodnja, trgovina i usluge d.o.o., OIB 48249084626</item>
      <item>Z.K.Odjel Općinskog suda u Varaždinu</item>
      <item>BANKA KOVANICA d.d.</item>
      <item>KORALJKA MAĐARIĆ</item>
      <item>Koraljka Mađarić, OIB 34895818741</item>
      <item>Odvjetničko društvo BRLEČIĆ &amp; partneri, javno trgovačko društvo za obavljanje odvjetničkih poslova, OIB 75277763692</item>
      <item>Koraljka Mađarić, OIB 34895818741</item>
      <item>Odvjetničko društvo BRLEČIĆ &amp; partneri, javno trgovačko društvo za obavljanje odvjetničkih poslova, OIB 75277763692</item>
      <item>Općinski sud u Čakovcu</item>
      <item>Božica Miklaušić, OIB 16313799937</item>
      <item>Damir Ropić, vl. Autoprijevoznik Damir Ropić</item>
      <item>Lovrini vinogradi društvo s ograničenom odgovornošću za vinogradarstvo i usluge, OIB 71377054236</item>
    </derivirana_varijabla>
  </DomainObject.Predmet.OstaliListFormatedOIB>
  <DomainObject.Predmet.OstaliListFormatedWithAdress>
    <izvorni_sadrzaj>
      <item>SUDSKI REGISTAR</item>
      <item>STANKO MAKAR, P. ZRINSKOG 3, 42230 Ludbreg</item>
      <item>OD SLUNJSKI RUDNIČKI, kRATKA 2, 42000 Varaždin</item>
      <item>ŽUPAIJSKO DRŽAVNO ODVJETNIŠTVO VARAŽDIN, 42000 Varaždin</item>
      <item>RAIFFEISENBANK AUSTRIA ZAGREB, PETRINJSKA 59, 10000 Zagreb</item>
      <item>IRENA PIKIJA, KRATKA 6, 42000 Varaždin</item>
      <item>MF POREZNA UPRAVA VARAŽDIN, 42000 Varaždin</item>
      <item>MESSER CROATIA PLIN d.o.o., Industrijska 1, 10290 Zaprešić</item>
      <item>MF POREZNA UPRAVA ČAKOVEC, 40000 Čakovec</item>
      <item>COMET, proizvodnja, trgovina i usluge d.o.o., Varaždinska 40/C, 42220 Novi Marof</item>
      <item>Z.K.Odjel Općinskog suda u Varaždinu</item>
      <item>BANKA KOVANICA d.d., Preradovićeva 29, 42000 Varaždin</item>
      <item>KORALJKA MAĐARIĆ, KAPUCINSKI TRG 2, 42000 Varaždin</item>
      <item>Koraljka Mađarić, Krapinska 25, 42000 Varaždin</item>
      <item>Odvjetničko društvo BRLEČIĆ &amp; partneri, javno trgovačko društvo za obavljanje odvjetničkih poslova, Optujska ulica 25/1, 42000 Varaždin</item>
      <item>Koraljka Mađarić, Krapinska 25, 42000 Varaždin</item>
      <item>Odvjetničko društvo BRLEČIĆ &amp; partneri, javno trgovačko društvo za obavljanje odvjetničkih poslova, Optujska ulica 25/1, 42000 Varaždin</item>
      <item>Općinski sud u Čakovcu, R. Boškovića 17, 40000 Čakovec</item>
      <item>Božica Miklaušić, Vinogradska 50, 42203 Kelemen</item>
      <item>Damir Ropić, vl. Autoprijevoznik Damir Ropić, Rudolfa Korotaja 18, 42208 Dubrava Križovljanska</item>
      <item>Lovrini vinogradi društvo s ograničenom odgovornošću za vinogradarstvo i usluge, Lovrečan breg 15, 42208 Cestica</item>
    </izvorni_sadrzaj>
    <derivirana_varijabla naziv="DomainObject.Predmet.OstaliListFormatedWithAdress_1">
      <item>SUDSKI REGISTAR</item>
      <item>STANKO MAKAR, P. ZRINSKOG 3, 42230 Ludbreg</item>
      <item>OD SLUNJSKI RUDNIČKI, kRATKA 2, 42000 Varaždin</item>
      <item>ŽUPAIJSKO DRŽAVNO ODVJETNIŠTVO VARAŽDIN, 42000 Varaždin</item>
      <item>RAIFFEISENBANK AUSTRIA ZAGREB, PETRINJSKA 59, 10000 Zagreb</item>
      <item>IRENA PIKIJA, KRATKA 6, 42000 Varaždin</item>
      <item>MF POREZNA UPRAVA VARAŽDIN, 42000 Varaždin</item>
      <item>MESSER CROATIA PLIN d.o.o., Industrijska 1, 10290 Zaprešić</item>
      <item>MF POREZNA UPRAVA ČAKOVEC, 40000 Čakovec</item>
      <item>COMET, proizvodnja, trgovina i usluge d.o.o., Varaždinska 40/C, 42220 Novi Marof</item>
      <item>Z.K.Odjel Općinskog suda u Varaždinu</item>
      <item>BANKA KOVANICA d.d., Preradovićeva 29, 42000 Varaždin</item>
      <item>KORALJKA MAĐARIĆ, KAPUCINSKI TRG 2, 42000 Varaždin</item>
      <item>Koraljka Mađarić, Krapinska 25, 42000 Varaždin</item>
      <item>Odvjetničko društvo BRLEČIĆ &amp; partneri, javno trgovačko društvo za obavljanje odvjetničkih poslova, Optujska ulica 25/1, 42000 Varaždin</item>
      <item>Koraljka Mađarić, Krapinska 25, 42000 Varaždin</item>
      <item>Odvjetničko društvo BRLEČIĆ &amp; partneri, javno trgovačko društvo za obavljanje odvjetničkih poslova, Optujska ulica 25/1, 42000 Varaždin</item>
      <item>Općinski sud u Čakovcu, R. Boškovića 17, 40000 Čakovec</item>
      <item>Božica Miklaušić, Vinogradska 50, 42203 Kelemen</item>
      <item>Damir Ropić, vl. Autoprijevoznik Damir Ropić, Rudolfa Korotaja 18, 42208 Dubrava Križovljanska</item>
      <item>Lovrini vinogradi društvo s ograničenom odgovornošću za vinogradarstvo i usluge, Lovrečan breg 15, 42208 Cestica</item>
    </derivirana_varijabla>
  </DomainObject.Predmet.OstaliListFormatedWithAdress>
  <DomainObject.Predmet.OstaliListFormatedWithAdressOIB>
    <izvorni_sadrzaj>
      <item>SUDSKI REGISTAR</item>
      <item>STANKO MAKAR, OIB 49218337993, P. ZRINSKOG 3, 42230 Ludbreg</item>
      <item>OD SLUNJSKI RUDNIČKI, kRATKA 2, 42000 Varaždin</item>
      <item>ŽUPAIJSKO DRŽAVNO ODVJETNIŠTVO VARAŽDIN, 42000 Varaždin</item>
      <item>RAIFFEISENBANK AUSTRIA ZAGREB, PETRINJSKA 59, 10000 Zagreb</item>
      <item>IRENA PIKIJA, KRATKA 6, 42000 Varaždin</item>
      <item>MF POREZNA UPRAVA VARAŽDIN, 42000 Varaždin</item>
      <item>MESSER CROATIA PLIN d.o.o., Industrijska 1, 10290 Zaprešić</item>
      <item>MF POREZNA UPRAVA ČAKOVEC, 40000 Čakovec</item>
      <item>COMET, proizvodnja, trgovina i usluge d.o.o., OIB 48249084626, Varaždinska 40/C, 42220 Novi Marof</item>
      <item>Z.K.Odjel Općinskog suda u Varaždinu</item>
      <item>BANKA KOVANICA d.d., Preradovićeva 29, 42000 Varaždin</item>
      <item>KORALJKA MAĐARIĆ, KAPUCINSKI TRG 2, 42000 Varaždin</item>
      <item>Koraljka Mađarić, OIB 34895818741, Krapinska 25, 42000 Varaždin</item>
      <item>Odvjetničko društvo BRLEČIĆ &amp; partneri, javno trgovačko društvo za obavljanje odvjetničkih poslova, OIB 75277763692, Optujska ulica 25/1, 42000 Varaždin</item>
      <item>Koraljka Mađarić, OIB 34895818741, Krapinska 25, 42000 Varaždin</item>
      <item>Odvjetničko društvo BRLEČIĆ &amp; partneri, javno trgovačko društvo za obavljanje odvjetničkih poslova, OIB 75277763692, Optujska ulica 25/1, 42000 Varaždin</item>
      <item>Općinski sud u Čakovcu, R. Boškovića 17, 40000 Čakovec</item>
      <item>Božica Miklaušić, OIB 16313799937, Vinogradska 50, 42203 Kelemen</item>
      <item>Damir Ropić, vl. Autoprijevoznik Damir Ropić, Rudolfa Korotaja 18, 42208 Dubrava Križovljanska</item>
      <item>Lovrini vinogradi društvo s ograničenom odgovornošću za vinogradarstvo i usluge, OIB 71377054236, Lovrečan breg 15, 42208 Cestica</item>
    </izvorni_sadrzaj>
    <derivirana_varijabla naziv="DomainObject.Predmet.OstaliListFormatedWithAdressOIB_1">
      <item>SUDSKI REGISTAR</item>
      <item>STANKO MAKAR, OIB 49218337993, P. ZRINSKOG 3, 42230 Ludbreg</item>
      <item>OD SLUNJSKI RUDNIČKI, kRATKA 2, 42000 Varaždin</item>
      <item>ŽUPAIJSKO DRŽAVNO ODVJETNIŠTVO VARAŽDIN, 42000 Varaždin</item>
      <item>RAIFFEISENBANK AUSTRIA ZAGREB, PETRINJSKA 59, 10000 Zagreb</item>
      <item>IRENA PIKIJA, KRATKA 6, 42000 Varaždin</item>
      <item>MF POREZNA UPRAVA VARAŽDIN, 42000 Varaždin</item>
      <item>MESSER CROATIA PLIN d.o.o., Industrijska 1, 10290 Zaprešić</item>
      <item>MF POREZNA UPRAVA ČAKOVEC, 40000 Čakovec</item>
      <item>COMET, proizvodnja, trgovina i usluge d.o.o., OIB 48249084626, Varaždinska 40/C, 42220 Novi Marof</item>
      <item>Z.K.Odjel Općinskog suda u Varaždinu</item>
      <item>BANKA KOVANICA d.d., Preradovićeva 29, 42000 Varaždin</item>
      <item>KORALJKA MAĐARIĆ, KAPUCINSKI TRG 2, 42000 Varaždin</item>
      <item>Koraljka Mađarić, OIB 34895818741, Krapinska 25, 42000 Varaždin</item>
      <item>Odvjetničko društvo BRLEČIĆ &amp; partneri, javno trgovačko društvo za obavljanje odvjetničkih poslova, OIB 75277763692, Optujska ulica 25/1, 42000 Varaždin</item>
      <item>Koraljka Mađarić, OIB 34895818741, Krapinska 25, 42000 Varaždin</item>
      <item>Odvjetničko društvo BRLEČIĆ &amp; partneri, javno trgovačko društvo za obavljanje odvjetničkih poslova, OIB 75277763692, Optujska ulica 25/1, 42000 Varaždin</item>
      <item>Općinski sud u Čakovcu, R. Boškovića 17, 40000 Čakovec</item>
      <item>Božica Miklaušić, OIB 16313799937, Vinogradska 50, 42203 Kelemen</item>
      <item>Damir Ropić, vl. Autoprijevoznik Damir Ropić, Rudolfa Korotaja 18, 42208 Dubrava Križovljanska</item>
      <item>Lovrini vinogradi društvo s ograničenom odgovornošću za vinogradarstvo i usluge, OIB 71377054236, Lovrečan breg 15, 42208 Cestica</item>
    </derivirana_varijabla>
  </DomainObject.Predmet.OstaliListFormatedWithAdressOIB>
  <DomainObject.Predmet.OstaliListNazivFormated>
    <izvorni_sadrzaj>
      <item>SUDSKI REGISTAR</item>
      <item>STANKO MAKAR</item>
      <item>OD SLUNJSKI RUDNIČKI</item>
      <item>ŽUPAIJSKO DRŽAVNO ODVJETNIŠTVO VARAŽDIN</item>
      <item>RAIFFEISENBANK AUSTRIA ZAGREB</item>
      <item>IRENA PIKIJA</item>
      <item>MF POREZNA UPRAVA VARAŽDIN</item>
      <item>MESSER CROATIA PLIN d.o.o.</item>
      <item>MF POREZNA UPRAVA ČAKOVEC</item>
      <item>COMET, proizvodnja, trgovina i usluge d.o.o.</item>
      <item>Z.K.Odjel Općinskog suda u Varaždinu</item>
      <item>BANKA KOVANICA d.d.</item>
      <item>KORALJKA MAĐARIĆ</item>
      <item>Koraljka Mađarić</item>
      <item>Odvjetničko društvo BRLEČIĆ &amp; partneri, javno trgovačko društvo za obavljanje odvjetničkih poslova</item>
      <item>Koraljka Mađarić</item>
      <item>Odvjetničko društvo BRLEČIĆ &amp; partneri, javno trgovačko društvo za obavljanje odvjetničkih poslova</item>
      <item>Općinski sud u Čakovcu</item>
      <item>Božica Miklaušić</item>
      <item>Damir Ropić, vl. Autoprijevoznik Damir Ropić</item>
      <item>Lovrini vinogradi društvo s ograničenom odgovornošću za vinogradarstvo i usluge</item>
    </izvorni_sadrzaj>
    <derivirana_varijabla naziv="DomainObject.Predmet.OstaliListNazivFormated_1">
      <item>SUDSKI REGISTAR</item>
      <item>STANKO MAKAR</item>
      <item>OD SLUNJSKI RUDNIČKI</item>
      <item>ŽUPAIJSKO DRŽAVNO ODVJETNIŠTVO VARAŽDIN</item>
      <item>RAIFFEISENBANK AUSTRIA ZAGREB</item>
      <item>IRENA PIKIJA</item>
      <item>MF POREZNA UPRAVA VARAŽDIN</item>
      <item>MESSER CROATIA PLIN d.o.o.</item>
      <item>MF POREZNA UPRAVA ČAKOVEC</item>
      <item>COMET, proizvodnja, trgovina i usluge d.o.o.</item>
      <item>Z.K.Odjel Općinskog suda u Varaždinu</item>
      <item>BANKA KOVANICA d.d.</item>
      <item>KORALJKA MAĐARIĆ</item>
      <item>Koraljka Mađarić</item>
      <item>Odvjetničko društvo BRLEČIĆ &amp; partneri, javno trgovačko društvo za obavljanje odvjetničkih poslova</item>
      <item>Koraljka Mađarić</item>
      <item>Odvjetničko društvo BRLEČIĆ &amp; partneri, javno trgovačko društvo za obavljanje odvjetničkih poslova</item>
      <item>Općinski sud u Čakovcu</item>
      <item>Božica Miklaušić</item>
      <item>Damir Ropić, vl. Autoprijevoznik Damir Ropić</item>
      <item>Lovrini vinogradi društvo s ograničenom odgovornošću za vinogradarstvo i usluge</item>
    </derivirana_varijabla>
  </DomainObject.Predmet.OstaliListNazivFormated>
  <DomainObject.Predmet.OstaliListNazivFormatedOIB>
    <izvorni_sadrzaj>
      <item>SUDSKI REGISTAR</item>
      <item>STANKO MAKAR, OIB 49218337993</item>
      <item>OD SLUNJSKI RUDNIČKI</item>
      <item>ŽUPAIJSKO DRŽAVNO ODVJETNIŠTVO VARAŽDIN</item>
      <item>RAIFFEISENBANK AUSTRIA ZAGREB</item>
      <item>IRENA PIKIJA</item>
      <item>MF POREZNA UPRAVA VARAŽDIN</item>
      <item>MESSER CROATIA PLIN d.o.o.</item>
      <item>MF POREZNA UPRAVA ČAKOVEC</item>
      <item>COMET, proizvodnja, trgovina i usluge d.o.o., OIB 48249084626</item>
      <item>Z.K.Odjel Općinskog suda u Varaždinu</item>
      <item>BANKA KOVANICA d.d.</item>
      <item>KORALJKA MAĐARIĆ</item>
      <item>Koraljka Mađarić, OIB 34895818741</item>
      <item>Odvjetničko društvo BRLEČIĆ &amp; partneri, javno trgovačko društvo za obavljanje odvjetničkih poslova, OIB 75277763692</item>
      <item>Koraljka Mađarić, OIB 34895818741</item>
      <item>Odvjetničko društvo BRLEČIĆ &amp; partneri, javno trgovačko društvo za obavljanje odvjetničkih poslova, OIB 75277763692</item>
      <item>Općinski sud u Čakovcu</item>
      <item>Božica Miklaušić, OIB 16313799937</item>
      <item>Damir Ropić, vl. Autoprijevoznik Damir Ropić</item>
      <item>Lovrini vinogradi društvo s ograničenom odgovornošću za vinogradarstvo i usluge, OIB 71377054236</item>
    </izvorni_sadrzaj>
    <derivirana_varijabla naziv="DomainObject.Predmet.OstaliListNazivFormatedOIB_1">
      <item>SUDSKI REGISTAR</item>
      <item>STANKO MAKAR, OIB 49218337993</item>
      <item>OD SLUNJSKI RUDNIČKI</item>
      <item>ŽUPAIJSKO DRŽAVNO ODVJETNIŠTVO VARAŽDIN</item>
      <item>RAIFFEISENBANK AUSTRIA ZAGREB</item>
      <item>IRENA PIKIJA</item>
      <item>MF POREZNA UPRAVA VARAŽDIN</item>
      <item>MESSER CROATIA PLIN d.o.o.</item>
      <item>MF POREZNA UPRAVA ČAKOVEC</item>
      <item>COMET, proizvodnja, trgovina i usluge d.o.o., OIB 48249084626</item>
      <item>Z.K.Odjel Općinskog suda u Varaždinu</item>
      <item>BANKA KOVANICA d.d.</item>
      <item>KORALJKA MAĐARIĆ</item>
      <item>Koraljka Mađarić, OIB 34895818741</item>
      <item>Odvjetničko društvo BRLEČIĆ &amp; partneri, javno trgovačko društvo za obavljanje odvjetničkih poslova, OIB 75277763692</item>
      <item>Koraljka Mađarić, OIB 34895818741</item>
      <item>Odvjetničko društvo BRLEČIĆ &amp; partneri, javno trgovačko društvo za obavljanje odvjetničkih poslova, OIB 75277763692</item>
      <item>Općinski sud u Čakovcu</item>
      <item>Božica Miklaušić, OIB 16313799937</item>
      <item>Damir Ropić, vl. Autoprijevoznik Damir Ropić</item>
      <item>Lovrini vinogradi društvo s ograničenom odgovornošću za vinogradarstvo i usluge, OIB 71377054236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Janko Habjanić i dr.</izvorni_sadrzaj>
    <derivirana_varijabla naziv="DomainObject.Predmet.StrankaIDrugi_1">Janko Habjanić i dr.</derivirana_varijabla>
  </DomainObject.Predmet.StrankaIDrugi>
  <DomainObject.Predmet.ProtustrankaIDrugi>
    <izvorni_sadrzaj>GT INŽENJERING trgovačko društvo za građevinarstvo, trgovinu i inženjering, društvo s ograničenom odgovornošću "u steč</izvorni_sadrzaj>
    <derivirana_varijabla naziv="DomainObject.Predmet.ProtustrankaIDrugi_1">GT INŽENJERING trgovačko društvo za građevinarstvo, trgovinu i inženjering, društvo s ograničenom odgovornošću "u steč</derivirana_varijabla>
  </DomainObject.Predmet.ProtustrankaIDrugi>
  <DomainObject.Predmet.StrankaIDrugiAdressOIB>
    <izvorni_sadrzaj>Janko Habjanić, OIB 69134118364, 8. Maja 58 A, 42208 Kolarovec i dr.</izvorni_sadrzaj>
    <derivirana_varijabla naziv="DomainObject.Predmet.StrankaIDrugiAdressOIB_1">Janko Habjanić, OIB 69134118364, 8. Maja 58 A, 42208 Kolarovec i dr.</derivirana_varijabla>
  </DomainObject.Predmet.StrankaIDrugiAdressOIB>
  <DomainObject.Predmet.ProtustrankaIDrugiAdressOIB>
    <izvorni_sadrzaj>GT INŽENJERING trgovačko društvo za građevinarstvo, trgovinu i inženjering, društvo s ograničenom odgovornošću "u steč, OIB 71906086202, Đure Kuhara 2, 42000 Varaždin</izvorni_sadrzaj>
    <derivirana_varijabla naziv="DomainObject.Predmet.ProtustrankaIDrugiAdressOIB_1">GT INŽENJERING trgovačko društvo za građevinarstvo, trgovinu i inženjering, društvo s ograničenom odgovornošću "u steč, OIB 71906086202, Đure Kuhara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ožujka 2017.</izvorni_sadrzaj>
    <derivirana_varijabla naziv="DomainObject.Predmet.OdlukaRjesenje.DatumDonosenjaOdluke_1">3. ožujka 2017.</derivirana_varijabla>
  </DomainObject.Predmet.OdlukaRjesenje.DatumDonosenjaOdluke>
  <DomainObject.Predmet.OdlukaRjesenje.DatumPravomocnosti>
    <izvorni_sadrzaj>21. ožujka 2017.</izvorni_sadrzaj>
    <derivirana_varijabla naziv="DomainObject.Predmet.OdlukaRjesenje.DatumPravomocnosti_1">21. ožujka 2017.</derivirana_varijabla>
  </DomainObject.Predmet.OdlukaRjesenje.DatumPravomocnosti>
  <DomainObject.Predmet.OdlukaRjesenje.Oznaka>
    <izvorni_sadrzaj>St-137/2012-244</izvorni_sadrzaj>
    <derivirana_varijabla naziv="DomainObject.Predmet.OdlukaRjesenje.Oznaka_1">St-137/2012-244</derivirana_varijabla>
  </DomainObject.Predmet.OdlukaRjesenje.Oznaka>
  <DomainObject.Predmet.SudioniciListNaziv>
    <izvorni_sadrzaj>
      <item>Mirko Carić</item>
      <item>Josip Furjan</item>
      <item>Janko Habjanić</item>
      <item>SUDSKI REGISTAR</item>
      <item>GT INŽENJERING trgovačko društvo za građevinarstvo, trgovinu i inženjering, društvo s ograničenom odgovornošću "u steč</item>
      <item>Stanko Kanjir</item>
      <item>Mladen Zelčić</item>
      <item>Mladen Mikec</item>
      <item>STANKO MAKAR</item>
      <item>OD SLUNJSKI RUDNIČKI</item>
      <item>ŽUPAIJSKO DRŽAVNO ODVJETNIŠTVO VARAŽDIN</item>
      <item>RAIFFEISENBANK AUSTRIA ZAGREB</item>
      <item>IRENA PIKIJA</item>
      <item>MF POREZNA UPRAVA VARAŽDIN</item>
      <item>MESSER CROATIA PLIN d.o.o.</item>
      <item>MF POREZNA UPRAVA ČAKOVEC</item>
      <item>COMET, proizvodnja, trgovina i usluge d.o.o.</item>
      <item>Z.K.Odjel Općinskog suda u Varaždinu</item>
      <item>BANKA KOVANICA d.d.</item>
      <item>KORALJKA MAĐARIĆ</item>
      <item>Koraljka Mađarić</item>
      <item>Odvjetničko društvo BRLEČIĆ &amp; partneri, javno trgovačko društvo za obavljanje odvjetničkih poslova</item>
      <item>Koraljka Mađarić</item>
      <item>Odvjetničko društvo BRLEČIĆ &amp; partneri, javno trgovačko društvo za obavljanje odvjetničkih poslova</item>
      <item>Općinski sud u Čakovcu</item>
      <item>Božica Miklaušić</item>
      <item>Damir Ropić, vl. Autoprijevoznik Damir Ropić</item>
      <item>Lovrini vinogradi društvo s ograničenom odgovornošću za vinogradarstvo i usluge</item>
    </izvorni_sadrzaj>
    <derivirana_varijabla naziv="DomainObject.Predmet.SudioniciListNaziv_1">
      <item>Mirko Carić</item>
      <item>Josip Furjan</item>
      <item>Janko Habjanić</item>
      <item>SUDSKI REGISTAR</item>
      <item>GT INŽENJERING trgovačko društvo za građevinarstvo, trgovinu i inženjering, društvo s ograničenom odgovornošću "u steč</item>
      <item>Stanko Kanjir</item>
      <item>Mladen Zelčić</item>
      <item>Mladen Mikec</item>
      <item>STANKO MAKAR</item>
      <item>OD SLUNJSKI RUDNIČKI</item>
      <item>ŽUPAIJSKO DRŽAVNO ODVJETNIŠTVO VARAŽDIN</item>
      <item>RAIFFEISENBANK AUSTRIA ZAGREB</item>
      <item>IRENA PIKIJA</item>
      <item>MF POREZNA UPRAVA VARAŽDIN</item>
      <item>MESSER CROATIA PLIN d.o.o.</item>
      <item>MF POREZNA UPRAVA ČAKOVEC</item>
      <item>COMET, proizvodnja, trgovina i usluge d.o.o.</item>
      <item>Z.K.Odjel Općinskog suda u Varaždinu</item>
      <item>BANKA KOVANICA d.d.</item>
      <item>KORALJKA MAĐARIĆ</item>
      <item>Koraljka Mađarić</item>
      <item>Odvjetničko društvo BRLEČIĆ &amp; partneri, javno trgovačko društvo za obavljanje odvjetničkih poslova</item>
      <item>Koraljka Mađarić</item>
      <item>Odvjetničko društvo BRLEČIĆ &amp; partneri, javno trgovačko društvo za obavljanje odvjetničkih poslova</item>
      <item>Općinski sud u Čakovcu</item>
      <item>Božica Miklaušić</item>
      <item>Damir Ropić, vl. Autoprijevoznik Damir Ropić</item>
      <item>Lovrini vinogradi društvo s ograničenom odgovornošću za vinogradarstvo i usluge</item>
    </derivirana_varijabla>
  </DomainObject.Predmet.SudioniciListNaziv>
  <DomainObject.Predmet.SudioniciListAdressOIB>
    <izvorni_sadrzaj>
      <item>Mirko Carić, OIB 28730640875, Donja Voća 299,42245 Donja Voća</item>
      <item>Josip Furjan, OIB 43622767825, Matije Gupca 32,42208 Gornje Vratno</item>
      <item>Janko Habjanić, OIB 69134118364, 8. Maja 58 A,42208 Kolarovec</item>
      <item>SUDSKI REGISTAR</item>
      <item>GT INŽENJERING trgovačko društvo za građevinarstvo, trgovinu i inženjering, društvo s ograničenom odgovornošću "u steč, OIB 71906086202, Đure Kuhara 2,42000 Varaždin</item>
      <item>Stanko Kanjir, OIB 96176686566, Petrijanečka 2 A,42207 Vinica</item>
      <item>Mladen Zelčić, OIB 54972055967, Donja Rijeka 112,48268 Donja Rijeka</item>
      <item>Mladen Mikec, OIB 99141960792, Borak Stjepana 2,42208 Mali Lovrečan</item>
      <item>STANKO MAKAR, OIB 49218337993, P. ZRINSKOG 3,42230 Ludbreg</item>
      <item>OD SLUNJSKI RUDNIČKI, kRATKA 2,42000 Varaždin</item>
      <item>ŽUPAIJSKO DRŽAVNO ODVJETNIŠTVO VARAŽDIN, 42000 Varaždin</item>
      <item>RAIFFEISENBANK AUSTRIA ZAGREB, PETRINJSKA 59,10000 Zagreb</item>
      <item>IRENA PIKIJA, KRATKA 6,42000 Varaždin</item>
      <item>MF POREZNA UPRAVA VARAŽDIN, 42000 Varaždin</item>
      <item>MESSER CROATIA PLIN d.o.o., Industrijska 1,10290 Zaprešić</item>
      <item>MF POREZNA UPRAVA ČAKOVEC, 40000 Čakovec</item>
      <item>COMET, proizvodnja, trgovina i usluge d.o.o., OIB 48249084626, Varaždinska 40/C,42220 Novi Marof</item>
      <item>Z.K.Odjel Općinskog suda u Varaždinu</item>
      <item>BANKA KOVANICA d.d., Preradovićeva 29,42000 Varaždin</item>
      <item>KORALJKA MAĐARIĆ, KAPUCINSKI TRG 2,42000 Varaždin</item>
      <item>Koraljka Mađarić, OIB 34895818741, Krapinska 25,42000 Varaždin</item>
      <item>Odvjetničko društvo BRLEČIĆ &amp; partneri, javno trgovačko društvo za obavljanje odvjetničkih poslova, OIB 75277763692, Optujska ulica 25/1,42000 Varaždin</item>
      <item>Koraljka Mađarić, OIB 34895818741, Krapinska 25,42000 Varaždin</item>
      <item>Odvjetničko društvo BRLEČIĆ &amp; partneri, javno trgovačko društvo za obavljanje odvjetničkih poslova, OIB 75277763692, Optujska ulica 25/1,42000 Varaždin</item>
      <item>Općinski sud u Čakovcu, R. Boškovića 17,40000 Čakovec</item>
      <item>Božica Miklaušić, OIB 16313799937, Vinogradska 50,42203 Kelemen</item>
      <item>Damir Ropić, vl. Autoprijevoznik Damir Ropić, Rudolfa Korotaja 18,42208 Dubrava Križovljanska</item>
      <item>Lovrini vinogradi društvo s ograničenom odgovornošću za vinogradarstvo i usluge, OIB 71377054236, Lovrečan breg 15,42208 Cestica</item>
    </izvorni_sadrzaj>
    <derivirana_varijabla naziv="DomainObject.Predmet.SudioniciListAdressOIB_1">
      <item>Mirko Carić, OIB 28730640875, Donja Voća 299,42245 Donja Voća</item>
      <item>Josip Furjan, OIB 43622767825, Matije Gupca 32,42208 Gornje Vratno</item>
      <item>Janko Habjanić, OIB 69134118364, 8. Maja 58 A,42208 Kolarovec</item>
      <item>SUDSKI REGISTAR</item>
      <item>GT INŽENJERING trgovačko društvo za građevinarstvo, trgovinu i inženjering, društvo s ograničenom odgovornošću "u steč, OIB 71906086202, Đure Kuhara 2,42000 Varaždin</item>
      <item>Stanko Kanjir, OIB 96176686566, Petrijanečka 2 A,42207 Vinica</item>
      <item>Mladen Zelčić, OIB 54972055967, Donja Rijeka 112,48268 Donja Rijeka</item>
      <item>Mladen Mikec, OIB 99141960792, Borak Stjepana 2,42208 Mali Lovrečan</item>
      <item>STANKO MAKAR, OIB 49218337993, P. ZRINSKOG 3,42230 Ludbreg</item>
      <item>OD SLUNJSKI RUDNIČKI, kRATKA 2,42000 Varaždin</item>
      <item>ŽUPAIJSKO DRŽAVNO ODVJETNIŠTVO VARAŽDIN, 42000 Varaždin</item>
      <item>RAIFFEISENBANK AUSTRIA ZAGREB, PETRINJSKA 59,10000 Zagreb</item>
      <item>IRENA PIKIJA, KRATKA 6,42000 Varaždin</item>
      <item>MF POREZNA UPRAVA VARAŽDIN, 42000 Varaždin</item>
      <item>MESSER CROATIA PLIN d.o.o., Industrijska 1,10290 Zaprešić</item>
      <item>MF POREZNA UPRAVA ČAKOVEC, 40000 Čakovec</item>
      <item>COMET, proizvodnja, trgovina i usluge d.o.o., OIB 48249084626, Varaždinska 40/C,42220 Novi Marof</item>
      <item>Z.K.Odjel Općinskog suda u Varaždinu</item>
      <item>BANKA KOVANICA d.d., Preradovićeva 29,42000 Varaždin</item>
      <item>KORALJKA MAĐARIĆ, KAPUCINSKI TRG 2,42000 Varaždin</item>
      <item>Koraljka Mađarić, OIB 34895818741, Krapinska 25,42000 Varaždin</item>
      <item>Odvjetničko društvo BRLEČIĆ &amp; partneri, javno trgovačko društvo za obavljanje odvjetničkih poslova, OIB 75277763692, Optujska ulica 25/1,42000 Varaždin</item>
      <item>Koraljka Mađarić, OIB 34895818741, Krapinska 25,42000 Varaždin</item>
      <item>Odvjetničko društvo BRLEČIĆ &amp; partneri, javno trgovačko društvo za obavljanje odvjetničkih poslova, OIB 75277763692, Optujska ulica 25/1,42000 Varaždin</item>
      <item>Općinski sud u Čakovcu, R. Boškovića 17,40000 Čakovec</item>
      <item>Božica Miklaušić, OIB 16313799937, Vinogradska 50,42203 Kelemen</item>
      <item>Damir Ropić, vl. Autoprijevoznik Damir Ropić, Rudolfa Korotaja 18,42208 Dubrava Križovljanska</item>
      <item>Lovrini vinogradi društvo s ograničenom odgovornošću za vinogradarstvo i usluge, OIB 71377054236, Lovrečan breg 15,42208 Cestica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28730640875</item>
      <item>, OIB 43622767825</item>
      <item>, OIB 69134118364</item>
      <item>, OIB null</item>
      <item>, OIB 71906086202</item>
      <item>, OIB 96176686566</item>
      <item>, OIB 54972055967</item>
      <item>, OIB 99141960792</item>
      <item>, OIB 49218337993</item>
      <item>, OIB null</item>
      <item>, OIB null</item>
      <item>, OIB null</item>
      <item>, OIB null</item>
      <item>, OIB null</item>
      <item>, OIB null</item>
      <item>, OIB null</item>
      <item>, OIB 48249084626</item>
      <item>, OIB null</item>
      <item>, OIB null</item>
      <item>, OIB null</item>
      <item>, OIB 34895818741</item>
      <item>, OIB 75277763692</item>
      <item>, OIB 34895818741</item>
      <item>, OIB 75277763692</item>
      <item>, OIB null</item>
      <item>, OIB 16313799937</item>
      <item>, OIB null</item>
      <item>, OIB 71377054236</item>
    </izvorni_sadrzaj>
    <derivirana_varijabla naziv="DomainObject.Predmet.SudioniciListNazivOIB_1">
      <item>, OIB 28730640875</item>
      <item>, OIB 43622767825</item>
      <item>, OIB 69134118364</item>
      <item>, OIB null</item>
      <item>, OIB 71906086202</item>
      <item>, OIB 96176686566</item>
      <item>, OIB 54972055967</item>
      <item>, OIB 99141960792</item>
      <item>, OIB 49218337993</item>
      <item>, OIB null</item>
      <item>, OIB null</item>
      <item>, OIB null</item>
      <item>, OIB null</item>
      <item>, OIB null</item>
      <item>, OIB null</item>
      <item>, OIB null</item>
      <item>, OIB 48249084626</item>
      <item>, OIB null</item>
      <item>, OIB null</item>
      <item>, OIB null</item>
      <item>, OIB 34895818741</item>
      <item>, OIB 75277763692</item>
      <item>, OIB 34895818741</item>
      <item>, OIB 75277763692</item>
      <item>, OIB null</item>
      <item>, OIB 16313799937</item>
      <item>, OIB null</item>
      <item>, OIB 71377054236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Stanko Makar, OIB 49218337993, Sigetec Ludbreški, A. Šenoe 6 Ludbreg</item>
    </izvorni_sadrzaj>
    <derivirana_varijabla naziv="DomainObject.Predmet.StecajniUpraviteljiListAddressOIB_1">
      <item>Stanko Makar, OIB 49218337993, Sigetec Ludbreški, A. Šenoe 6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</properties:Company>
  <properties:Pages>2</properties:Pages>
  <properties:Words>306</properties:Words>
  <properties:Characters>1525</properties:Characters>
  <properties:Lines>66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1876</properties:CharactersWithSpaces>
  <properties:SharedDoc>false</properties:SharedDoc>
  <properties:HLinks>
    <vt:vector size="12" baseType="variant">
      <vt:variant>
        <vt:i4>2031687</vt:i4>
      </vt:variant>
      <vt:variant>
        <vt:i4>-1</vt:i4>
      </vt:variant>
      <vt:variant>
        <vt:i4>1026</vt:i4>
      </vt:variant>
      <vt:variant>
        <vt:i4>4</vt:i4>
      </vt:variant>
      <vt:variant>
        <vt:lpwstr>http://hr.wikipedia.org/wiki/Datoteka:Coat_of_arms_of_Croatia.svg</vt:lpwstr>
      </vt:variant>
      <vt:variant>
        <vt:lpwstr/>
      </vt:variant>
      <vt:variant>
        <vt:i4>3342393</vt:i4>
      </vt:variant>
      <vt:variant>
        <vt:i4>-1</vt:i4>
      </vt:variant>
      <vt:variant>
        <vt:i4>1026</vt:i4>
      </vt:variant>
      <vt:variant>
        <vt:i4>1</vt:i4>
      </vt:variant>
      <vt:variant>
        <vt:lpwstr>http://upload.wikimedia.org/wikipedia/commons/thumb/c/c9/Coat_of_arms_of_Croatia.svg/220px-Coat_of_arms_of_Croatia.svg.png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2017-05-19T11:46:00Z</dcterms:created>
  <dc:creator>SV</dc:creator>
  <cp:lastModifiedBy>Marko Makaj</cp:lastModifiedBy>
  <cp:lastPrinted>2017-05-19T11:46:00Z</cp:lastPrinted>
  <dcterms:modified xmlns:xsi="http://www.w3.org/2001/XMLSchema-instance" xsi:type="dcterms:W3CDTF">2017-05-19T11:47:00Z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