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8f23a" w14:paraId="3b8f23a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84B08">
        <w:t>4738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784B08">
        <w:t xml:space="preserve">08.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E00CC1">
        <w:t xml:space="preserve">DA-MIL MARKET d.o.o., Zagreb, Savska cesta bb </w:t>
      </w:r>
      <w:r w:rsidR="00AC4528">
        <w:t>(OIB</w:t>
      </w:r>
      <w:r w:rsidR="00CB0338">
        <w:t>:</w:t>
      </w:r>
      <w:r w:rsidR="00E00CC1">
        <w:t xml:space="preserve"> 55512215229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E00CC1">
        <w:t xml:space="preserve">5.602,84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784B08">
        <w:t xml:space="preserve">08.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81539"/>
    <w:rsid w:val="004A346D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652AB"/>
    <w:rsid w:val="00693392"/>
    <w:rsid w:val="0073619E"/>
    <w:rsid w:val="007574B5"/>
    <w:rsid w:val="00784B08"/>
    <w:rsid w:val="0079580E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BF7EB9"/>
    <w:rsid w:val="00C25912"/>
    <w:rsid w:val="00C73B1E"/>
    <w:rsid w:val="00C836B9"/>
    <w:rsid w:val="00C958E9"/>
    <w:rsid w:val="00CB0338"/>
    <w:rsid w:val="00CE7362"/>
    <w:rsid w:val="00D01B78"/>
    <w:rsid w:val="00D66226"/>
    <w:rsid w:val="00E00CC1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4738</izvorni_sadrzaj>
    <derivirana_varijabla naziv="DomainObject.Predmet.Broj_1">4738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St-4738/2015</izvorni_sadrzaj>
    <derivirana_varijabla naziv="DomainObject.Predmet.OznakaBroj_1">St-4738/2015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DA-MIL MARKET d.o.o. zastupanog po punomoćniku Zdenko Milanović</izvorni_sadrzaj>
    <derivirana_varijabla naziv="DomainObject.Predmet.ProtustrankaFormated_1">  DA-MIL MARKET d.o.o. zastupanog po punomoćniku Zdenko Milanović</derivirana_varijabla>
  </DomainObject.Predmet.ProtustrankaFormated>
  <DomainObject.Predmet.ProtustrankaFormatedOIB>
    <izvorni_sadrzaj>  DA-MIL MARKET d.o.o., OIB 55512215229 zastupanog po punomoćniku Zdenko Milanović</izvorni_sadrzaj>
    <derivirana_varijabla naziv="DomainObject.Predmet.ProtustrankaFormatedOIB_1">  DA-MIL MARKET d.o.o., OIB 55512215229 zastupanog po punomoćniku Zdenko Milanović</derivirana_varijabla>
  </DomainObject.Predmet.ProtustrankaFormatedOIB>
  <DomainObject.Predmet.ProtustrankaFormatedWithAdress>
    <izvorni_sadrzaj> DA-MIL MARKET d.o.o., Savska cesta/bb, 10360 Sesvete zastupanog po punomoćniku Zdenko Milanović</izvorni_sadrzaj>
    <derivirana_varijabla naziv="DomainObject.Predmet.ProtustrankaFormatedWithAdress_1"> DA-MIL MARKET d.o.o., Savska cesta/bb, 10360 Sesvete zastupanog po punomoćniku Zdenko Milanović</derivirana_varijabla>
  </DomainObject.Predmet.ProtustrankaFormatedWithAdress>
  <DomainObject.Predmet.ProtustrankaFormatedWithAdressOIB>
    <izvorni_sadrzaj> DA-MIL MARKET d.o.o., OIB 55512215229, Savska cesta/bb, 10360 Sesvete zastupanog po punomoćniku Zdenko Milanović</izvorni_sadrzaj>
    <derivirana_varijabla naziv="DomainObject.Predmet.ProtustrankaFormatedWithAdressOIB_1"> DA-MIL MARKET d.o.o., OIB 55512215229, Savska cesta/bb, 10360 Sesvete zastupanog po punomoćniku Zdenko Milanović</derivirana_varijabla>
  </DomainObject.Predmet.ProtustrankaFormatedWithAdressOIB>
  <DomainObject.Predmet.ProtustrankaWithAdress>
    <izvorni_sadrzaj>DA-MIL MARKET d.o.o. Savska cesta/bb, 10360 Sesvete</izvorni_sadrzaj>
    <derivirana_varijabla naziv="DomainObject.Predmet.ProtustrankaWithAdress_1">DA-MIL MARKET d.o.o. Savska cesta/bb, 10360 Sesvete</derivirana_varijabla>
  </DomainObject.Predmet.ProtustrankaWithAdress>
  <DomainObject.Predmet.ProtustrankaWithAdressOIB>
    <izvorni_sadrzaj>DA-MIL MARKET d.o.o., OIB 55512215229, Savska cesta/bb, 10360 Sesvete</izvorni_sadrzaj>
    <derivirana_varijabla naziv="DomainObject.Predmet.ProtustrankaWithAdressOIB_1">DA-MIL MARKET d.o.o., OIB 55512215229, Savska cesta/bb, 10360 Sesvete</derivirana_varijabla>
  </DomainObject.Predmet.ProtustrankaWithAdressOIB>
  <DomainObject.Predmet.ProtustrankaNazivFormated>
    <izvorni_sadrzaj>DA-MIL MARKET d.o.o.</izvorni_sadrzaj>
    <derivirana_varijabla naziv="DomainObject.Predmet.ProtustrankaNazivFormated_1">DA-MIL MARKET d.o.o.</derivirana_varijabla>
  </DomainObject.Predmet.ProtustrankaNazivFormated>
  <DomainObject.Predmet.ProtustrankaNazivFormatedOIB>
    <izvorni_sadrzaj>DA-MIL MARKET d.o.o., OIB 55512215229</izvorni_sadrzaj>
    <derivirana_varijabla naziv="DomainObject.Predmet.ProtustrankaNazivFormatedOIB_1">DA-MIL MARKET d.o.o., OIB 55512215229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DA-MIL MARKET d.o.o. zastupanog po punomoćniku Zdenko Milanović</item>
    </izvorni_sadrzaj>
    <derivirana_varijabla naziv="DomainObject.Predmet.ProtuStrankaListFormated_1">
      <item>DA-MIL MARKET d.o.o. zastupanog po punomoćniku Zdenko Milanović</item>
    </derivirana_varijabla>
  </DomainObject.Predmet.ProtuStrankaListFormated>
  <DomainObject.Predmet.ProtuStrankaListFormatedOIB>
    <izvorni_sadrzaj>
      <item>DA-MIL MARKET d.o.o., OIB 55512215229 zastupanog po punomoćniku Zdenko Milanović</item>
    </izvorni_sadrzaj>
    <derivirana_varijabla naziv="DomainObject.Predmet.ProtuStrankaListFormatedOIB_1">
      <item>DA-MIL MARKET d.o.o., OIB 55512215229 zastupanog po punomoćniku Zdenko Milanović</item>
    </derivirana_varijabla>
  </DomainObject.Predmet.ProtuStrankaListFormatedOIB>
  <DomainObject.Predmet.ProtuStrankaListFormatedWithAdress>
    <izvorni_sadrzaj>
      <item>DA-MIL MARKET d.o.o., Savska cesta/bb, 10360 Sesvete zastupanog po punomoćniku Zdenko Milanović</item>
    </izvorni_sadrzaj>
    <derivirana_varijabla naziv="DomainObject.Predmet.ProtuStrankaListFormatedWithAdress_1">
      <item>DA-MIL MARKET d.o.o., Savska cesta/bb, 10360 Sesvete zastupanog po punomoćniku Zdenko Milanović</item>
    </derivirana_varijabla>
  </DomainObject.Predmet.ProtuStrankaListFormatedWithAdress>
  <DomainObject.Predmet.ProtuStrankaListFormatedWithAdressOIB>
    <izvorni_sadrzaj>
      <item>DA-MIL MARKET d.o.o., OIB 55512215229, Savska cesta/bb, 10360 Sesvete zastupanog po punomoćniku Zdenko Milanović</item>
    </izvorni_sadrzaj>
    <derivirana_varijabla naziv="DomainObject.Predmet.ProtuStrankaListFormatedWithAdressOIB_1">
      <item>DA-MIL MARKET d.o.o., OIB 55512215229, Savska cesta/bb, 10360 Sesvete zastupanog po punomoćniku Zdenko Milanović</item>
    </derivirana_varijabla>
  </DomainObject.Predmet.ProtuStrankaListFormatedWithAdressOIB>
  <DomainObject.Predmet.ProtuStrankaListNazivFormated>
    <izvorni_sadrzaj>
      <item>DA-MIL MARKET d.o.o.</item>
    </izvorni_sadrzaj>
    <derivirana_varijabla naziv="DomainObject.Predmet.ProtuStrankaListNazivFormated_1">
      <item>DA-MIL MARKET d.o.o.</item>
    </derivirana_varijabla>
  </DomainObject.Predmet.ProtuStrankaListNazivFormated>
  <DomainObject.Predmet.ProtuStrankaListNazivFormatedOIB>
    <izvorni_sadrzaj>
      <item>DA-MIL MARKET d.o.o., OIB 55512215229</item>
    </izvorni_sadrzaj>
    <derivirana_varijabla naziv="DomainObject.Predmet.ProtuStrankaListNazivFormatedOIB_1">
      <item>DA-MIL MARKET d.o.o., OIB 55512215229</item>
    </derivirana_varijabla>
  </DomainObject.Predmet.ProtuStrankaListNazivFormatedOIB>
  <DomainObject.Predmet.OstaliListFormated>
    <izvorni_sadrzaj>
      <item>Zdenko Milanović punomoćnik sudionika u postupku DA-MIL MARKET d.o.o.</item>
    </izvorni_sadrzaj>
    <derivirana_varijabla naziv="DomainObject.Predmet.OstaliListFormated_1">
      <item>Zdenko Milanović punomoćnik sudionika u postupku DA-MIL MARKET d.o.o.</item>
    </derivirana_varijabla>
  </DomainObject.Predmet.OstaliListFormated>
  <DomainObject.Predmet.OstaliListFormatedOIB>
    <izvorni_sadrzaj>
      <item>Zdenko Milanović, OIB 15891245879 punomoćnik sudionika u postupku DA-MIL MARKET d.o.o.</item>
    </izvorni_sadrzaj>
    <derivirana_varijabla naziv="DomainObject.Predmet.OstaliListFormatedOIB_1">
      <item>Zdenko Milanović, OIB 15891245879 punomoćnik sudionika u postupku DA-MIL MARKET d.o.o.</item>
    </derivirana_varijabla>
  </DomainObject.Predmet.OstaliListFormatedOIB>
  <DomainObject.Predmet.OstaliListFormatedWithAdress>
    <izvorni_sadrzaj>
      <item>Zdenko Milanović, Ratarska 75A, 10000 Zagreb punomoćnik sudionika u postupku DA-MIL MARKET d.o.o.</item>
    </izvorni_sadrzaj>
    <derivirana_varijabla naziv="DomainObject.Predmet.OstaliListFormatedWithAdress_1">
      <item>Zdenko Milanović, Ratarska 75A, 10000 Zagreb punomoćnik sudionika u postupku DA-MIL MARKET d.o.o.</item>
    </derivirana_varijabla>
  </DomainObject.Predmet.OstaliListFormatedWithAdress>
  <DomainObject.Predmet.OstaliListFormatedWithAdressOIB>
    <izvorni_sadrzaj>
      <item>Zdenko Milanović, OIB 15891245879, Ratarska 75A, 10000 Zagreb punomoćnik sudionika u postupku DA-MIL MARKET d.o.o.</item>
    </izvorni_sadrzaj>
    <derivirana_varijabla naziv="DomainObject.Predmet.OstaliListFormatedWithAdressOIB_1">
      <item>Zdenko Milanović, OIB 15891245879, Ratarska 75A, 10000 Zagreb punomoćnik sudionika u postupku DA-MIL MARKET d.o.o.</item>
    </derivirana_varijabla>
  </DomainObject.Predmet.OstaliListFormatedWithAdressOIB>
  <DomainObject.Predmet.OstaliListNazivFormated>
    <izvorni_sadrzaj>
      <item>Zdenko Milanović</item>
    </izvorni_sadrzaj>
    <derivirana_varijabla naziv="DomainObject.Predmet.OstaliListNazivFormated_1">
      <item>Zdenko Milanović</item>
    </derivirana_varijabla>
  </DomainObject.Predmet.OstaliListNazivFormated>
  <DomainObject.Predmet.OstaliListNazivFormatedOIB>
    <izvorni_sadrzaj>
      <item>Zdenko Milanović, OIB 15891245879</item>
    </izvorni_sadrzaj>
    <derivirana_varijabla naziv="DomainObject.Predmet.OstaliListNazivFormatedOIB_1">
      <item>Zdenko Milanović, OIB 15891245879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DA-MIL MARKET d.o.o.</izvorni_sadrzaj>
    <derivirana_varijabla naziv="DomainObject.Predmet.ProtustrankaIDrugi_1">DA-MIL MARKET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DA-MIL MARKET d.o.o., OIB 55512215229, Savska cesta/bb, 10360 Sesvete</izvorni_sadrzaj>
    <derivirana_varijabla naziv="DomainObject.Predmet.ProtustrankaIDrugiAdressOIB_1">DA-MIL MARKET d.o.o., OIB 55512215229, Savska cesta/bb,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DA-MIL MARKET d.o.o.</item>
      <item>Zdenko Milanović</item>
    </izvorni_sadrzaj>
    <derivirana_varijabla naziv="DomainObject.Predmet.SudioniciListNaziv_1">
      <item>FINA Regionalni centar Zagreb</item>
      <item>DA-MIL MARKET d.o.o.</item>
      <item>Zdenko Milanović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DA-MIL MARKET d.o.o., OIB 55512215229, Savska cesta/bb,10360 Sesvete</item>
      <item>Zdenko Milanović, OIB 15891245879, Ratarska 75A,10000 Zagreb</item>
    </izvorni_sadrzaj>
    <derivirana_varijabla naziv="DomainObject.Predmet.SudioniciListAdressOIB_1">
      <item>FINA Regionalni centar Zagreb, OIB 85821130368, Trg svibanjskih žrtava 1995. 1,10000 Zagreb</item>
      <item>DA-MIL MARKET d.o.o., OIB 55512215229, Savska cesta/bb,10360 Sesvete</item>
      <item>Zdenko Milanović, OIB 15891245879, Ratarska 75A,10000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55512215229</item>
      <item>, OIB 15891245879</item>
    </izvorni_sadrzaj>
    <derivirana_varijabla naziv="DomainObject.Predmet.SudioniciListNazivOIB_1">
      <item>, OIB 85821130368</item>
      <item>, OIB 55512215229</item>
      <item>, OIB 15891245879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1307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2015-12-08T11:51:00Z</dcterms:created>
  <dc:creator>ilukac</dc:creator>
  <cp:lastModifiedBy>Anita Ban</cp:lastModifiedBy>
  <cp:lastPrinted>2015-11-18T13:13:00Z</cp:lastPrinted>
  <dcterms:modified xmlns:xsi="http://www.w3.org/2001/XMLSchema-instance" xsi:type="dcterms:W3CDTF">2015-12-08T11:59:00Z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