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6e106" w14:paraId="e36e106" w:rsidRDefault="00564F05" w:rsidP="00564F05" w:rsidR="00564F05" w:rsidRPr="006F44C4">
      <w:pPr>
        <w15:collapsed w:val="false"/>
        <w:rPr>
          <w:bCs/>
        </w:rPr>
      </w:pPr>
      <w:bookmarkStart w:name="_GoBack" w:id="0"/>
      <w:bookmarkEnd w:id="0"/>
    </w:p>
    <w:p w:rsidRDefault="00564F05" w:rsidP="00564F05" w:rsidR="00564F05" w:rsidRPr="006F44C4">
      <w:pPr>
        <w:jc w:val="both"/>
      </w:pPr>
      <w:r w:rsidRPr="006F44C4">
        <w:rPr>
          <w:bCs/>
        </w:rPr>
        <w:t xml:space="preserve">                     </w:t>
      </w:r>
      <w:r w:rsidR="00B2376B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564F05" w:rsidP="00564F05" w:rsidR="00564F05" w:rsidRPr="006F44C4">
      <w:pPr>
        <w:jc w:val="both"/>
      </w:pPr>
      <w:r w:rsidRPr="006F44C4">
        <w:t xml:space="preserve">       REPUBLIKA HRVATSKA</w:t>
      </w:r>
    </w:p>
    <w:p w:rsidRDefault="00564F05" w:rsidP="00564F05" w:rsidR="00564F05" w:rsidRPr="006F44C4">
      <w:pPr>
        <w:jc w:val="both"/>
      </w:pPr>
      <w:r w:rsidRPr="006F44C4">
        <w:t>TRGOVAČKI SUD U VARAŽDINU</w:t>
      </w:r>
    </w:p>
    <w:p w:rsidRDefault="00564F05" w:rsidP="00564F05" w:rsidR="00A27433"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</w:p>
    <w:p w:rsidRDefault="00A27433" w:rsidP="00695244" w:rsidR="00A27433">
      <w:pPr>
        <w:jc w:val="center"/>
      </w:pPr>
    </w:p>
    <w:p w:rsidRDefault="00324A7D" w:rsidP="00564F05" w:rsidR="00324A7D"/>
    <w:p w:rsidRDefault="00A27433" w:rsidP="00695244" w:rsidR="00177069">
      <w:pPr>
        <w:jc w:val="center"/>
      </w:pPr>
      <w:r>
        <w:t xml:space="preserve">U    I M E    R E P U B L I K E     H R V A T S K E </w:t>
      </w:r>
    </w:p>
    <w:p w:rsidRDefault="00177069" w:rsidP="00695244" w:rsidR="00177069">
      <w:pPr>
        <w:jc w:val="center"/>
      </w:pPr>
    </w:p>
    <w:p w:rsidRDefault="00695244" w:rsidP="00695244" w:rsidR="00544BCE" w:rsidRPr="00324A7D">
      <w:pPr>
        <w:jc w:val="center"/>
      </w:pPr>
      <w:r w:rsidRPr="00324A7D">
        <w:t>R J E Š E NJ E</w:t>
      </w:r>
    </w:p>
    <w:p w:rsidRDefault="00695244" w:rsidP="00695244" w:rsidR="00695244">
      <w:pPr>
        <w:jc w:val="center"/>
      </w:pPr>
    </w:p>
    <w:p w:rsidRDefault="00177069" w:rsidP="00695244" w:rsidR="00177069" w:rsidRPr="00324A7D">
      <w:pPr>
        <w:jc w:val="center"/>
      </w:pPr>
    </w:p>
    <w:p w:rsidRDefault="00695244" w:rsidP="00324A7D" w:rsidR="00695244" w:rsidRPr="00324A7D">
      <w:pPr>
        <w:jc w:val="both"/>
      </w:pPr>
      <w:r w:rsidRPr="00324A7D">
        <w:tab/>
        <w:t xml:space="preserve">Trgovački sud u Varaždinu, po sucu toga suda Kseniji Flack-Makitan, kao stečajnom sucu, </w:t>
      </w:r>
      <w:r w:rsidR="00564F05">
        <w:t>povodom prijedloga Financijske agencije, Regionalni centar Zagreb, Podružnica Varaždin, za otvaranje stečajnog postupka nad dužnikom LIPA d.o.o., Novi Marof, Varaždinska 90, OIB: 72129879890, 11. siječnja 2016.</w:t>
      </w:r>
    </w:p>
    <w:p w:rsidRDefault="00695244" w:rsidP="00695244" w:rsidR="00695244" w:rsidRPr="00324A7D"/>
    <w:p w:rsidRDefault="00695244" w:rsidP="00695244" w:rsidR="00695244" w:rsidRPr="00324A7D">
      <w:pPr>
        <w:jc w:val="center"/>
      </w:pPr>
      <w:r w:rsidRPr="00324A7D">
        <w:t>r i j e š i o    j e</w:t>
      </w:r>
    </w:p>
    <w:p w:rsidRDefault="00695244" w:rsidP="00695244" w:rsidR="00695244">
      <w:pPr>
        <w:jc w:val="center"/>
      </w:pPr>
    </w:p>
    <w:p w:rsidRDefault="00A27433" w:rsidP="00695244" w:rsidR="00A27433" w:rsidRPr="00324A7D">
      <w:pPr>
        <w:jc w:val="center"/>
      </w:pPr>
    </w:p>
    <w:p w:rsidRDefault="00695244" w:rsidP="00564F05" w:rsidR="00A27433">
      <w:pPr>
        <w:ind w:firstLine="708"/>
        <w:jc w:val="both"/>
      </w:pPr>
      <w:r w:rsidRPr="00324A7D">
        <w:t xml:space="preserve">Obustavlja se postupak </w:t>
      </w:r>
      <w:r w:rsidR="000F2173">
        <w:t xml:space="preserve">za otvaranje stečajnog postupka </w:t>
      </w:r>
      <w:r w:rsidRPr="00324A7D">
        <w:t xml:space="preserve">nad </w:t>
      </w:r>
      <w:r w:rsidR="00564F05">
        <w:t>dužnikom LIPA d.o.o., Novi Marof, Varaždinska 90, OIB: 72129879890.</w:t>
      </w:r>
    </w:p>
    <w:p w:rsidRDefault="00564F05" w:rsidP="00564F05" w:rsidR="00564F05" w:rsidRPr="00324A7D">
      <w:pPr>
        <w:jc w:val="both"/>
      </w:pPr>
    </w:p>
    <w:p w:rsidRDefault="00695244" w:rsidP="00695244" w:rsidR="00695244">
      <w:pPr>
        <w:jc w:val="center"/>
      </w:pPr>
      <w:r w:rsidRPr="00324A7D">
        <w:t>Obrazloženje</w:t>
      </w:r>
    </w:p>
    <w:p w:rsidRDefault="00564F05" w:rsidP="00695244" w:rsidR="00564F05" w:rsidRPr="00324A7D">
      <w:pPr>
        <w:jc w:val="center"/>
      </w:pPr>
    </w:p>
    <w:p w:rsidRDefault="00564F05" w:rsidP="00564F05" w:rsidR="00564F05"/>
    <w:p w:rsidRDefault="00564F05" w:rsidP="00564F05" w:rsidR="00177069">
      <w:pPr>
        <w:ind w:firstLine="708"/>
        <w:jc w:val="both"/>
      </w:pPr>
      <w:r>
        <w:t>Financijska agencija je 30. listopada 2015. podnijela ovome sudu prijedlog za otvaranje stečajnog postupka, navodeći da dužnik ima evidentirane neizvršene osnove za plaćanje u neprekinutom razdoblju od 120 dana, u ukupnom iznosu od 1.723.506,16 kn.</w:t>
      </w:r>
    </w:p>
    <w:p w:rsidRDefault="00564F05" w:rsidP="00564F05" w:rsidR="00564F05">
      <w:pPr>
        <w:ind w:firstLine="708"/>
        <w:jc w:val="both"/>
      </w:pPr>
    </w:p>
    <w:p w:rsidRDefault="00564F05" w:rsidP="00564F05" w:rsidR="00564F05">
      <w:pPr>
        <w:ind w:firstLine="708"/>
        <w:jc w:val="both"/>
      </w:pPr>
      <w:r>
        <w:t xml:space="preserve">Podneskom od 22. prosinca 2015. punomoćnik dužnika obavijestio je ovaj sud da je prestao stečajni razlog nesposobnosti za plaćanje od strane dužnika, te je u prilogu tog podneska dostavio potvrdu Financijske agencije od 18. prosinca 2015. u kojoj je navedeno da je na dan izdavanja potvrde evidentirano 0 dana neprekidne blokade, a nepodmirene obveze iznose 0,00 kn. </w:t>
      </w:r>
    </w:p>
    <w:p w:rsidRDefault="00564F05" w:rsidP="00564F05" w:rsidR="00564F05">
      <w:pPr>
        <w:ind w:firstLine="708"/>
        <w:jc w:val="both"/>
      </w:pPr>
    </w:p>
    <w:p w:rsidRDefault="00564F05" w:rsidP="00564F05" w:rsidR="00564F05" w:rsidRPr="007C6DF5">
      <w:pPr>
        <w:ind w:firstLine="708"/>
        <w:jc w:val="both"/>
      </w:pPr>
      <w:r>
        <w:t xml:space="preserve">Kako je dužnik do završetka prethodnog postupka, prema podacima Financijske agencije postao sposoban za plaćanje, valjalo je primjenom čl. 128. st. 9. </w:t>
      </w:r>
      <w:r w:rsidRPr="007C6DF5">
        <w:t>Stečajnog zakona (Narodne novine broj</w:t>
      </w:r>
      <w:r>
        <w:t xml:space="preserve"> 71/15,</w:t>
      </w:r>
      <w:r w:rsidRPr="007C6DF5">
        <w:t xml:space="preserve"> </w:t>
      </w:r>
      <w:r>
        <w:t>dalje SZ) odlučiti kao u izreci ovog rješenja.</w:t>
      </w:r>
    </w:p>
    <w:p w:rsidRDefault="000F2173" w:rsidP="00324A7D" w:rsidR="000F2173">
      <w:pPr>
        <w:jc w:val="both"/>
      </w:pPr>
    </w:p>
    <w:p w:rsidRDefault="00324A7D" w:rsidP="000F2173" w:rsidR="00324A7D">
      <w:pPr>
        <w:jc w:val="center"/>
      </w:pPr>
      <w:r>
        <w:t xml:space="preserve">U Varaždinu, </w:t>
      </w:r>
      <w:r w:rsidR="00564F05">
        <w:t>11. siječnja 2016</w:t>
      </w:r>
      <w:r w:rsidR="00A27433">
        <w:t>.</w:t>
      </w:r>
    </w:p>
    <w:p w:rsidRDefault="001433A7" w:rsidP="000F2173" w:rsidR="000F2173">
      <w:pPr>
        <w:ind w:left="5664"/>
        <w:jc w:val="both"/>
      </w:pPr>
      <w:r>
        <w:tab/>
      </w:r>
      <w:r>
        <w:tab/>
      </w:r>
      <w:r>
        <w:tab/>
      </w:r>
    </w:p>
    <w:p w:rsidRDefault="001433A7" w:rsidP="000F2173" w:rsidR="000F2173" w:rsidRPr="006F44C4">
      <w:pPr>
        <w:ind w:left="5664"/>
        <w:jc w:val="both"/>
      </w:pPr>
      <w:r>
        <w:tab/>
      </w:r>
      <w:r w:rsidR="000F2173" w:rsidRPr="006F44C4">
        <w:t>SUDAC</w:t>
      </w:r>
    </w:p>
    <w:p w:rsidRDefault="000F2173" w:rsidP="000F2173" w:rsidR="000F2173" w:rsidRPr="006F44C4">
      <w:pPr>
        <w:ind w:firstLine="708" w:left="5664"/>
        <w:jc w:val="both"/>
      </w:pPr>
    </w:p>
    <w:p w:rsidRDefault="000F2173" w:rsidP="000F2173" w:rsidR="000F2173" w:rsidRPr="006F44C4">
      <w:pPr>
        <w:ind w:firstLine="708" w:left="4956"/>
        <w:jc w:val="both"/>
      </w:pPr>
      <w:r w:rsidRPr="006F44C4">
        <w:t>Ksenija Flack-Makitan, v.r.</w:t>
      </w:r>
    </w:p>
    <w:p w:rsidRDefault="000F2173" w:rsidP="000F2173" w:rsidR="000F2173" w:rsidRPr="006F44C4">
      <w:pPr>
        <w:ind w:firstLine="708" w:left="4956"/>
        <w:jc w:val="both"/>
      </w:pPr>
    </w:p>
    <w:p w:rsidRDefault="000F2173" w:rsidP="000F2173" w:rsidR="000F2173" w:rsidRPr="006F44C4">
      <w:pPr>
        <w:ind w:left="4956"/>
        <w:jc w:val="both"/>
      </w:pPr>
      <w:r w:rsidRPr="006F44C4">
        <w:t>Za točnost otpravka – ovlašteni službenik:</w:t>
      </w:r>
    </w:p>
    <w:p w:rsidRDefault="001433A7" w:rsidP="000F2173" w:rsidR="001433A7" w:rsidRPr="006F44C4">
      <w:pPr>
        <w:ind w:left="5664"/>
        <w:jc w:val="both"/>
      </w:pPr>
    </w:p>
    <w:p w:rsidRDefault="00324A7D" w:rsidP="001433A7" w:rsidR="00324A7D">
      <w:pPr>
        <w:jc w:val="center"/>
      </w:pPr>
    </w:p>
    <w:p w:rsidRDefault="00564F05" w:rsidP="001433A7" w:rsidR="00564F05">
      <w:pPr>
        <w:jc w:val="center"/>
      </w:pPr>
    </w:p>
    <w:p w:rsidRDefault="00564F05" w:rsidP="001433A7" w:rsidR="00564F05">
      <w:pPr>
        <w:jc w:val="center"/>
      </w:pPr>
    </w:p>
    <w:p w:rsidRDefault="00324A7D" w:rsidP="00324A7D" w:rsidR="00324A7D">
      <w:r w:rsidRPr="0007513E">
        <w:t>POUKA O PRAVNOM LIJEKU:</w:t>
      </w:r>
    </w:p>
    <w:p w:rsidRDefault="00324A7D" w:rsidP="00324A7D" w:rsidR="00324A7D" w:rsidRPr="0007513E"/>
    <w:p w:rsidRDefault="00324A7D" w:rsidP="00324A7D" w:rsidR="00324A7D" w:rsidRPr="0007513E">
      <w:pPr>
        <w:jc w:val="both"/>
      </w:pPr>
      <w:r w:rsidRPr="0007513E">
        <w:t xml:space="preserve">Protiv ovog rješenja nezadovoljna stranka može uložiti žalbu u roku od 8 dana od dana </w:t>
      </w:r>
      <w:r w:rsidR="00564F05">
        <w:t>primitka ovog rješenja,</w:t>
      </w:r>
      <w:r w:rsidRPr="0007513E">
        <w:t xml:space="preserve"> Visokom trgovačkom sudu RH u Zagrebu. Žalba se ulaže putem ovog suda pismeno u </w:t>
      </w:r>
      <w:r>
        <w:t>četiri</w:t>
      </w:r>
      <w:r w:rsidRPr="0007513E">
        <w:t xml:space="preserve"> primjerka.</w:t>
      </w:r>
    </w:p>
    <w:p w:rsidRDefault="00324A7D" w:rsidP="00324A7D" w:rsidR="00324A7D">
      <w:pPr>
        <w:jc w:val="both"/>
      </w:pPr>
    </w:p>
    <w:p w:rsidRDefault="00A27433" w:rsidP="00324A7D" w:rsidR="00A27433" w:rsidRPr="0007513E">
      <w:pPr>
        <w:jc w:val="both"/>
      </w:pPr>
    </w:p>
    <w:p w:rsidRDefault="00324A7D" w:rsidP="00324A7D" w:rsidR="00324A7D">
      <w:pPr>
        <w:jc w:val="both"/>
      </w:pPr>
      <w:r w:rsidRPr="0007513E">
        <w:t>DNA</w:t>
      </w:r>
      <w:r>
        <w:t>:</w:t>
      </w:r>
    </w:p>
    <w:p w:rsidRDefault="00324A7D" w:rsidP="00324A7D" w:rsidR="00324A7D">
      <w:pPr>
        <w:jc w:val="both"/>
      </w:pPr>
    </w:p>
    <w:p w:rsidRDefault="00564F05" w:rsidP="00324A7D" w:rsidR="00564F05">
      <w:pPr>
        <w:jc w:val="both"/>
      </w:pPr>
    </w:p>
    <w:p w:rsidRDefault="00564F05" w:rsidP="00564F05" w:rsidR="00564F05">
      <w:pPr>
        <w:numPr>
          <w:ilvl w:val="0"/>
          <w:numId w:val="3"/>
        </w:numPr>
        <w:jc w:val="both"/>
      </w:pPr>
      <w:r>
        <w:t>Dužnik, LIPA d.o.o., po punomoćniku Borislavu Planinc, odvjetniku iz Varaždinskih Toplica, Trg slobode 5,</w:t>
      </w:r>
    </w:p>
    <w:p w:rsidRDefault="00564F05" w:rsidP="00564F05" w:rsidR="00564F05">
      <w:pPr>
        <w:numPr>
          <w:ilvl w:val="0"/>
          <w:numId w:val="3"/>
        </w:numPr>
        <w:jc w:val="both"/>
      </w:pPr>
      <w:r>
        <w:t>Direktoru dužnika Damjanu Meštrić, Topličica, Grebengradska 59,</w:t>
      </w:r>
    </w:p>
    <w:p w:rsidRDefault="00564F05" w:rsidP="00564F05" w:rsidR="00564F05">
      <w:pPr>
        <w:numPr>
          <w:ilvl w:val="0"/>
          <w:numId w:val="3"/>
        </w:numPr>
        <w:jc w:val="both"/>
      </w:pPr>
      <w:r>
        <w:t>Financijskoj agenciji Zagreb, Podružnica Varaždin, A. Cesarca 2,</w:t>
      </w:r>
    </w:p>
    <w:p w:rsidRDefault="000F2173" w:rsidP="00564F05" w:rsidR="000F2173">
      <w:pPr>
        <w:numPr>
          <w:ilvl w:val="0"/>
          <w:numId w:val="3"/>
        </w:numPr>
        <w:jc w:val="both"/>
      </w:pPr>
      <w:r>
        <w:t>E-oglasna ploča suda,</w:t>
      </w: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 w:rsidRPr="00324A7D">
      <w:pPr>
        <w:jc w:val="both"/>
      </w:pPr>
    </w:p>
    <w:p w:rsidRDefault="00695244" w:rsidP="00324A7D" w:rsidR="00695244" w:rsidRPr="00324A7D">
      <w:pPr>
        <w:jc w:val="both"/>
      </w:pPr>
    </w:p>
    <w:p w:rsidRDefault="00695244" w:rsidP="00695244" w:rsidR="00695244" w:rsidRPr="00324A7D"/>
    <w:sectPr w:rsidSect="001433A7" w:rsidR="00695244" w:rsidRPr="00324A7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3208" w:rsidR="001A3208">
      <w:r>
        <w:separator/>
      </w:r>
    </w:p>
  </w:endnote>
  <w:endnote w:id="0" w:type="continuationSeparator">
    <w:p w:rsidRDefault="001A3208" w:rsidR="001A32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3208" w:rsidR="001A3208">
      <w:r>
        <w:separator/>
      </w:r>
    </w:p>
  </w:footnote>
  <w:footnote w:id="0" w:type="continuationSeparator">
    <w:p w:rsidRDefault="001A3208" w:rsidR="001A32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A7D" w:rsidP="00EA09B0" w:rsidR="00324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4A7D" w:rsidR="00324A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A7D" w:rsidP="00EA09B0" w:rsidR="00324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24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5293B" w:rsidR="00324A7D">
    <w:pPr>
      <w:pStyle w:val="Zaglavlje"/>
    </w:pPr>
    <w:r>
      <w:tab/>
    </w:r>
    <w:r>
      <w:tab/>
      <w:t>Poslovni broj: 5 ST-</w:t>
    </w:r>
    <w:r w:rsidR="00564F05">
      <w:t>523/15-10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93B" w:rsidR="00A5293B">
    <w:pPr>
      <w:pStyle w:val="Zaglavlje"/>
    </w:pPr>
    <w:r>
      <w:tab/>
    </w:r>
    <w:r>
      <w:tab/>
      <w:t>Poslovni broj: 5 ST-</w:t>
    </w:r>
    <w:r w:rsidR="00564F05">
      <w:t>523/15-10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0CFB"/>
    <w:multiLevelType w:val="hybridMultilevel"/>
    <w:tmpl w:val="A42E16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35B20B3"/>
    <w:multiLevelType w:val="hybridMultilevel"/>
    <w:tmpl w:val="124EA188"/>
    <w:lvl w:tplc="03E2538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4BCE"/>
    <w:rsid w:val="0002041B"/>
    <w:rsid w:val="00044285"/>
    <w:rsid w:val="000F2173"/>
    <w:rsid w:val="001433A7"/>
    <w:rsid w:val="00177069"/>
    <w:rsid w:val="001A3208"/>
    <w:rsid w:val="00314205"/>
    <w:rsid w:val="00324A7D"/>
    <w:rsid w:val="00544BCE"/>
    <w:rsid w:val="00562867"/>
    <w:rsid w:val="00564F05"/>
    <w:rsid w:val="00695244"/>
    <w:rsid w:val="00A04466"/>
    <w:rsid w:val="00A27433"/>
    <w:rsid w:val="00A5293B"/>
    <w:rsid w:val="00B2376B"/>
    <w:rsid w:val="00BC5983"/>
    <w:rsid w:val="00C6407F"/>
    <w:rsid w:val="00DA246D"/>
    <w:rsid w:val="00E22BF4"/>
    <w:rsid w:val="00EA09B0"/>
    <w:rsid w:val="00F70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4A7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24A7D"/>
  </w:style>
  <w:style w:styleId="Podnoje" w:type="paragraph">
    <w:name w:val="footer"/>
    <w:basedOn w:val="Normal"/>
    <w:rsid w:val="00A5293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93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24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246D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246D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246D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246D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4A7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24A7D"/>
  </w:style>
  <w:style w:styleId="Podnoje" w:type="paragraph">
    <w:name w:val="footer"/>
    <w:basedOn w:val="Normal"/>
    <w:rsid w:val="00A5293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93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24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246D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246D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246D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246D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</izvorni_sadrzaj>
    <derivirana_varijabla naziv="DomainObject.Predmet.Broj_1">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St-523/2015</izvorni_sadrzaj>
    <derivirana_varijabla naziv="DomainObject.Predmet.OznakaBroj_1">St-523/2015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LIPA d.o.o. za proizvodnju rezane građe i preradu drveta</izvorni_sadrzaj>
    <derivirana_varijabla naziv="DomainObject.Predmet.ProtustrankaFormated_1">  LIPA d.o.o. za proizvodnju rezane građe i preradu drveta</derivirana_varijabla>
  </DomainObject.Predmet.ProtustrankaFormated>
  <DomainObject.Predmet.ProtustrankaFormatedOIB>
    <izvorni_sadrzaj>  LIPA d.o.o. za proizvodnju rezane građe i preradu drveta, OIB 72129879890</izvorni_sadrzaj>
    <derivirana_varijabla naziv="DomainObject.Predmet.ProtustrankaFormatedOIB_1">  LIPA d.o.o. za proizvodnju rezane građe i preradu drveta, OIB 72129879890</derivirana_varijabla>
  </DomainObject.Predmet.ProtustrankaFormatedOIB>
  <DomainObject.Predmet.ProtustrankaFormatedWithAdress>
    <izvorni_sadrzaj> LIPA d.o.o. za proizvodnju rezane građe i preradu drveta, Varaždinska 90, 42220 Novi Marof</izvorni_sadrzaj>
    <derivirana_varijabla naziv="DomainObject.Predmet.ProtustrankaFormatedWithAdress_1"> LIPA d.o.o. za proizvodnju rezane građe i preradu drveta, Varaždinska 90, 42220 Novi Marof</derivirana_varijabla>
  </DomainObject.Predmet.ProtustrankaFormatedWithAdress>
  <DomainObject.Predmet.ProtustrankaFormatedWithAdressOIB>
    <izvorni_sadrzaj> LIPA d.o.o. za proizvodnju rezane građe i preradu drveta, OIB 72129879890, Varaždinska 90, 42220 Novi Marof</izvorni_sadrzaj>
    <derivirana_varijabla naziv="DomainObject.Predmet.ProtustrankaFormatedWithAdressOIB_1"> LIPA d.o.o. za proizvodnju rezane građe i preradu drveta, OIB 72129879890, Varaždinska 90, 42220 Novi Marof</derivirana_varijabla>
  </DomainObject.Predmet.ProtustrankaFormatedWithAdressOIB>
  <DomainObject.Predmet.ProtustrankaWithAdress>
    <izvorni_sadrzaj>LIPA d.o.o. za proizvodnju rezane građe i preradu drveta Varaždinska 90, 42220 Novi Marof</izvorni_sadrzaj>
    <derivirana_varijabla naziv="DomainObject.Predmet.ProtustrankaWithAdress_1">LIPA d.o.o. za proizvodnju rezane građe i preradu drveta Varaždinska 90, 42220 Novi Marof</derivirana_varijabla>
  </DomainObject.Predmet.ProtustrankaWithAdress>
  <DomainObject.Predmet.ProtustrankaWithAdressOIB>
    <izvorni_sadrzaj>LIPA d.o.o. za proizvodnju rezane građe i preradu drveta, OIB 72129879890, Varaždinska 90, 42220 Novi Marof</izvorni_sadrzaj>
    <derivirana_varijabla naziv="DomainObject.Predmet.ProtustrankaWithAdressOIB_1">LIPA d.o.o. za proizvodnju rezane građe i preradu drveta, OIB 72129879890, Varaždinska 90, 42220 Novi Marof</derivirana_varijabla>
  </DomainObject.Predmet.ProtustrankaWithAdressOIB>
  <DomainObject.Predmet.ProtustrankaNazivFormated>
    <izvorni_sadrzaj>LIPA d.o.o. za proizvodnju rezane građe i preradu drveta</izvorni_sadrzaj>
    <derivirana_varijabla naziv="DomainObject.Predmet.ProtustrankaNazivFormated_1">LIPA d.o.o. za proizvodnju rezane građe i preradu drveta</derivirana_varijabla>
  </DomainObject.Predmet.ProtustrankaNazivFormated>
  <DomainObject.Predmet.ProtustrankaNazivFormatedOIB>
    <izvorni_sadrzaj>LIPA d.o.o. za proizvodnju rezane građe i preradu drveta, OIB 72129879890</izvorni_sadrzaj>
    <derivirana_varijabla naziv="DomainObject.Predmet.ProtustrankaNazivFormatedOIB_1">LIPA d.o.o. za proizvodnju rezane građe i preradu drveta, OIB 72129879890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1723506.16</izvorni_sadrzaj>
    <derivirana_varijabla naziv="DomainObject.Predmet.TrenutnaVrijednost_1">1723506.16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LIPA d.o.o. za proizvodnju rezane građe i preradu drveta</item>
    </izvorni_sadrzaj>
    <derivirana_varijabla naziv="DomainObject.Predmet.ProtuStrankaListFormated_1">
      <item>LIPA d.o.o. za proizvodnju rezane građe i preradu drveta</item>
    </derivirana_varijabla>
  </DomainObject.Predmet.ProtuStrankaListFormated>
  <DomainObject.Predmet.ProtuStrankaListFormatedOIB>
    <izvorni_sadrzaj>
      <item>LIPA d.o.o. za proizvodnju rezane građe i preradu drveta, OIB 72129879890</item>
    </izvorni_sadrzaj>
    <derivirana_varijabla naziv="DomainObject.Predmet.ProtuStrankaListFormatedOIB_1">
      <item>LIPA d.o.o. za proizvodnju rezane građe i preradu drveta, OIB 72129879890</item>
    </derivirana_varijabla>
  </DomainObject.Predmet.ProtuStrankaListFormatedOIB>
  <DomainObject.Predmet.ProtuStrankaListFormatedWithAdress>
    <izvorni_sadrzaj>
      <item>LIPA d.o.o. za proizvodnju rezane građe i preradu drveta, Varaždinska 90, 42220 Novi Marof</item>
    </izvorni_sadrzaj>
    <derivirana_varijabla naziv="DomainObject.Predmet.ProtuStrankaListFormatedWithAdress_1">
      <item>LIPA d.o.o. za proizvodnju rezane građe i preradu drveta, Varaždinska 90, 42220 Novi Marof</item>
    </derivirana_varijabla>
  </DomainObject.Predmet.ProtuStrankaListFormatedWithAdress>
  <DomainObject.Predmet.ProtuStrankaListFormatedWithAdressOIB>
    <izvorni_sadrzaj>
      <item>LIPA d.o.o. za proizvodnju rezane građe i preradu drveta, OIB 72129879890, Varaždinska 90, 42220 Novi Marof</item>
    </izvorni_sadrzaj>
    <derivirana_varijabla naziv="DomainObject.Predmet.ProtuStrankaListFormatedWithAdressOIB_1">
      <item>LIPA d.o.o. za proizvodnju rezane građe i preradu drveta, OIB 72129879890, Varaždinska 90, 42220 Novi Marof</item>
    </derivirana_varijabla>
  </DomainObject.Predmet.ProtuStrankaListFormatedWithAdressOIB>
  <DomainObject.Predmet.ProtuStrankaListNazivFormated>
    <izvorni_sadrzaj>
      <item>LIPA d.o.o. za proizvodnju rezane građe i preradu drveta</item>
    </izvorni_sadrzaj>
    <derivirana_varijabla naziv="DomainObject.Predmet.ProtuStrankaListNazivFormated_1">
      <item>LIPA d.o.o. za proizvodnju rezane građe i preradu drveta</item>
    </derivirana_varijabla>
  </DomainObject.Predmet.ProtuStrankaListNazivFormated>
  <DomainObject.Predmet.ProtuStrankaListNazivFormatedOIB>
    <izvorni_sadrzaj>
      <item>LIPA d.o.o. za proizvodnju rezane građe i preradu drveta, OIB 72129879890</item>
    </izvorni_sadrzaj>
    <derivirana_varijabla naziv="DomainObject.Predmet.ProtuStrankaListNazivFormatedOIB_1">
      <item>LIPA d.o.o. za proizvodnju rezane građe i preradu drveta, OIB 72129879890</item>
    </derivirana_varijabla>
  </DomainObject.Predmet.ProtuStrankaListNazivFormatedOIB>
  <DomainObject.Predmet.OstaliListFormated>
    <izvorni_sadrzaj>
      <item>e-Oglasna</item>
      <item>Sudski registar</item>
      <item>Borislav Planinc</item>
    </izvorni_sadrzaj>
    <derivirana_varijabla naziv="DomainObject.Predmet.OstaliListFormated_1">
      <item>e-Oglasna</item>
      <item>Sudski registar</item>
      <item>Borislav Planinc</item>
    </derivirana_varijabla>
  </DomainObject.Predmet.OstaliListFormated>
  <DomainObject.Predmet.OstaliListFormatedOIB>
    <izvorni_sadrzaj>
      <item>e-Oglasna</item>
      <item>Sudski registar</item>
      <item>Borislav Planinc, OIB 66784931680</item>
    </izvorni_sadrzaj>
    <derivirana_varijabla naziv="DomainObject.Predmet.OstaliListFormatedOIB_1">
      <item>e-Oglasna</item>
      <item>Sudski registar</item>
      <item>Borislav Planinc, OIB 66784931680</item>
    </derivirana_varijabla>
  </DomainObject.Predmet.OstaliListFormatedOIB>
  <DomainObject.Predmet.OstaliListFormatedWithAdress>
    <izvorni_sadrzaj>
      <item>e-Oglasna</item>
      <item>Sudski registar</item>
      <item>Borislav Planinc, Trg slobode 5, 42223 Varaždinske Toplice</item>
    </izvorni_sadrzaj>
    <derivirana_varijabla naziv="DomainObject.Predmet.OstaliListFormatedWithAdress_1">
      <item>e-Oglasna</item>
      <item>Sudski registar</item>
      <item>Borislav Planinc, Trg slobode 5, 42223 Varaždinske Toplice</item>
    </derivirana_varijabla>
  </DomainObject.Predmet.OstaliListFormatedWithAdress>
  <DomainObject.Predmet.OstaliListFormatedWithAdressOIB>
    <izvorni_sadrzaj>
      <item>e-Oglasna</item>
      <item>Sudski registar</item>
      <item>Borislav Planinc, OIB 66784931680, Trg slobode 5, 42223 Varaždinske Toplice</item>
    </izvorni_sadrzaj>
    <derivirana_varijabla naziv="DomainObject.Predmet.OstaliListFormatedWithAdressOIB_1">
      <item>e-Oglasna</item>
      <item>Sudski registar</item>
      <item>Borislav Planinc, OIB 66784931680, Trg slobode 5, 42223 Varaždinske Toplice</item>
    </derivirana_varijabla>
  </DomainObject.Predmet.OstaliListFormatedWithAdressOIB>
  <DomainObject.Predmet.OstaliListNazivFormated>
    <izvorni_sadrzaj>
      <item>e-Oglasna</item>
      <item>Sudski registar</item>
      <item>Borislav Planinc</item>
    </izvorni_sadrzaj>
    <derivirana_varijabla naziv="DomainObject.Predmet.OstaliListNazivFormated_1">
      <item>e-Oglasna</item>
      <item>Sudski registar</item>
      <item>Borislav Planinc</item>
    </derivirana_varijabla>
  </DomainObject.Predmet.OstaliListNazivFormated>
  <DomainObject.Predmet.OstaliListNazivFormatedOIB>
    <izvorni_sadrzaj>
      <item>e-Oglasna</item>
      <item>Sudski registar</item>
      <item>Borislav Planinc, OIB 66784931680</item>
    </izvorni_sadrzaj>
    <derivirana_varijabla naziv="DomainObject.Predmet.OstaliListNazivFormatedOIB_1">
      <item>e-Oglasna</item>
      <item>Sudski registar</item>
      <item>Borislav Planinc, OIB 66784931680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LIPA d.o.o. za proizvodnju rezane građe i preradu drveta</izvorni_sadrzaj>
    <derivirana_varijabla naziv="DomainObject.Predmet.ProtustrankaIDrugi_1">LIPA d.o.o. za proizvodnju rezane građe i preradu drveta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LIPA d.o.o. za proizvodnju rezane građe i preradu drveta, OIB 72129879890, Varaždinska 90, 42220 Novi Marof</izvorni_sadrzaj>
    <derivirana_varijabla naziv="DomainObject.Predmet.ProtustrankaIDrugiAdressOIB_1">LIPA d.o.o. za proizvodnju rezane građe i preradu drveta, OIB 72129879890, Varaždinska 90, 42220 Novi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LIPA d.o.o. za proizvodnju rezane građe i preradu drveta</item>
      <item>e-Oglasna</item>
      <item>Sudski registar</item>
      <item>Borislav Planinc</item>
    </izvorni_sadrzaj>
    <derivirana_varijabla naziv="DomainObject.Predmet.SudioniciListNaziv_1">
      <item>Financijska agencija</item>
      <item>LIPA d.o.o. za proizvodnju rezane građe i preradu drveta</item>
      <item>e-Oglasna</item>
      <item>Sudski registar</item>
      <item>Borislav Planinc</item>
    </derivirana_varijabla>
  </DomainObject.Predmet.SudioniciListNaziv>
  <DomainObject.Predmet.SudioniciListAdressOIB>
    <izvorni_sadrzaj>
      <item>Financijska agencija, OIB 85821130368, A.Cesarca 2,42000 Varaždin</item>
      <item>LIPA d.o.o. za proizvodnju rezane građe i preradu drveta, OIB 72129879890, Varaždinska 90,42220 Novi Marof</item>
      <item>e-Oglasna</item>
      <item>Sudski registar</item>
      <item>Borislav Planinc, OIB 66784931680, Trg slobode 5,42223 Varaždinske Toplice</item>
    </izvorni_sadrzaj>
    <derivirana_varijabla naziv="DomainObject.Predmet.SudioniciListAdressOIB_1">
      <item>Financijska agencija, OIB 85821130368, A.Cesarca 2,42000 Varaždin</item>
      <item>LIPA d.o.o. za proizvodnju rezane građe i preradu drveta, OIB 72129879890, Varaždinska 90,42220 Novi Marof</item>
      <item>e-Oglasna</item>
      <item>Sudski registar</item>
      <item>Borislav Planinc, OIB 66784931680, Trg slobode 5,42223 Varaždinske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72129879890</item>
      <item>, OIB null</item>
      <item>, OIB null</item>
      <item>, OIB 66784931680</item>
    </izvorni_sadrzaj>
    <derivirana_varijabla naziv="DomainObject.Predmet.SudioniciListNazivOIB_1">
      <item>, OIB 85821130368</item>
      <item>, OIB 72129879890</item>
      <item>, OIB null</item>
      <item>, OIB null</item>
      <item>, OIB 66784931680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TSVZ</properties:Company>
  <properties:Pages>2</properties:Pages>
  <properties:Words>320</properties:Words>
  <properties:Characters>1722</properties:Characters>
  <properties:Lines>72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2016-01-11T11:13:00Z</dcterms:created>
  <dc:creator>kflack</dc:creator>
  <cp:lastModifiedBy>Lea Rogina</cp:lastModifiedBy>
  <cp:lastPrinted>2016-01-11T11:11:00Z</cp:lastPrinted>
  <dcterms:modified xmlns:xsi="http://www.w3.org/2001/XMLSchema-instance" xsi:type="dcterms:W3CDTF">2016-01-11T11:13:00Z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