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ec61" w14:paraId="87bec61" w:rsidRDefault="00036D6C" w:rsidP="00036D6C" w:rsidR="00036D6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D6C" w:rsidP="00036D6C" w:rsidR="00036D6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6D6C" w:rsidP="00036D6C" w:rsidR="00036D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6D6C" w:rsidP="00036D6C" w:rsidR="00036D6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36D6C" w:rsidP="00036D6C" w:rsidR="00036D6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6D6C" w:rsidP="00036D6C" w:rsidR="00036D6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6D6C" w:rsidP="00036D6C" w:rsidR="00036D6C" w:rsidRPr="005D578C">
      <w:pPr>
        <w:jc w:val="center"/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PROGRESSUS d. o. o. Vodnjan, Trgovačka 5, OIB 09552617089, MBS 130001296,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29. veljače 2016.</w:t>
      </w: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PROGRESSUS d. o. o. Vodnjan, Trgovačka 5, OIB 09552617089, MBS 130001296,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29.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036D6C" w:rsidP="00036D6C" w:rsidR="00036D6C">
      <w:pPr>
        <w:ind w:firstLine="708"/>
        <w:rPr>
          <w:rFonts w:cs="Times New Roman" w:eastAsia="Times New Roman"/>
          <w:szCs w:val="20"/>
        </w:rPr>
      </w:pPr>
    </w:p>
    <w:p w:rsidRDefault="00036D6C" w:rsidP="00036D6C" w:rsidR="00036D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PROGRESSUS d. o. o. Vodnjan, Trgovačka 5, OIB 09552617089, MBS 130001296.</w:t>
      </w:r>
    </w:p>
    <w:p w:rsidRDefault="00036D6C" w:rsidP="00036D6C" w:rsidR="00036D6C">
      <w:pPr>
        <w:rPr>
          <w:rFonts w:cs="Times New Roman" w:eastAsia="Times New Roman"/>
          <w:szCs w:val="24"/>
        </w:rPr>
      </w:pPr>
    </w:p>
    <w:p w:rsidRDefault="00036D6C" w:rsidP="00036D6C" w:rsidR="00036D6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PROGRESSUS d. o. o. Vodnjan, Trgovačka 5, OIB 09552617089, MBS 130001296.</w:t>
      </w:r>
    </w:p>
    <w:p w:rsidRDefault="00036D6C" w:rsidP="00036D6C" w:rsidR="00036D6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6D6C" w:rsidP="00036D6C" w:rsidR="00036D6C">
      <w:pPr>
        <w:ind w:firstLine="708"/>
        <w:rPr>
          <w:rFonts w:cs="Times New Roman" w:eastAsia="Times New Roman"/>
          <w:szCs w:val="24"/>
        </w:rPr>
      </w:pPr>
    </w:p>
    <w:p w:rsidRDefault="00036D6C" w:rsidP="00036D6C" w:rsidR="00036D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PROGRESSUS d. o. o. Vodnjan, Trgovačka 5.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St-594/2015-3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36D6C" w:rsidP="00036D6C" w:rsidR="00036D6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29.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6D6C" w:rsidP="00036D6C" w:rsidR="00036D6C" w:rsidRPr="005D578C">
      <w:pPr>
        <w:jc w:val="center"/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036D6C" w:rsidP="00036D6C" w:rsidR="00036D6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AB2F2A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036D6C" w:rsidP="00036D6C" w:rsidR="00036D6C">
      <w:pPr>
        <w:jc w:val="left"/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left"/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36D6C" w:rsidP="00036D6C" w:rsidR="00036D6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36D6C" w:rsidP="00036D6C" w:rsidR="00036D6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rPr>
          <w:rFonts w:cs="Times New Roman" w:eastAsia="Times New Roman"/>
          <w:szCs w:val="24"/>
        </w:rPr>
      </w:pPr>
    </w:p>
    <w:p w:rsidRDefault="00036D6C" w:rsidP="00036D6C" w:rsidR="00036D6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PROGRESSUS d. o. o. Vodnjan, Trgovačka 5, 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Dario Pušar, Pula, Monte Lesso 11, </w:t>
      </w:r>
    </w:p>
    <w:p w:rsidRDefault="00036D6C" w:rsidP="00036D6C" w:rsidR="00036D6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36D6C" w:rsidP="00036D6C" w:rsidR="00036D6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36D6C" w:rsidP="00036D6C" w:rsidR="00036D6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036D6C" w:rsidP="00036D6C" w:rsidR="00036D6C"/>
    <w:p w:rsidRDefault="00AB2F2A" w:rsidR="00387208"/>
    <w:sectPr w:rsidSect="00E31E2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D6C" w:rsidP="00036D6C" w:rsidR="00036D6C">
      <w:r>
        <w:separator/>
      </w:r>
    </w:p>
  </w:endnote>
  <w:endnote w:id="0" w:type="continuationSeparator">
    <w:p w:rsidRDefault="00036D6C" w:rsidP="00036D6C" w:rsidR="00036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D6C" w:rsidP="00036D6C" w:rsidR="00036D6C">
      <w:r>
        <w:separator/>
      </w:r>
    </w:p>
  </w:footnote>
  <w:footnote w:id="0" w:type="continuationSeparator">
    <w:p w:rsidRDefault="00036D6C" w:rsidP="00036D6C" w:rsidR="00036D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D6C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B2F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St-594/2015-4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D6C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11 St-594/2015-4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365"/>
    <w:rsid w:val="00036D6C"/>
    <w:rsid w:val="0075528E"/>
    <w:rsid w:val="0079403F"/>
    <w:rsid w:val="00916365"/>
    <w:rsid w:val="00AB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6D6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D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6D6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D6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D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D6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F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2F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2F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2F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6D6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6D6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6D6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D6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6D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D6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2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F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2F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2F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2F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St-594/2015</izvorni_sadrzaj>
    <derivirana_varijabla naziv="DomainObject.Predmet.OznakaBroj_1">St-594/2015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PROGRESSUS d.o.o. VODNJAN</izvorni_sadrzaj>
    <derivirana_varijabla naziv="DomainObject.Predmet.ProtustrankaFormated_1">  PROGRESSUS d.o.o. VODNJAN</derivirana_varijabla>
  </DomainObject.Predmet.ProtustrankaFormated>
  <DomainObject.Predmet.ProtustrankaFormatedOIB>
    <izvorni_sadrzaj>  PROGRESSUS d.o.o. VODNJAN, OIB 09552617089</izvorni_sadrzaj>
    <derivirana_varijabla naziv="DomainObject.Predmet.ProtustrankaFormatedOIB_1">  PROGRESSUS d.o.o. VODNJAN, OIB 09552617089</derivirana_varijabla>
  </DomainObject.Predmet.ProtustrankaFormatedOIB>
  <DomainObject.Predmet.ProtustrankaFormatedWithAdress>
    <izvorni_sadrzaj> PROGRESSUS d.o.o. VODNJAN, Trgovačka 5, 52100 Vodnjan</izvorni_sadrzaj>
    <derivirana_varijabla naziv="DomainObject.Predmet.ProtustrankaFormatedWithAdress_1"> PROGRESSUS d.o.o. VODNJAN, Trgovačka 5, 52100 Vodnjan</derivirana_varijabla>
  </DomainObject.Predmet.ProtustrankaFormatedWithAdress>
  <DomainObject.Predmet.ProtustrankaFormatedWithAdressOIB>
    <izvorni_sadrzaj> PROGRESSUS d.o.o. VODNJAN, OIB 09552617089, Trgovačka 5, 52100 Vodnjan</izvorni_sadrzaj>
    <derivirana_varijabla naziv="DomainObject.Predmet.ProtustrankaFormatedWithAdressOIB_1"> PROGRESSUS d.o.o. VODNJAN, OIB 09552617089, Trgovačka 5, 52100 Vodnjan</derivirana_varijabla>
  </DomainObject.Predmet.ProtustrankaFormatedWithAdressOIB>
  <DomainObject.Predmet.ProtustrankaWithAdress>
    <izvorni_sadrzaj>PROGRESSUS d.o.o. VODNJAN Trgovačka 5, 52100 Vodnjan</izvorni_sadrzaj>
    <derivirana_varijabla naziv="DomainObject.Predmet.ProtustrankaWithAdress_1">PROGRESSUS d.o.o. VODNJAN Trgovačka 5, 52100 Vodnjan</derivirana_varijabla>
  </DomainObject.Predmet.ProtustrankaWithAdress>
  <DomainObject.Predmet.ProtustrankaWithAdressOIB>
    <izvorni_sadrzaj>PROGRESSUS d.o.o. VODNJAN, OIB 09552617089, Trgovačka 5, 52100 Vodnjan</izvorni_sadrzaj>
    <derivirana_varijabla naziv="DomainObject.Predmet.ProtustrankaWithAdressOIB_1">PROGRESSUS d.o.o. VODNJAN, OIB 09552617089, Trgovačka 5, 52100 Vodnjan</derivirana_varijabla>
  </DomainObject.Predmet.ProtustrankaWithAdressOIB>
  <DomainObject.Predmet.ProtustrankaNazivFormated>
    <izvorni_sadrzaj>PROGRESSUS d.o.o. VODNJAN</izvorni_sadrzaj>
    <derivirana_varijabla naziv="DomainObject.Predmet.ProtustrankaNazivFormated_1">PROGRESSUS d.o.o. VODNJAN</derivirana_varijabla>
  </DomainObject.Predmet.ProtustrankaNazivFormated>
  <DomainObject.Predmet.ProtustrankaNazivFormatedOIB>
    <izvorni_sadrzaj>PROGRESSUS d.o.o. VODNJAN, OIB 09552617089</izvorni_sadrzaj>
    <derivirana_varijabla naziv="DomainObject.Predmet.ProtustrankaNazivFormatedOIB_1">PROGRESSUS d.o.o. VODNJAN, OIB 09552617089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436722.05</izvorni_sadrzaj>
    <derivirana_varijabla naziv="DomainObject.Predmet.TrenutnaVrijednost_1">436722.05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PROGRESSUS d.o.o. VODNJAN</item>
    </izvorni_sadrzaj>
    <derivirana_varijabla naziv="DomainObject.Predmet.ProtuStrankaListFormated_1">
      <item>PROGRESSUS d.o.o. VODNJAN</item>
    </derivirana_varijabla>
  </DomainObject.Predmet.ProtuStrankaListFormated>
  <DomainObject.Predmet.ProtuStrankaListFormatedOIB>
    <izvorni_sadrzaj>
      <item>PROGRESSUS d.o.o. VODNJAN, OIB 09552617089</item>
    </izvorni_sadrzaj>
    <derivirana_varijabla naziv="DomainObject.Predmet.ProtuStrankaListFormatedOIB_1">
      <item>PROGRESSUS d.o.o. VODNJAN, OIB 09552617089</item>
    </derivirana_varijabla>
  </DomainObject.Predmet.ProtuStrankaListFormatedOIB>
  <DomainObject.Predmet.ProtuStrankaListFormatedWithAdress>
    <izvorni_sadrzaj>
      <item>PROGRESSUS d.o.o. VODNJAN, Trgovačka 5, 52100 Vodnjan</item>
    </izvorni_sadrzaj>
    <derivirana_varijabla naziv="DomainObject.Predmet.ProtuStrankaListFormatedWithAdress_1">
      <item>PROGRESSUS d.o.o. VODNJAN, Trgovačka 5, 52100 Vodnjan</item>
    </derivirana_varijabla>
  </DomainObject.Predmet.ProtuStrankaListFormatedWithAdress>
  <DomainObject.Predmet.ProtuStrankaListFormatedWithAdressOIB>
    <izvorni_sadrzaj>
      <item>PROGRESSUS d.o.o. VODNJAN, OIB 09552617089, Trgovačka 5, 52100 Vodnjan</item>
    </izvorni_sadrzaj>
    <derivirana_varijabla naziv="DomainObject.Predmet.ProtuStrankaListFormatedWithAdressOIB_1">
      <item>PROGRESSUS d.o.o. VODNJAN, OIB 09552617089, Trgovačka 5, 52100 Vodnjan</item>
    </derivirana_varijabla>
  </DomainObject.Predmet.ProtuStrankaListFormatedWithAdressOIB>
  <DomainObject.Predmet.ProtuStrankaListNazivFormated>
    <izvorni_sadrzaj>
      <item>PROGRESSUS d.o.o. VODNJAN</item>
    </izvorni_sadrzaj>
    <derivirana_varijabla naziv="DomainObject.Predmet.ProtuStrankaListNazivFormated_1">
      <item>PROGRESSUS d.o.o. VODNJAN</item>
    </derivirana_varijabla>
  </DomainObject.Predmet.ProtuStrankaListNazivFormated>
  <DomainObject.Predmet.ProtuStrankaListNazivFormatedOIB>
    <izvorni_sadrzaj>
      <item>PROGRESSUS d.o.o. VODNJAN, OIB 09552617089</item>
    </izvorni_sadrzaj>
    <derivirana_varijabla naziv="DomainObject.Predmet.ProtuStrankaListNazivFormatedOIB_1">
      <item>PROGRESSUS d.o.o. VODNJAN, OIB 09552617089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PROGRESSUS d.o.o. VODNJAN</izvorni_sadrzaj>
    <derivirana_varijabla naziv="DomainObject.Predmet.ProtustrankaIDrugi_1">PROGRESSUS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PROGRESSUS d.o.o. VODNJAN, OIB 09552617089, Trgovačka 5, 52100 Vodnjan</izvorni_sadrzaj>
    <derivirana_varijabla naziv="DomainObject.Predmet.ProtustrankaIDrugiAdressOIB_1">PROGRESSUS d.o.o. VODNJAN, OIB 09552617089,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PROGRESSUS d.o.o. VODNJAN</item>
    </izvorni_sadrzaj>
    <derivirana_varijabla naziv="DomainObject.Predmet.SudioniciListNaziv_1">
      <item>FINANCIJSKA AGENCIJA, RC RIJEKA, PODRUŽNICA PULA, PULA</item>
      <item>PROGRESSUS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PROGRESSUS d.o.o. VODNJAN, OIB 09552617089, Trgovačka 5,52100 Vodnjan</item>
    </izvorni_sadrzaj>
    <derivirana_varijabla naziv="DomainObject.Predmet.SudioniciListAdressOIB_1">
      <item>FINANCIJSKA AGENCIJA, RC RIJEKA, PODRUŽNICA PULA, PULA, OIB 85821130368, Giardini 5,52100 Pula</item>
      <item>PROGRESSUS d.o.o. VODNJAN, OIB 09552617089, Trgovačka 5,52100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09552617089</item>
    </izvorni_sadrzaj>
    <derivirana_varijabla naziv="DomainObject.Predmet.SudioniciListNazivOIB_1">
      <item>, OIB 85821130368</item>
      <item>, OIB 09552617089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3071</properties:Characters>
  <properties:Lines>87</properties:Lines>
  <properties:Paragraphs>30</properties:Paragraphs>
  <properties:TotalTime>9</properties:TotalTime>
  <properties:ScaleCrop>false</properties:ScaleCrop>
  <properties:LinksUpToDate>false</properties:LinksUpToDate>
  <properties:CharactersWithSpaces>3667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2016-02-29T09:22:00Z</dcterms:created>
  <dc:creator>Mihaela Kaligari</dc:creator>
  <dc:description/>
  <cp:keywords/>
  <cp:lastModifiedBy>Mihaela Kaligari</cp:lastModifiedBy>
  <dcterms:modified xmlns:xsi="http://www.w3.org/2001/XMLSchema-instance" xsi:type="dcterms:W3CDTF">2016-02-29T11:42:00Z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