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c866" w14:paraId="450c866" w:rsidRDefault="00E123E5" w:rsidP="00E123E5" w:rsidR="00E123E5" w:rsidRPr="00D32E1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123E5" w:rsidP="00E123E5" w:rsidR="00E123E5" w:rsidRPr="00D32E12">
      <w:pPr>
        <w:rPr>
          <w:sz w:val="24"/>
          <w:szCs w:val="24"/>
        </w:rPr>
      </w:pPr>
    </w:p>
    <w:p w:rsidRDefault="00E123E5" w:rsidP="00E123E5" w:rsidR="00E123E5" w:rsidRPr="00D32E12">
      <w:pPr>
        <w:rPr>
          <w:sz w:val="24"/>
          <w:szCs w:val="24"/>
        </w:rPr>
      </w:pPr>
    </w:p>
    <w:p w:rsidRDefault="00E123E5" w:rsidP="00E123E5" w:rsidR="00E123E5" w:rsidRPr="00D32E12">
      <w:pPr>
        <w:rPr>
          <w:sz w:val="24"/>
          <w:szCs w:val="24"/>
        </w:rPr>
      </w:pPr>
    </w:p>
    <w:p w:rsidRDefault="00E123E5" w:rsidP="00E123E5" w:rsidR="00E123E5" w:rsidRPr="00D32E12">
      <w:pPr>
        <w:rPr>
          <w:sz w:val="24"/>
          <w:szCs w:val="24"/>
        </w:rPr>
      </w:pPr>
    </w:p>
    <w:p w:rsidRDefault="00E123E5" w:rsidP="00E123E5" w:rsidR="00E123E5" w:rsidRPr="00E94945">
      <w:pPr>
        <w:rPr>
          <w:sz w:val="24"/>
          <w:szCs w:val="24"/>
        </w:rPr>
      </w:pPr>
      <w:r w:rsidRPr="00E9494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3E5" w:rsidP="00E123E5" w:rsidR="00E123E5" w:rsidRPr="00E94945">
      <w:pPr>
        <w:rPr>
          <w:b/>
          <w:sz w:val="24"/>
          <w:szCs w:val="24"/>
        </w:rPr>
      </w:pPr>
      <w:r w:rsidRPr="00E94945">
        <w:rPr>
          <w:b/>
          <w:sz w:val="24"/>
          <w:szCs w:val="24"/>
        </w:rPr>
        <w:t>REPUBLIKA HRVATSKA</w:t>
      </w:r>
    </w:p>
    <w:p w:rsidRDefault="00E123E5" w:rsidP="00E123E5" w:rsidR="00E123E5" w:rsidRPr="00E94945">
      <w:pPr>
        <w:rPr>
          <w:b/>
          <w:sz w:val="24"/>
          <w:szCs w:val="24"/>
        </w:rPr>
      </w:pPr>
      <w:r w:rsidRPr="00E94945">
        <w:rPr>
          <w:b/>
          <w:sz w:val="24"/>
          <w:szCs w:val="24"/>
        </w:rPr>
        <w:t>TRGOVAČKI SUD U ZAGREBU</w:t>
      </w:r>
    </w:p>
    <w:p w:rsidRDefault="00E123E5" w:rsidP="00E123E5" w:rsidR="00E123E5" w:rsidRPr="00E94945">
      <w:pPr>
        <w:rPr>
          <w:sz w:val="24"/>
          <w:szCs w:val="24"/>
        </w:rPr>
      </w:pPr>
      <w:r w:rsidRPr="00E94945">
        <w:rPr>
          <w:b/>
          <w:sz w:val="24"/>
          <w:szCs w:val="24"/>
        </w:rPr>
        <w:t>Zagreb, Amruševa 2/II</w:t>
      </w:r>
      <w:r w:rsidR="00D14334">
        <w:rPr>
          <w:sz w:val="24"/>
          <w:szCs w:val="24"/>
        </w:rPr>
        <w:t xml:space="preserve">     </w:t>
      </w:r>
      <w:r w:rsidR="00D14334">
        <w:rPr>
          <w:sz w:val="24"/>
          <w:szCs w:val="24"/>
        </w:rPr>
        <w:tab/>
      </w:r>
      <w:r w:rsidR="00D14334">
        <w:rPr>
          <w:sz w:val="24"/>
          <w:szCs w:val="24"/>
        </w:rPr>
        <w:tab/>
      </w:r>
      <w:r w:rsidR="00D14334">
        <w:rPr>
          <w:sz w:val="24"/>
          <w:szCs w:val="24"/>
        </w:rPr>
        <w:tab/>
      </w:r>
      <w:r w:rsidR="00D14334">
        <w:rPr>
          <w:sz w:val="24"/>
          <w:szCs w:val="24"/>
        </w:rPr>
        <w:tab/>
      </w:r>
      <w:r w:rsidR="00D14334">
        <w:rPr>
          <w:sz w:val="24"/>
          <w:szCs w:val="24"/>
        </w:rPr>
        <w:tab/>
      </w:r>
      <w:r w:rsidR="00D14334">
        <w:rPr>
          <w:sz w:val="24"/>
          <w:szCs w:val="24"/>
        </w:rPr>
        <w:tab/>
        <w:t>72 Stpn-199/2015</w:t>
      </w:r>
      <w:r w:rsidR="00FD02C4">
        <w:rPr>
          <w:sz w:val="24"/>
          <w:szCs w:val="24"/>
        </w:rPr>
        <w:t>-22</w:t>
      </w:r>
    </w:p>
    <w:p w:rsidRDefault="00E123E5" w:rsidP="00E123E5" w:rsidR="00E123E5" w:rsidRPr="00E94945">
      <w:pPr>
        <w:rPr>
          <w:sz w:val="24"/>
          <w:szCs w:val="24"/>
        </w:rPr>
      </w:pPr>
    </w:p>
    <w:p w:rsidRDefault="00E123E5" w:rsidP="00E123E5" w:rsidR="00E123E5" w:rsidRPr="00E94945">
      <w:pPr>
        <w:jc w:val="center"/>
        <w:rPr>
          <w:sz w:val="24"/>
          <w:szCs w:val="24"/>
        </w:rPr>
      </w:pPr>
      <w:r w:rsidRPr="00E94945">
        <w:rPr>
          <w:sz w:val="24"/>
          <w:szCs w:val="24"/>
        </w:rPr>
        <w:t>R E P U B L I K A   H R V A T S K A</w:t>
      </w:r>
    </w:p>
    <w:p w:rsidRDefault="00E123E5" w:rsidP="00E123E5" w:rsidR="00E123E5" w:rsidRPr="00E94945">
      <w:pPr>
        <w:jc w:val="center"/>
        <w:rPr>
          <w:sz w:val="24"/>
          <w:szCs w:val="24"/>
        </w:rPr>
      </w:pPr>
      <w:r w:rsidRPr="00E94945">
        <w:rPr>
          <w:sz w:val="24"/>
          <w:szCs w:val="24"/>
        </w:rPr>
        <w:t>R J E Š E NJ E</w:t>
      </w:r>
    </w:p>
    <w:p w:rsidRDefault="00E123E5" w:rsidP="00E123E5" w:rsidR="00E123E5" w:rsidRPr="00E94945">
      <w:pPr>
        <w:jc w:val="both"/>
        <w:rPr>
          <w:sz w:val="24"/>
          <w:szCs w:val="24"/>
        </w:rPr>
      </w:pPr>
    </w:p>
    <w:p w:rsidRDefault="00E123E5" w:rsidP="00E123E5" w:rsidR="00E123E5" w:rsidRPr="00E94945">
      <w:pPr>
        <w:ind w:firstLine="708"/>
        <w:jc w:val="both"/>
        <w:rPr>
          <w:sz w:val="24"/>
          <w:szCs w:val="24"/>
        </w:rPr>
      </w:pPr>
      <w:r w:rsidRPr="00E94945">
        <w:rPr>
          <w:sz w:val="24"/>
          <w:szCs w:val="24"/>
        </w:rPr>
        <w:t xml:space="preserve">Trgovački sud u Zagrebu, po sucu Nikoli Ribariću, u postupku predstečajne nagodbe u povodu prijedloga dužnika VIRTUS GRUPA d.o.o., Zagreb, Matije Divkovića 25, OIB: 33038182027, MBS: 080636992, </w:t>
      </w:r>
      <w:r>
        <w:rPr>
          <w:sz w:val="24"/>
          <w:szCs w:val="24"/>
        </w:rPr>
        <w:t xml:space="preserve">nakon održavanja ročišta radi ispitivanja tražbina održanog dana 23. prosinca 2015. godine, </w:t>
      </w:r>
      <w:r w:rsidRPr="00E94945">
        <w:rPr>
          <w:sz w:val="24"/>
          <w:szCs w:val="24"/>
        </w:rPr>
        <w:t xml:space="preserve">dana </w:t>
      </w:r>
      <w:r>
        <w:rPr>
          <w:sz w:val="24"/>
          <w:szCs w:val="24"/>
        </w:rPr>
        <w:t>23</w:t>
      </w:r>
      <w:r w:rsidRPr="00E94945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E94945">
        <w:rPr>
          <w:sz w:val="24"/>
          <w:szCs w:val="24"/>
        </w:rPr>
        <w:t xml:space="preserve"> 2015. godine, </w:t>
      </w:r>
    </w:p>
    <w:p w:rsidRDefault="00E123E5" w:rsidP="00E123E5" w:rsidR="00E123E5" w:rsidRPr="00D32E12">
      <w:pPr>
        <w:jc w:val="center"/>
        <w:rPr>
          <w:sz w:val="24"/>
          <w:szCs w:val="24"/>
        </w:rPr>
      </w:pPr>
    </w:p>
    <w:p w:rsidRDefault="00E123E5" w:rsidP="00E123E5" w:rsidR="00E123E5" w:rsidRPr="00D32E12">
      <w:pPr>
        <w:jc w:val="center"/>
        <w:rPr>
          <w:sz w:val="24"/>
          <w:szCs w:val="24"/>
        </w:rPr>
      </w:pPr>
      <w:r w:rsidRPr="00D32E12">
        <w:rPr>
          <w:b/>
          <w:sz w:val="24"/>
          <w:szCs w:val="24"/>
        </w:rPr>
        <w:t>r i j e š i o  j e</w:t>
      </w:r>
    </w:p>
    <w:p w:rsidRDefault="00E123E5" w:rsidP="00E123E5" w:rsidR="00E123E5" w:rsidRPr="00D32E12">
      <w:pPr>
        <w:jc w:val="both"/>
        <w:rPr>
          <w:sz w:val="24"/>
          <w:szCs w:val="24"/>
        </w:rPr>
      </w:pPr>
    </w:p>
    <w:p w:rsidRDefault="00E123E5" w:rsidP="00E123E5" w:rsidR="00E123E5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D32E12">
        <w:rPr>
          <w:b/>
          <w:sz w:val="24"/>
          <w:szCs w:val="24"/>
        </w:rPr>
        <w:t xml:space="preserve">Utvrđene tražbine </w:t>
      </w:r>
      <w:r>
        <w:rPr>
          <w:b/>
          <w:sz w:val="24"/>
          <w:szCs w:val="24"/>
        </w:rPr>
        <w:t>vjerovnika</w:t>
      </w:r>
      <w:r w:rsidRPr="00D32E12">
        <w:rPr>
          <w:b/>
          <w:sz w:val="24"/>
          <w:szCs w:val="24"/>
        </w:rPr>
        <w:t>:</w:t>
      </w:r>
    </w:p>
    <w:p w:rsidRDefault="00E123E5" w:rsidP="00E123E5" w:rsidR="00E123E5" w:rsidRPr="00E123E5">
      <w:pPr>
        <w:ind w:left="1080"/>
        <w:jc w:val="both"/>
        <w:rPr>
          <w:b/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B NET d.o.o. OIB: 60392304716., Vrtni put 1., 10 000 Zagreb, u iznosu od 231,27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BOLF d.o.o. OIB: 95449332614., Rendićeva 3., 10 000 Zagreb, u iznosu od 61.078,37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ČAROBNJAKOV ŠEŠIR d.o.o. OIB: 02203755604., Brestovečka 126/A., 10 360 Sesvete, u iznosu od 10.962,50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DAJANA IMPEX OIB: 59929949693., Augusta Musića 8., 10 000 Zagreb, u iznosu od 16.365,51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1B4309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 xml:space="preserve">Vjerovnik DEČJI SAJT D.O.O. OIB: ( inozemni dobavljač )., Ustanička 127., </w:t>
      </w:r>
      <w:r w:rsidR="001B4309" w:rsidRPr="001B4309">
        <w:rPr>
          <w:sz w:val="24"/>
          <w:szCs w:val="24"/>
        </w:rPr>
        <w:t xml:space="preserve">  </w:t>
      </w:r>
    </w:p>
    <w:p w:rsidRDefault="001B4309" w:rsidP="001B4309" w:rsidR="00E123E5" w:rsidRPr="001B43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123E5" w:rsidRPr="001B4309">
        <w:rPr>
          <w:sz w:val="24"/>
          <w:szCs w:val="24"/>
        </w:rPr>
        <w:t>Beograd, u iznosu od 7.000,00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GEBRUDER WEISS OIB: 05216322294., Jankomir 25., 10 000 Zagreb, u iznosu od 361,25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GRAD  RIJEKA OIB: 54382731928., Korzo 16., Rijeka, u iznosu od 1.977,57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lastRenderedPageBreak/>
        <w:t>Vjerovnik GRAD ZAGREB OIB: 61817894937., Trg Stjepana Radića 1., 10 000 Zagreb, u iznosu od 2.379,13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HEP OIB: 46830600751., Ulica grada Vukovara 37., 10 000 Zagreb, u iznosu od 439,24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Hrvatske vode, pravna  osoba za upravljanje vodama OIB: 28921383001., Grada Vukovara 220., 10 000 Zagreb, u iznosu od 335,76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INFOKORP OIB: 84779717559., Glamočka 4., 10 000 Zagreb, u iznosu od 51.675,00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INTERSOCKS d.o.o.  za proizvodnju i trgovinu, turistička agencija OIB: 13533975750., Mirka Bogovića 7., Karlovac, u iznosu od 110.175,63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IVANČICA dioničko društvo, proizvodnja obuće i trgovina OIB: 53925646045., Petra Preradovića 12., Ivanec, u iznosu od 771.554,49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DUBRAVKA KOVAČ OIB: 42445160451., ŠIRINEČKA 22., 10 000 Zagreb, u iznosu od 40.000,00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LEX LEGIS  D.O.O. OIB: 34304832318., Majstora Radonje 14., 10 000 Zagreb, u iznosu od 2.296,08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LUMA ŠARM OIB: 55869038765., Prilaz Pavla Vuk-Pavlovića 15., 10 000 Zagreb, u iznosu od 2.000,00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MALCI PROMET društvo  s ograničenom odgovornošću za trgovinu i proizvodnju, OIB: 78970452874., II Maksimirsko naselje 5, 10 000 Zagreb</w:t>
      </w:r>
      <w:r w:rsidR="0015717F" w:rsidRPr="001B4309">
        <w:rPr>
          <w:sz w:val="24"/>
          <w:szCs w:val="24"/>
        </w:rPr>
        <w:t>, u iznosu od</w:t>
      </w:r>
      <w:r w:rsidRPr="001B4309">
        <w:rPr>
          <w:sz w:val="24"/>
          <w:szCs w:val="24"/>
        </w:rPr>
        <w:t xml:space="preserve"> 6.909,32 kn.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MIT SOFTVER OIB: 51231601739., Podgradski odvojak 6., 10 000 Zagreb</w:t>
      </w:r>
      <w:r w:rsidR="0015717F" w:rsidRPr="001B4309">
        <w:rPr>
          <w:sz w:val="24"/>
          <w:szCs w:val="24"/>
        </w:rPr>
        <w:t>, u iznosu od</w:t>
      </w:r>
      <w:r w:rsidRPr="001B4309">
        <w:rPr>
          <w:sz w:val="24"/>
          <w:szCs w:val="24"/>
        </w:rPr>
        <w:t xml:space="preserve"> 13.101,45 kn. 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NIKE OIB: 82250928351., Colosseum 1., Nizozemska, 1213NL Hilversum</w:t>
      </w:r>
      <w:r w:rsidR="0015717F" w:rsidRPr="001B4309">
        <w:rPr>
          <w:sz w:val="24"/>
          <w:szCs w:val="24"/>
        </w:rPr>
        <w:t xml:space="preserve">, u iznosu od </w:t>
      </w:r>
      <w:r w:rsidRPr="001B4309">
        <w:rPr>
          <w:sz w:val="24"/>
          <w:szCs w:val="24"/>
        </w:rPr>
        <w:t xml:space="preserve">52.035,83 kn. </w:t>
      </w:r>
    </w:p>
    <w:p w:rsidRDefault="0015717F" w:rsidP="00E123E5" w:rsidR="0015717F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REPUBLIKA HRVATSKA MINISTARSTVO FINANCIJA OIB: 18683136487., Katančićeva 5., 10 000 ZAGREB</w:t>
      </w:r>
      <w:r w:rsidR="0015717F" w:rsidRPr="001B4309">
        <w:rPr>
          <w:sz w:val="24"/>
          <w:szCs w:val="24"/>
        </w:rPr>
        <w:t>, u iznosu od</w:t>
      </w:r>
      <w:r w:rsidRPr="001B4309">
        <w:rPr>
          <w:sz w:val="24"/>
          <w:szCs w:val="24"/>
        </w:rPr>
        <w:t xml:space="preserve"> 215.823,10 kn. 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TOWER D.O.O. OIB: 2758621</w:t>
      </w:r>
      <w:r w:rsidR="0015717F" w:rsidRPr="001B4309">
        <w:rPr>
          <w:sz w:val="24"/>
          <w:szCs w:val="24"/>
        </w:rPr>
        <w:t xml:space="preserve">3046.,Strossmayerova 16, Rijeka, u iznosu od </w:t>
      </w:r>
      <w:r w:rsidRPr="001B4309">
        <w:rPr>
          <w:sz w:val="24"/>
          <w:szCs w:val="24"/>
        </w:rPr>
        <w:t xml:space="preserve">12.315,98 kn. 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TRIGRANIT OIB: 83997642580.,Ulic</w:t>
      </w:r>
      <w:r w:rsidR="0015717F" w:rsidRPr="001B4309">
        <w:rPr>
          <w:sz w:val="24"/>
          <w:szCs w:val="24"/>
        </w:rPr>
        <w:t>a Vice Vukova 6., 10 000 Zagreb, u iznosu od</w:t>
      </w:r>
      <w:r w:rsidRPr="001B4309">
        <w:rPr>
          <w:sz w:val="24"/>
          <w:szCs w:val="24"/>
        </w:rPr>
        <w:t xml:space="preserve"> 25.652,78 kn. </w:t>
      </w:r>
    </w:p>
    <w:p w:rsidRDefault="0015717F" w:rsidP="00E123E5" w:rsidR="0015717F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lastRenderedPageBreak/>
        <w:t>Vjerovnik UniCredit Leasing Croatia  društvo  s ograničenom odgovornošću za leasing</w:t>
      </w:r>
      <w:r w:rsidR="0015717F" w:rsidRPr="001B4309">
        <w:rPr>
          <w:sz w:val="24"/>
          <w:szCs w:val="24"/>
        </w:rPr>
        <w:t>,</w:t>
      </w:r>
      <w:r w:rsidRPr="001B4309">
        <w:rPr>
          <w:sz w:val="24"/>
          <w:szCs w:val="24"/>
        </w:rPr>
        <w:t xml:space="preserve"> OIB: 18736141210.,Heinzelova 33., 10</w:t>
      </w:r>
      <w:r w:rsidR="0015717F" w:rsidRPr="001B4309">
        <w:rPr>
          <w:sz w:val="24"/>
          <w:szCs w:val="24"/>
        </w:rPr>
        <w:t xml:space="preserve"> 000 Zagreb, u iznosu od </w:t>
      </w:r>
      <w:r w:rsidRPr="001B4309">
        <w:rPr>
          <w:sz w:val="24"/>
          <w:szCs w:val="24"/>
        </w:rPr>
        <w:t xml:space="preserve"> 34.037,55 kn. 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VENUS TRGOVINA d. o. o. za trgovinu i usluge OIB: 8386</w:t>
      </w:r>
      <w:r w:rsidR="0015717F" w:rsidRPr="001B4309">
        <w:rPr>
          <w:sz w:val="24"/>
          <w:szCs w:val="24"/>
        </w:rPr>
        <w:t>7793680., Trg J.B.Tita 9., Buje, u iznosu od</w:t>
      </w:r>
      <w:r w:rsidRPr="001B4309">
        <w:rPr>
          <w:sz w:val="24"/>
          <w:szCs w:val="24"/>
        </w:rPr>
        <w:t xml:space="preserve"> 39.331,04 kn. </w:t>
      </w:r>
    </w:p>
    <w:p w:rsidRDefault="0015717F" w:rsidP="00E123E5" w:rsidR="0015717F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VIP NET OIB: 29524210204., Vrtni put 1., 10 000 Zagreb</w:t>
      </w:r>
      <w:r w:rsidR="0015717F" w:rsidRPr="001B4309">
        <w:rPr>
          <w:sz w:val="24"/>
          <w:szCs w:val="24"/>
        </w:rPr>
        <w:t>, u iznosu od</w:t>
      </w:r>
      <w:r w:rsidRPr="001B4309">
        <w:rPr>
          <w:sz w:val="24"/>
          <w:szCs w:val="24"/>
        </w:rPr>
        <w:t xml:space="preserve"> 1.596,60 kn. </w:t>
      </w:r>
    </w:p>
    <w:p w:rsidRDefault="00E123E5" w:rsidP="00E123E5" w:rsidR="00E123E5" w:rsidRPr="001B4309">
      <w:pPr>
        <w:ind w:left="360"/>
        <w:jc w:val="both"/>
        <w:rPr>
          <w:sz w:val="24"/>
          <w:szCs w:val="24"/>
        </w:rPr>
      </w:pPr>
    </w:p>
    <w:p w:rsidRDefault="00E123E5" w:rsidP="001B4309" w:rsidR="00E123E5" w:rsidRPr="001B430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B4309">
        <w:rPr>
          <w:sz w:val="24"/>
          <w:szCs w:val="24"/>
        </w:rPr>
        <w:t>Vjerovnik ZAGREBAČKA BANKA D.D. OIB: 92963223473., Trg bana Josipa Jelačića 10., 10 000 Zagreb</w:t>
      </w:r>
      <w:r w:rsidR="0015717F" w:rsidRPr="001B4309">
        <w:rPr>
          <w:sz w:val="24"/>
          <w:szCs w:val="24"/>
        </w:rPr>
        <w:t>, u iznosu od</w:t>
      </w:r>
      <w:r w:rsidRPr="001B4309">
        <w:rPr>
          <w:sz w:val="24"/>
          <w:szCs w:val="24"/>
        </w:rPr>
        <w:t xml:space="preserve"> 367.802,80 kn. </w:t>
      </w:r>
    </w:p>
    <w:p w:rsidRDefault="0015717F" w:rsidP="00E123E5" w:rsidR="0015717F">
      <w:pPr>
        <w:ind w:left="360"/>
        <w:jc w:val="both"/>
        <w:rPr>
          <w:b/>
          <w:sz w:val="24"/>
          <w:szCs w:val="24"/>
        </w:rPr>
      </w:pPr>
    </w:p>
    <w:p w:rsidRDefault="00E123E5" w:rsidP="00E123E5" w:rsidR="00E123E5" w:rsidRPr="00D32E12">
      <w:pPr>
        <w:ind w:left="360"/>
        <w:jc w:val="both"/>
        <w:rPr>
          <w:b/>
          <w:sz w:val="24"/>
          <w:szCs w:val="24"/>
        </w:rPr>
      </w:pPr>
    </w:p>
    <w:p w:rsidRDefault="00E123E5" w:rsidP="00E123E5" w:rsidR="00E123E5" w:rsidRPr="00D32E12">
      <w:pPr>
        <w:jc w:val="both"/>
        <w:rPr>
          <w:b/>
          <w:sz w:val="24"/>
          <w:szCs w:val="24"/>
        </w:rPr>
      </w:pPr>
      <w:r w:rsidRPr="00D32E12">
        <w:rPr>
          <w:b/>
          <w:sz w:val="24"/>
          <w:szCs w:val="24"/>
        </w:rPr>
        <w:t xml:space="preserve">II  Osporene tražbine </w:t>
      </w:r>
      <w:r w:rsidR="001B4309">
        <w:rPr>
          <w:b/>
          <w:sz w:val="24"/>
          <w:szCs w:val="24"/>
        </w:rPr>
        <w:t>vjerovnika</w:t>
      </w:r>
      <w:r w:rsidRPr="00D32E12">
        <w:rPr>
          <w:b/>
          <w:sz w:val="24"/>
          <w:szCs w:val="24"/>
        </w:rPr>
        <w:t xml:space="preserve">: </w:t>
      </w:r>
    </w:p>
    <w:p w:rsidRDefault="00E123E5" w:rsidP="00E123E5" w:rsidR="00E123E5" w:rsidRPr="00D32E12">
      <w:pPr>
        <w:numPr>
          <w:ilvl w:val="12"/>
          <w:numId w:val="0"/>
        </w:numPr>
        <w:ind w:firstLine="12" w:left="708"/>
        <w:jc w:val="both"/>
        <w:rPr>
          <w:bCs/>
          <w:sz w:val="24"/>
          <w:szCs w:val="24"/>
        </w:rPr>
      </w:pPr>
    </w:p>
    <w:p w:rsidRDefault="001B4309" w:rsidP="00C01B1B" w:rsid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>1.</w:t>
      </w:r>
      <w:r w:rsidRPr="001B4309">
        <w:rPr>
          <w:b/>
          <w:sz w:val="24"/>
          <w:szCs w:val="24"/>
        </w:rPr>
        <w:tab/>
        <w:t>Vjerovnik Alianz osiguranje OIB: 23759810849., Heinzelova 70., 10 000 Zagreb, u iznosu od 1.473,09 kn.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D32E12">
        <w:rPr>
          <w:bCs/>
          <w:sz w:val="24"/>
          <w:szCs w:val="24"/>
        </w:rPr>
        <w:t xml:space="preserve">Upućuje se </w:t>
      </w:r>
      <w:r>
        <w:rPr>
          <w:bCs/>
          <w:sz w:val="24"/>
          <w:szCs w:val="24"/>
        </w:rPr>
        <w:t xml:space="preserve">vjerovnik osporene tražbine </w:t>
      </w:r>
      <w:r w:rsidRPr="00D32E12">
        <w:rPr>
          <w:sz w:val="24"/>
          <w:szCs w:val="24"/>
        </w:rPr>
        <w:t>u parnicu</w:t>
      </w:r>
      <w:r w:rsidRPr="001B43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radi utvrđivanja osporene tražbine, </w:t>
      </w:r>
      <w:r w:rsidRPr="001B4309">
        <w:rPr>
          <w:sz w:val="24"/>
          <w:szCs w:val="24"/>
        </w:rPr>
        <w:t xml:space="preserve">u roku od osam dana od dana pravomoćnosti rješenja </w:t>
      </w:r>
      <w:r>
        <w:rPr>
          <w:sz w:val="24"/>
          <w:szCs w:val="24"/>
        </w:rPr>
        <w:t>o upućivanju u parnicu.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1B4309">
        <w:rPr>
          <w:sz w:val="24"/>
          <w:szCs w:val="24"/>
        </w:rPr>
        <w:t>Ako vjerovnik koji je upućen u parnicu ne pokrene parnicu u roku od osam dana od dana pravomoćnosti rješenja o upućivanju u parnicu, odnosno primitka drugostupanjske odluke, smatrat će se da je odustao od prava na vođenje parnice.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 xml:space="preserve">2. </w:t>
      </w:r>
      <w:r w:rsidRPr="001B4309">
        <w:rPr>
          <w:b/>
          <w:sz w:val="24"/>
          <w:szCs w:val="24"/>
        </w:rPr>
        <w:tab/>
        <w:t>Vjerovnik AMIS TELEKOM d.o.o. OIB: 54211229569., Bani 75., 10 000 Zagreb, u iznosu od 156,25 kn.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D32E12">
        <w:rPr>
          <w:bCs/>
          <w:sz w:val="24"/>
          <w:szCs w:val="24"/>
        </w:rPr>
        <w:t xml:space="preserve">Upućuje se </w:t>
      </w:r>
      <w:r>
        <w:rPr>
          <w:bCs/>
          <w:sz w:val="24"/>
          <w:szCs w:val="24"/>
        </w:rPr>
        <w:t xml:space="preserve">vjerovnik osporene tražbine </w:t>
      </w:r>
      <w:r w:rsidRPr="00D32E12">
        <w:rPr>
          <w:sz w:val="24"/>
          <w:szCs w:val="24"/>
        </w:rPr>
        <w:t>u parnicu</w:t>
      </w:r>
      <w:r w:rsidRPr="001B43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radi utvrđivanja osporene tražbine, </w:t>
      </w:r>
      <w:r w:rsidRPr="001B4309">
        <w:rPr>
          <w:sz w:val="24"/>
          <w:szCs w:val="24"/>
        </w:rPr>
        <w:t xml:space="preserve">u roku od osam dana od dana pravomoćnosti rješenja </w:t>
      </w:r>
      <w:r>
        <w:rPr>
          <w:sz w:val="24"/>
          <w:szCs w:val="24"/>
        </w:rPr>
        <w:t>o upućivanju u parnicu.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1B4309">
        <w:rPr>
          <w:sz w:val="24"/>
          <w:szCs w:val="24"/>
        </w:rPr>
        <w:t>Ako vjerovnik koji je upućen u parnicu ne pokrene parnicu u roku od osam dana od dana pravomoćnosti rješenja o upućivanju u parnicu, odnosno primitka drugostupanjske odluke, smatrat će se da je odustao od prava na vođenje parnice.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>3.</w:t>
      </w:r>
      <w:r w:rsidRPr="001B4309">
        <w:rPr>
          <w:b/>
          <w:sz w:val="24"/>
          <w:szCs w:val="24"/>
        </w:rPr>
        <w:tab/>
        <w:t>Vjerovnik FINANCIJSKA AGENCIJA OIB: 85821130368., Ulica grada Vukovara 70., 10 000 Zagreb, u iznosu od 62,50 kn.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D32E12">
        <w:rPr>
          <w:bCs/>
          <w:sz w:val="24"/>
          <w:szCs w:val="24"/>
        </w:rPr>
        <w:t xml:space="preserve">Upućuje se </w:t>
      </w:r>
      <w:r>
        <w:rPr>
          <w:bCs/>
          <w:sz w:val="24"/>
          <w:szCs w:val="24"/>
        </w:rPr>
        <w:t xml:space="preserve">vjerovnik osporene tražbine </w:t>
      </w:r>
      <w:r w:rsidRPr="00D32E12">
        <w:rPr>
          <w:sz w:val="24"/>
          <w:szCs w:val="24"/>
        </w:rPr>
        <w:t>u parnicu</w:t>
      </w:r>
      <w:r w:rsidRPr="001B43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radi utvrđivanja osporene tražbine, </w:t>
      </w:r>
      <w:r w:rsidRPr="001B4309">
        <w:rPr>
          <w:sz w:val="24"/>
          <w:szCs w:val="24"/>
        </w:rPr>
        <w:t xml:space="preserve">u roku od osam dana od dana pravomoćnosti rješenja </w:t>
      </w:r>
      <w:r>
        <w:rPr>
          <w:sz w:val="24"/>
          <w:szCs w:val="24"/>
        </w:rPr>
        <w:t>o upućivanju u parnicu.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1B4309">
        <w:rPr>
          <w:sz w:val="24"/>
          <w:szCs w:val="24"/>
        </w:rPr>
        <w:t>Ako vjerovnik koji je upućen u parnicu ne pokrene parnicu u roku od osam dana od dana pravomoćnosti rješenja o upućivanju u parnicu, odnosno primitka drugostupanjske odluke, smatrat će se da je odustao od prava na vođenje parnice.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>4.</w:t>
      </w:r>
      <w:r w:rsidRPr="001B4309">
        <w:rPr>
          <w:b/>
          <w:sz w:val="24"/>
          <w:szCs w:val="24"/>
        </w:rPr>
        <w:tab/>
        <w:t>Vjerovnik GRADSKI CENTAR D.O.O. OIB: 02668142666., Jankomir 33., 10 000 Zagreb, u iznosu od 142.746,00 kn.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D32E12">
        <w:rPr>
          <w:bCs/>
          <w:sz w:val="24"/>
          <w:szCs w:val="24"/>
        </w:rPr>
        <w:lastRenderedPageBreak/>
        <w:t xml:space="preserve">Upućuje se </w:t>
      </w:r>
      <w:r>
        <w:rPr>
          <w:bCs/>
          <w:sz w:val="24"/>
          <w:szCs w:val="24"/>
        </w:rPr>
        <w:t xml:space="preserve">vjerovnik osporene tražbine </w:t>
      </w:r>
      <w:r w:rsidRPr="00D32E12">
        <w:rPr>
          <w:sz w:val="24"/>
          <w:szCs w:val="24"/>
        </w:rPr>
        <w:t>u parnicu</w:t>
      </w:r>
      <w:r w:rsidRPr="001B43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radi utvrđivanja osporene tražbine, </w:t>
      </w:r>
      <w:r w:rsidRPr="001B4309">
        <w:rPr>
          <w:sz w:val="24"/>
          <w:szCs w:val="24"/>
        </w:rPr>
        <w:t xml:space="preserve">u roku od osam dana od dana pravomoćnosti rješenja </w:t>
      </w:r>
      <w:r>
        <w:rPr>
          <w:sz w:val="24"/>
          <w:szCs w:val="24"/>
        </w:rPr>
        <w:t>o upućivanju u parnicu.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1B4309">
        <w:rPr>
          <w:sz w:val="24"/>
          <w:szCs w:val="24"/>
        </w:rPr>
        <w:t>Ako vjerovnik koji je upućen u parnicu ne pokrene parnicu u roku od osam dana od dana pravomoćnosti rješenja o upućivanju u parnicu, odnosno primitka drugostupanjske odluke, smatrat će se da je odustao od prava na vođenje parnice.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>5.</w:t>
      </w:r>
      <w:r w:rsidRPr="001B4309">
        <w:rPr>
          <w:b/>
          <w:sz w:val="24"/>
          <w:szCs w:val="24"/>
        </w:rPr>
        <w:tab/>
        <w:t>Vjerovnik H1 OIB: 88551335012., Put Trščenice 10., 21 000 Split, u iznosu od 188,57 kn.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D32E12">
        <w:rPr>
          <w:bCs/>
          <w:sz w:val="24"/>
          <w:szCs w:val="24"/>
        </w:rPr>
        <w:t xml:space="preserve">Upućuje se </w:t>
      </w:r>
      <w:r>
        <w:rPr>
          <w:bCs/>
          <w:sz w:val="24"/>
          <w:szCs w:val="24"/>
        </w:rPr>
        <w:t xml:space="preserve">vjerovnik osporene tražbine </w:t>
      </w:r>
      <w:r w:rsidRPr="00D32E12">
        <w:rPr>
          <w:sz w:val="24"/>
          <w:szCs w:val="24"/>
        </w:rPr>
        <w:t>u parnicu</w:t>
      </w:r>
      <w:r w:rsidRPr="001B43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radi utvrđivanja osporene tražbine, </w:t>
      </w:r>
      <w:r w:rsidRPr="001B4309">
        <w:rPr>
          <w:sz w:val="24"/>
          <w:szCs w:val="24"/>
        </w:rPr>
        <w:t xml:space="preserve">u roku od osam dana od dana pravomoćnosti rješenja </w:t>
      </w:r>
      <w:r>
        <w:rPr>
          <w:sz w:val="24"/>
          <w:szCs w:val="24"/>
        </w:rPr>
        <w:t>o upućivanju u parnicu.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1B4309">
        <w:rPr>
          <w:sz w:val="24"/>
          <w:szCs w:val="24"/>
        </w:rPr>
        <w:t>Ako vjerovnik koji je upućen u parnicu ne pokrene parnicu u roku od osam dana od dana pravomoćnosti rješenja o upućivanju u parnicu, odnosno primitka drugostupanjske odluke, smatrat će se da je odustao od prava na vođenje parnice.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 xml:space="preserve">6. </w:t>
      </w:r>
      <w:r w:rsidRPr="001B4309">
        <w:rPr>
          <w:b/>
          <w:sz w:val="24"/>
          <w:szCs w:val="24"/>
        </w:rPr>
        <w:tab/>
        <w:t>Vjerovnik HEP TOPLINARSTVO OIB: 15907062900., Miševečka 15/a., 10 000 Zagreb.u iznosu od 332,45 kn.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D32E12">
        <w:rPr>
          <w:bCs/>
          <w:sz w:val="24"/>
          <w:szCs w:val="24"/>
        </w:rPr>
        <w:t xml:space="preserve">Upućuje se </w:t>
      </w:r>
      <w:r>
        <w:rPr>
          <w:bCs/>
          <w:sz w:val="24"/>
          <w:szCs w:val="24"/>
        </w:rPr>
        <w:t xml:space="preserve">vjerovnik osporene tražbine </w:t>
      </w:r>
      <w:r w:rsidRPr="00D32E12">
        <w:rPr>
          <w:sz w:val="24"/>
          <w:szCs w:val="24"/>
        </w:rPr>
        <w:t>u parnicu</w:t>
      </w:r>
      <w:r w:rsidRPr="001B43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radi utvrđivanja osporene tražbine, </w:t>
      </w:r>
      <w:r w:rsidRPr="001B4309">
        <w:rPr>
          <w:sz w:val="24"/>
          <w:szCs w:val="24"/>
        </w:rPr>
        <w:t xml:space="preserve">u roku od osam dana od dana pravomoćnosti rješenja </w:t>
      </w:r>
      <w:r>
        <w:rPr>
          <w:sz w:val="24"/>
          <w:szCs w:val="24"/>
        </w:rPr>
        <w:t>o upućivanju u parnicu.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1B4309">
        <w:rPr>
          <w:sz w:val="24"/>
          <w:szCs w:val="24"/>
        </w:rPr>
        <w:t>Ako vjerovnik koji je upućen u parnicu ne pokrene parnicu u roku od osam dana od dana pravomoćnosti rješenja o upućivanju u parnicu, odnosno primitka drugostupanjske odluke, smatrat će se da je odustao od prava na vođenje parnice.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>7.</w:t>
      </w:r>
      <w:r w:rsidRPr="001B4309">
        <w:rPr>
          <w:b/>
          <w:sz w:val="24"/>
          <w:szCs w:val="24"/>
        </w:rPr>
        <w:tab/>
        <w:t xml:space="preserve">Vjerovnik MANTA D.O.O. OIB: 44426143196., Jankomir 33., 10 000 Zagreb u iznosu od 228.382,13 kn. 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D32E12">
        <w:rPr>
          <w:bCs/>
          <w:sz w:val="24"/>
          <w:szCs w:val="24"/>
        </w:rPr>
        <w:t xml:space="preserve">Upućuje se </w:t>
      </w:r>
      <w:r>
        <w:rPr>
          <w:bCs/>
          <w:sz w:val="24"/>
          <w:szCs w:val="24"/>
        </w:rPr>
        <w:t xml:space="preserve">vjerovnik osporene tražbine </w:t>
      </w:r>
      <w:r w:rsidRPr="00D32E12">
        <w:rPr>
          <w:sz w:val="24"/>
          <w:szCs w:val="24"/>
        </w:rPr>
        <w:t>u parnicu</w:t>
      </w:r>
      <w:r w:rsidRPr="001B43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radi utvrđivanja osporene tražbine, </w:t>
      </w:r>
      <w:r w:rsidRPr="001B4309">
        <w:rPr>
          <w:sz w:val="24"/>
          <w:szCs w:val="24"/>
        </w:rPr>
        <w:t xml:space="preserve">u roku od osam dana od dana pravomoćnosti rješenja </w:t>
      </w:r>
      <w:r>
        <w:rPr>
          <w:sz w:val="24"/>
          <w:szCs w:val="24"/>
        </w:rPr>
        <w:t>o upućivanju u parnicu.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1B4309">
        <w:rPr>
          <w:sz w:val="24"/>
          <w:szCs w:val="24"/>
        </w:rPr>
        <w:t>Ako vjerovnik koji je upućen u parnicu ne pokrene parnicu u roku od osam dana od dana pravomoćnosti rješenja o upućivanju u parnicu, odnosno primitka drugostupanjske odluke, smatrat će se da je odustao od prava na vođenje parnice.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>
      <w:pPr>
        <w:numPr>
          <w:ilvl w:val="12"/>
          <w:numId w:val="0"/>
        </w:numPr>
        <w:ind w:firstLine="360"/>
        <w:jc w:val="both"/>
        <w:rPr>
          <w:b/>
          <w:sz w:val="24"/>
          <w:szCs w:val="24"/>
        </w:rPr>
      </w:pPr>
    </w:p>
    <w:p w:rsidRDefault="001B4309" w:rsidP="001B4309" w:rsidR="00E123E5">
      <w:pPr>
        <w:numPr>
          <w:ilvl w:val="12"/>
          <w:numId w:val="0"/>
        </w:numPr>
        <w:ind w:hanging="345" w:left="705"/>
        <w:jc w:val="both"/>
        <w:rPr>
          <w:rFonts w:cs="Arial" w:hAnsi="Arial" w:ascii="Arial"/>
          <w:bCs/>
          <w:sz w:val="18"/>
          <w:szCs w:val="18"/>
        </w:rPr>
      </w:pPr>
      <w:r w:rsidRPr="001B4309">
        <w:rPr>
          <w:b/>
          <w:sz w:val="24"/>
          <w:szCs w:val="24"/>
        </w:rPr>
        <w:t>8.</w:t>
      </w:r>
      <w:r w:rsidRPr="001B4309">
        <w:rPr>
          <w:b/>
          <w:sz w:val="24"/>
          <w:szCs w:val="24"/>
        </w:rPr>
        <w:tab/>
        <w:t>Vjerovnik OPTIMA TELEKOM OIB: 21017859228., Bani 75/a., 10 000 Zagreb, u iznosu od 164,05 kn.</w:t>
      </w:r>
      <w:r w:rsidR="00E123E5" w:rsidRPr="0049672C">
        <w:rPr>
          <w:rFonts w:cs="Arial" w:hAnsi="Arial" w:ascii="Arial"/>
          <w:bCs/>
          <w:sz w:val="18"/>
          <w:szCs w:val="18"/>
        </w:rPr>
        <w:tab/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D32E12">
        <w:rPr>
          <w:bCs/>
          <w:sz w:val="24"/>
          <w:szCs w:val="24"/>
        </w:rPr>
        <w:t xml:space="preserve">Upućuje se </w:t>
      </w:r>
      <w:r>
        <w:rPr>
          <w:bCs/>
          <w:sz w:val="24"/>
          <w:szCs w:val="24"/>
        </w:rPr>
        <w:t xml:space="preserve">vjerovnik osporene tražbine </w:t>
      </w:r>
      <w:r w:rsidRPr="00D32E12">
        <w:rPr>
          <w:sz w:val="24"/>
          <w:szCs w:val="24"/>
        </w:rPr>
        <w:t>u parnicu</w:t>
      </w:r>
      <w:r w:rsidRPr="001B43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radi utvrđivanja osporene tražbine, </w:t>
      </w:r>
      <w:r w:rsidRPr="001B4309">
        <w:rPr>
          <w:sz w:val="24"/>
          <w:szCs w:val="24"/>
        </w:rPr>
        <w:t xml:space="preserve">u roku od osam dana od dana pravomoćnosti rješenja </w:t>
      </w:r>
      <w:r>
        <w:rPr>
          <w:sz w:val="24"/>
          <w:szCs w:val="24"/>
        </w:rPr>
        <w:t>o upućivanju u parnicu.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  <w:r w:rsidRPr="001B4309">
        <w:rPr>
          <w:sz w:val="24"/>
          <w:szCs w:val="24"/>
        </w:rPr>
        <w:t>Ako vjerovnik koji je upućen u parnicu ne pokrene parnicu u roku od osam dana od dana pravomoćnosti rješenja o upućivanju u parnicu, odnosno primitka drugostupanjske odluke, smatrat će se da je odustao od prava na vođenje parnice.</w:t>
      </w: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1B4309" w:rsidP="001B4309" w:rsidR="001B4309">
      <w:pPr>
        <w:ind w:firstLine="12" w:left="708"/>
        <w:jc w:val="both"/>
        <w:rPr>
          <w:sz w:val="24"/>
          <w:szCs w:val="24"/>
        </w:rPr>
      </w:pPr>
    </w:p>
    <w:p w:rsidRDefault="00E123E5" w:rsidP="00E123E5" w:rsidR="00E123E5" w:rsidRPr="00D32E12">
      <w:pPr>
        <w:jc w:val="center"/>
        <w:rPr>
          <w:sz w:val="24"/>
          <w:szCs w:val="24"/>
        </w:rPr>
      </w:pPr>
      <w:r w:rsidRPr="00D32E12">
        <w:rPr>
          <w:sz w:val="24"/>
          <w:szCs w:val="24"/>
        </w:rPr>
        <w:t>Obrazloženje</w:t>
      </w:r>
    </w:p>
    <w:p w:rsidRDefault="00E123E5" w:rsidP="00E123E5" w:rsidR="00E123E5" w:rsidRPr="00D32E12">
      <w:pPr>
        <w:jc w:val="center"/>
        <w:rPr>
          <w:sz w:val="24"/>
          <w:szCs w:val="24"/>
        </w:rPr>
      </w:pPr>
    </w:p>
    <w:p w:rsidRDefault="00E123E5" w:rsidP="00E123E5" w:rsidR="00E123E5">
      <w:pPr>
        <w:jc w:val="both"/>
        <w:rPr>
          <w:sz w:val="24"/>
          <w:szCs w:val="24"/>
        </w:rPr>
      </w:pPr>
      <w:r w:rsidRPr="00D32E12">
        <w:rPr>
          <w:sz w:val="24"/>
          <w:szCs w:val="24"/>
        </w:rPr>
        <w:t xml:space="preserve">Na </w:t>
      </w:r>
      <w:r w:rsidR="00C01B1B">
        <w:rPr>
          <w:sz w:val="24"/>
          <w:szCs w:val="24"/>
        </w:rPr>
        <w:t xml:space="preserve">ročištu radi ispitivanja tražbina </w:t>
      </w:r>
      <w:r w:rsidRPr="00D32E12">
        <w:rPr>
          <w:sz w:val="24"/>
          <w:szCs w:val="24"/>
        </w:rPr>
        <w:t xml:space="preserve">održanom </w:t>
      </w:r>
      <w:r w:rsidR="00C01B1B">
        <w:rPr>
          <w:sz w:val="24"/>
          <w:szCs w:val="24"/>
        </w:rPr>
        <w:t>23</w:t>
      </w:r>
      <w:r w:rsidRPr="00D32E12">
        <w:rPr>
          <w:sz w:val="24"/>
          <w:szCs w:val="24"/>
        </w:rPr>
        <w:t>.</w:t>
      </w:r>
      <w:r w:rsidR="00C01B1B">
        <w:rPr>
          <w:sz w:val="24"/>
          <w:szCs w:val="24"/>
        </w:rPr>
        <w:t xml:space="preserve"> prosinca</w:t>
      </w:r>
      <w:r w:rsidRPr="00D32E12">
        <w:rPr>
          <w:sz w:val="24"/>
          <w:szCs w:val="24"/>
        </w:rPr>
        <w:t xml:space="preserve"> 201</w:t>
      </w:r>
      <w:r w:rsidR="00C01B1B">
        <w:rPr>
          <w:sz w:val="24"/>
          <w:szCs w:val="24"/>
        </w:rPr>
        <w:t>5</w:t>
      </w:r>
      <w:r w:rsidRPr="00D32E12">
        <w:rPr>
          <w:sz w:val="24"/>
          <w:szCs w:val="24"/>
        </w:rPr>
        <w:t>. ispitane su sve prijavljene tražbine</w:t>
      </w:r>
      <w:r w:rsidR="00C01B1B">
        <w:rPr>
          <w:sz w:val="24"/>
          <w:szCs w:val="24"/>
        </w:rPr>
        <w:t>.</w:t>
      </w:r>
    </w:p>
    <w:p w:rsidRDefault="00C01B1B" w:rsidP="00E123E5" w:rsidR="00C01B1B" w:rsidRPr="00D32E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je sud sastavio tablicu ispitanih tražbina u skladu s odredbom članka 49. Stečajnog zakona („Narodne novine“ broj: 71/2015: dalje SZ). </w:t>
      </w:r>
    </w:p>
    <w:p w:rsidRDefault="00E123E5" w:rsidP="00E123E5" w:rsidR="00E123E5">
      <w:pPr>
        <w:jc w:val="both"/>
        <w:rPr>
          <w:sz w:val="24"/>
          <w:szCs w:val="24"/>
        </w:rPr>
      </w:pPr>
      <w:r w:rsidRPr="00D32E12">
        <w:rPr>
          <w:sz w:val="24"/>
          <w:szCs w:val="24"/>
        </w:rPr>
        <w:t>Tražbine navedene u točki I. izreke ovog</w:t>
      </w:r>
      <w:r w:rsidR="008C129C">
        <w:rPr>
          <w:sz w:val="24"/>
          <w:szCs w:val="24"/>
        </w:rPr>
        <w:t xml:space="preserve"> rješenja</w:t>
      </w:r>
      <w:r w:rsidRPr="00D32E12">
        <w:rPr>
          <w:sz w:val="24"/>
          <w:szCs w:val="24"/>
        </w:rPr>
        <w:t xml:space="preserve"> </w:t>
      </w:r>
      <w:r w:rsidR="00C01B1B">
        <w:rPr>
          <w:sz w:val="24"/>
          <w:szCs w:val="24"/>
        </w:rPr>
        <w:t>priznao je dužnik i povjerenik</w:t>
      </w:r>
      <w:r w:rsidRPr="00D32E12">
        <w:rPr>
          <w:sz w:val="24"/>
          <w:szCs w:val="24"/>
        </w:rPr>
        <w:t>, a vjerovnici koji su bili nazočni ročištu nisu tražbine osporili</w:t>
      </w:r>
      <w:r w:rsidR="00104AE1">
        <w:rPr>
          <w:sz w:val="24"/>
          <w:szCs w:val="24"/>
        </w:rPr>
        <w:t xml:space="preserve">, slijedom čega </w:t>
      </w:r>
      <w:r w:rsidRPr="00D32E12">
        <w:rPr>
          <w:sz w:val="24"/>
          <w:szCs w:val="24"/>
        </w:rPr>
        <w:t>se</w:t>
      </w:r>
      <w:r w:rsidR="00104AE1">
        <w:rPr>
          <w:sz w:val="24"/>
          <w:szCs w:val="24"/>
        </w:rPr>
        <w:t>,</w:t>
      </w:r>
      <w:r w:rsidRPr="00D32E12">
        <w:rPr>
          <w:sz w:val="24"/>
          <w:szCs w:val="24"/>
        </w:rPr>
        <w:t xml:space="preserve"> na temelju odredbe čl. </w:t>
      </w:r>
      <w:r w:rsidR="00C01B1B">
        <w:rPr>
          <w:sz w:val="24"/>
          <w:szCs w:val="24"/>
        </w:rPr>
        <w:t>47. SZ-a</w:t>
      </w:r>
      <w:r w:rsidR="00104AE1">
        <w:rPr>
          <w:sz w:val="24"/>
          <w:szCs w:val="24"/>
        </w:rPr>
        <w:t>,</w:t>
      </w:r>
      <w:r w:rsidRPr="00D32E12">
        <w:rPr>
          <w:sz w:val="24"/>
          <w:szCs w:val="24"/>
        </w:rPr>
        <w:t xml:space="preserve"> smatraju utvrđenim.</w:t>
      </w:r>
    </w:p>
    <w:p w:rsidRDefault="00E123E5" w:rsidP="00E123E5" w:rsidR="00C01B1B">
      <w:pPr>
        <w:jc w:val="both"/>
        <w:rPr>
          <w:sz w:val="24"/>
          <w:szCs w:val="24"/>
        </w:rPr>
      </w:pPr>
      <w:r w:rsidRPr="00D32E12">
        <w:rPr>
          <w:sz w:val="24"/>
          <w:szCs w:val="24"/>
        </w:rPr>
        <w:t>Tražbin</w:t>
      </w:r>
      <w:r w:rsidR="00C01B1B">
        <w:rPr>
          <w:sz w:val="24"/>
          <w:szCs w:val="24"/>
        </w:rPr>
        <w:t xml:space="preserve">e </w:t>
      </w:r>
      <w:r>
        <w:rPr>
          <w:sz w:val="24"/>
          <w:szCs w:val="24"/>
        </w:rPr>
        <w:t>vjerovnika</w:t>
      </w:r>
      <w:r w:rsidR="00C01B1B">
        <w:rPr>
          <w:sz w:val="24"/>
          <w:szCs w:val="24"/>
        </w:rPr>
        <w:t xml:space="preserve"> navedenih u točki II izreke Rješenja, osporio je dužnik i povjerenik.</w:t>
      </w:r>
    </w:p>
    <w:p w:rsidRDefault="00104AE1" w:rsidP="00E123E5" w:rsidR="00C01B1B">
      <w:pPr>
        <w:jc w:val="both"/>
        <w:rPr>
          <w:sz w:val="24"/>
          <w:szCs w:val="24"/>
        </w:rPr>
      </w:pPr>
      <w:r>
        <w:rPr>
          <w:sz w:val="24"/>
          <w:szCs w:val="24"/>
        </w:rPr>
        <w:t>Dužnik i povjerenik osporili su tražbine vjerovnika iz razloga:</w:t>
      </w:r>
    </w:p>
    <w:p w:rsidRDefault="00C01B1B" w:rsidP="00D14334" w:rsidR="00D14334" w:rsidRPr="00D14334">
      <w:pPr>
        <w:pStyle w:val="Odlomakpopisa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D14334">
        <w:rPr>
          <w:b/>
          <w:sz w:val="24"/>
          <w:szCs w:val="24"/>
        </w:rPr>
        <w:t xml:space="preserve">Alianz osiguranje OIB: 23759810849., Heinzelova 70., 10 000 Zagreb, u iznosu od 1.473,09 kn. </w:t>
      </w:r>
    </w:p>
    <w:p w:rsidRDefault="00D14334" w:rsidP="00D14334" w:rsidR="00C01B1B" w:rsidRPr="00D14334">
      <w:pPr>
        <w:pStyle w:val="Odlomakpopisa"/>
        <w:jc w:val="both"/>
        <w:rPr>
          <w:sz w:val="24"/>
          <w:szCs w:val="24"/>
        </w:rPr>
      </w:pPr>
      <w:r w:rsidRPr="00D14334">
        <w:rPr>
          <w:sz w:val="24"/>
          <w:szCs w:val="24"/>
        </w:rPr>
        <w:t>R</w:t>
      </w:r>
      <w:r w:rsidR="00C01B1B" w:rsidRPr="00D14334">
        <w:rPr>
          <w:sz w:val="24"/>
          <w:szCs w:val="24"/>
        </w:rPr>
        <w:t xml:space="preserve">ačun na osnovi kojega je iskazana obveza dužnika podmiren </w:t>
      </w:r>
      <w:r w:rsidRPr="00D14334">
        <w:rPr>
          <w:sz w:val="24"/>
          <w:szCs w:val="24"/>
        </w:rPr>
        <w:t xml:space="preserve">je </w:t>
      </w:r>
      <w:r w:rsidR="00C01B1B" w:rsidRPr="00D14334">
        <w:rPr>
          <w:sz w:val="24"/>
          <w:szCs w:val="24"/>
        </w:rPr>
        <w:t>u cijelosti.</w:t>
      </w:r>
    </w:p>
    <w:p w:rsidRDefault="00C01B1B" w:rsidP="00D14334" w:rsidR="00D14334">
      <w:pPr>
        <w:pStyle w:val="Odlomakpopisa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D14334">
        <w:rPr>
          <w:b/>
          <w:sz w:val="24"/>
          <w:szCs w:val="24"/>
        </w:rPr>
        <w:t>AMIS TELEKOM d.o.o. OIB: 54211229569., Bani 75., 10 000 Zagreb, u iznosu od 156,25 kn</w:t>
      </w:r>
      <w:r w:rsidR="00D14334" w:rsidRPr="00D14334">
        <w:rPr>
          <w:b/>
          <w:sz w:val="24"/>
          <w:szCs w:val="24"/>
        </w:rPr>
        <w:t>.</w:t>
      </w:r>
    </w:p>
    <w:p w:rsidRDefault="00D14334" w:rsidP="00D14334" w:rsidR="00C01B1B" w:rsidRPr="00D14334">
      <w:pPr>
        <w:pStyle w:val="Odlomakpopisa"/>
        <w:jc w:val="both"/>
        <w:rPr>
          <w:sz w:val="24"/>
          <w:szCs w:val="24"/>
        </w:rPr>
      </w:pPr>
      <w:r w:rsidRPr="00D14334">
        <w:rPr>
          <w:sz w:val="24"/>
          <w:szCs w:val="24"/>
        </w:rPr>
        <w:t>R</w:t>
      </w:r>
      <w:r w:rsidR="00C01B1B" w:rsidRPr="00D14334">
        <w:rPr>
          <w:sz w:val="24"/>
          <w:szCs w:val="24"/>
        </w:rPr>
        <w:t xml:space="preserve">ačun na osnovi kojega je iskazana obveza dužnika podmiren </w:t>
      </w:r>
      <w:r w:rsidRPr="00D14334">
        <w:rPr>
          <w:sz w:val="24"/>
          <w:szCs w:val="24"/>
        </w:rPr>
        <w:t xml:space="preserve">je </w:t>
      </w:r>
      <w:r w:rsidR="00C01B1B" w:rsidRPr="00D14334">
        <w:rPr>
          <w:sz w:val="24"/>
          <w:szCs w:val="24"/>
        </w:rPr>
        <w:t xml:space="preserve">u cijelosti. </w:t>
      </w:r>
    </w:p>
    <w:p w:rsidRDefault="00C01B1B" w:rsidP="00D14334" w:rsidR="00D14334">
      <w:pPr>
        <w:pStyle w:val="Odlomakpopisa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D14334">
        <w:rPr>
          <w:b/>
          <w:sz w:val="24"/>
          <w:szCs w:val="24"/>
        </w:rPr>
        <w:t>FINANCIJSKA AGENCIJA OIB: 85821130368., Ulica grada Vukovara 70., 10 000 Zagreb, u iznosu od 62,50 kn</w:t>
      </w:r>
      <w:r w:rsidR="00D14334" w:rsidRPr="00D14334">
        <w:rPr>
          <w:b/>
          <w:sz w:val="24"/>
          <w:szCs w:val="24"/>
        </w:rPr>
        <w:t>.</w:t>
      </w:r>
    </w:p>
    <w:p w:rsidRDefault="00D14334" w:rsidP="00D14334" w:rsidR="00C01B1B" w:rsidRPr="00D14334">
      <w:pPr>
        <w:pStyle w:val="Odlomakpopisa"/>
        <w:jc w:val="both"/>
        <w:rPr>
          <w:sz w:val="24"/>
          <w:szCs w:val="24"/>
        </w:rPr>
      </w:pPr>
      <w:r w:rsidRPr="00D14334">
        <w:rPr>
          <w:sz w:val="24"/>
          <w:szCs w:val="24"/>
        </w:rPr>
        <w:t>R</w:t>
      </w:r>
      <w:r w:rsidR="00C01B1B" w:rsidRPr="00D14334">
        <w:rPr>
          <w:sz w:val="24"/>
          <w:szCs w:val="24"/>
        </w:rPr>
        <w:t xml:space="preserve">ačun na osnovi kojega je iskazana obveza dužnika podmiren </w:t>
      </w:r>
      <w:r w:rsidRPr="00D14334">
        <w:rPr>
          <w:sz w:val="24"/>
          <w:szCs w:val="24"/>
        </w:rPr>
        <w:t xml:space="preserve">je </w:t>
      </w:r>
      <w:r w:rsidR="00C01B1B" w:rsidRPr="00D14334">
        <w:rPr>
          <w:sz w:val="24"/>
          <w:szCs w:val="24"/>
        </w:rPr>
        <w:t xml:space="preserve">u cijelosti. </w:t>
      </w:r>
    </w:p>
    <w:p w:rsidRDefault="00C01B1B" w:rsidP="00C01B1B" w:rsidR="00C01B1B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>4.</w:t>
      </w:r>
      <w:r w:rsidRPr="001B4309">
        <w:rPr>
          <w:b/>
          <w:sz w:val="24"/>
          <w:szCs w:val="24"/>
        </w:rPr>
        <w:tab/>
        <w:t>Vjerovnik GRADSKI CENTAR D.O.O. OIB: 02668142666., Jankomir 33., 10 000 Zagreb, u iznosu od 142.746,00 kn.</w:t>
      </w:r>
      <w:r>
        <w:rPr>
          <w:b/>
          <w:sz w:val="24"/>
          <w:szCs w:val="24"/>
        </w:rPr>
        <w:t xml:space="preserve">, </w:t>
      </w:r>
    </w:p>
    <w:p w:rsidRDefault="00C01B1B" w:rsidP="00C01B1B" w:rsidR="00C01B1B">
      <w:pPr>
        <w:ind w:firstLine="12" w:left="708"/>
        <w:jc w:val="both"/>
        <w:rPr>
          <w:sz w:val="24"/>
          <w:szCs w:val="24"/>
        </w:rPr>
      </w:pPr>
      <w:r w:rsidRPr="00C01B1B">
        <w:rPr>
          <w:bCs/>
          <w:sz w:val="24"/>
          <w:szCs w:val="24"/>
        </w:rPr>
        <w:t>Iskazana obveza dužnika je dijelom podmirena aktiviranom bankarskom garancijom</w:t>
      </w:r>
      <w:r>
        <w:rPr>
          <w:bCs/>
          <w:sz w:val="24"/>
          <w:szCs w:val="24"/>
        </w:rPr>
        <w:t>,</w:t>
      </w:r>
      <w:r w:rsidRPr="00C01B1B">
        <w:rPr>
          <w:bCs/>
          <w:sz w:val="24"/>
          <w:szCs w:val="24"/>
        </w:rPr>
        <w:t xml:space="preserve"> a dijelom otpisana odobrenjima vjerovnika te je na taj način prestala u cijelosti.</w:t>
      </w:r>
    </w:p>
    <w:p w:rsidRDefault="00C01B1B" w:rsidP="00C01B1B" w:rsidR="00C01B1B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>5.</w:t>
      </w:r>
      <w:r w:rsidRPr="001B4309">
        <w:rPr>
          <w:b/>
          <w:sz w:val="24"/>
          <w:szCs w:val="24"/>
        </w:rPr>
        <w:tab/>
        <w:t>Vjerovnik H1 OIB: 88551335012., Put Trščenice 10., 21 000 Split, u iznosu od 188,57 kn.</w:t>
      </w:r>
    </w:p>
    <w:p w:rsidRDefault="00C01B1B" w:rsidP="00C01B1B" w:rsidR="00C01B1B">
      <w:pPr>
        <w:ind w:firstLine="12" w:left="708"/>
        <w:jc w:val="both"/>
        <w:rPr>
          <w:sz w:val="24"/>
          <w:szCs w:val="24"/>
        </w:rPr>
      </w:pPr>
      <w:r w:rsidRPr="00C01B1B">
        <w:rPr>
          <w:bCs/>
          <w:sz w:val="24"/>
          <w:szCs w:val="24"/>
        </w:rPr>
        <w:t>Tražbina se osporava jer je račun na osnovi kojega je iskazana obveza dužnika podmiren u cijelosti.</w:t>
      </w:r>
    </w:p>
    <w:p w:rsidRDefault="00C01B1B" w:rsidP="00C01B1B" w:rsidR="00C01B1B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 xml:space="preserve">6. </w:t>
      </w:r>
      <w:r w:rsidRPr="001B4309">
        <w:rPr>
          <w:b/>
          <w:sz w:val="24"/>
          <w:szCs w:val="24"/>
        </w:rPr>
        <w:tab/>
        <w:t>Vjerovnik HEP TOPLINARSTVO OIB: 15907062900., Miševečka 15/a., 10 000 Zagreb.u iznosu od 332,45 kn.</w:t>
      </w:r>
    </w:p>
    <w:p w:rsidRDefault="00C01B1B" w:rsidP="00C01B1B" w:rsidR="00C01B1B">
      <w:pPr>
        <w:ind w:firstLine="12" w:left="708"/>
        <w:jc w:val="both"/>
        <w:rPr>
          <w:sz w:val="24"/>
          <w:szCs w:val="24"/>
        </w:rPr>
      </w:pPr>
      <w:r w:rsidRPr="00C01B1B">
        <w:rPr>
          <w:bCs/>
          <w:sz w:val="24"/>
          <w:szCs w:val="24"/>
        </w:rPr>
        <w:t>Tražbina se osporava jer je račun na osnovi kojega je iskazana obveza dužnika podmiren u cijelosti.</w:t>
      </w:r>
    </w:p>
    <w:p w:rsidRDefault="00C01B1B" w:rsidP="00C01B1B" w:rsidR="00C01B1B" w:rsidRPr="001B4309">
      <w:pPr>
        <w:numPr>
          <w:ilvl w:val="12"/>
          <w:numId w:val="0"/>
        </w:numPr>
        <w:ind w:hanging="345" w:left="705"/>
        <w:jc w:val="both"/>
        <w:rPr>
          <w:b/>
          <w:sz w:val="24"/>
          <w:szCs w:val="24"/>
        </w:rPr>
      </w:pPr>
      <w:r w:rsidRPr="001B4309">
        <w:rPr>
          <w:b/>
          <w:sz w:val="24"/>
          <w:szCs w:val="24"/>
        </w:rPr>
        <w:t>7.</w:t>
      </w:r>
      <w:r w:rsidRPr="001B4309">
        <w:rPr>
          <w:b/>
          <w:sz w:val="24"/>
          <w:szCs w:val="24"/>
        </w:rPr>
        <w:tab/>
        <w:t xml:space="preserve">Vjerovnik MANTA D.O.O. OIB: 44426143196., Jankomir 33., 10 000 Zagreb u iznosu od 228.382,13 kn. </w:t>
      </w:r>
    </w:p>
    <w:p w:rsidRDefault="00C01B1B" w:rsidP="00C01B1B" w:rsidR="00C01B1B">
      <w:pPr>
        <w:ind w:firstLine="12" w:left="708"/>
        <w:jc w:val="both"/>
        <w:rPr>
          <w:sz w:val="24"/>
          <w:szCs w:val="24"/>
        </w:rPr>
      </w:pPr>
      <w:r w:rsidRPr="00C01B1B">
        <w:rPr>
          <w:bCs/>
          <w:sz w:val="24"/>
          <w:szCs w:val="24"/>
        </w:rPr>
        <w:t>Iskazana obveza dužnika je dijelom podmirena aktiviranom bankarskom garancijom a dijelom otpisana odobrenjima vjerovnika te je na taj način prestala u cijelosti.</w:t>
      </w:r>
    </w:p>
    <w:p w:rsidRDefault="00C01B1B" w:rsidP="00C01B1B" w:rsidR="00C01B1B">
      <w:pPr>
        <w:numPr>
          <w:ilvl w:val="12"/>
          <w:numId w:val="0"/>
        </w:numPr>
        <w:ind w:hanging="345" w:left="705"/>
        <w:jc w:val="both"/>
        <w:rPr>
          <w:rFonts w:cs="Arial" w:hAnsi="Arial" w:ascii="Arial"/>
          <w:bCs/>
          <w:sz w:val="18"/>
          <w:szCs w:val="18"/>
        </w:rPr>
      </w:pPr>
      <w:r w:rsidRPr="001B4309">
        <w:rPr>
          <w:b/>
          <w:sz w:val="24"/>
          <w:szCs w:val="24"/>
        </w:rPr>
        <w:t>8.</w:t>
      </w:r>
      <w:r w:rsidRPr="001B4309">
        <w:rPr>
          <w:b/>
          <w:sz w:val="24"/>
          <w:szCs w:val="24"/>
        </w:rPr>
        <w:tab/>
        <w:t>Vjerovnik OPTIMA TELEKOM OIB: 21017859228., Bani 75/a., 10 000 Zagreb, u iznosu od 164,05 kn.</w:t>
      </w:r>
      <w:r w:rsidRPr="0049672C">
        <w:rPr>
          <w:rFonts w:cs="Arial" w:hAnsi="Arial" w:ascii="Arial"/>
          <w:bCs/>
          <w:sz w:val="18"/>
          <w:szCs w:val="18"/>
        </w:rPr>
        <w:tab/>
      </w:r>
    </w:p>
    <w:p w:rsidRDefault="00C01B1B" w:rsidP="00C01B1B" w:rsidR="00C01B1B">
      <w:pPr>
        <w:ind w:firstLine="12" w:left="708"/>
        <w:jc w:val="both"/>
        <w:rPr>
          <w:sz w:val="24"/>
          <w:szCs w:val="24"/>
        </w:rPr>
      </w:pPr>
      <w:r w:rsidRPr="00C01B1B">
        <w:rPr>
          <w:bCs/>
          <w:sz w:val="24"/>
          <w:szCs w:val="24"/>
        </w:rPr>
        <w:t>Tražbina se osporava jer je račun na osnovi kojega je iskazana obveza dužnika podmiren</w:t>
      </w:r>
      <w:r w:rsidR="00D14334">
        <w:rPr>
          <w:bCs/>
          <w:sz w:val="24"/>
          <w:szCs w:val="24"/>
        </w:rPr>
        <w:t>a</w:t>
      </w:r>
      <w:r w:rsidRPr="00C01B1B">
        <w:rPr>
          <w:bCs/>
          <w:sz w:val="24"/>
          <w:szCs w:val="24"/>
        </w:rPr>
        <w:t xml:space="preserve"> u cijelosti.</w:t>
      </w:r>
    </w:p>
    <w:p w:rsidRDefault="00E123E5" w:rsidP="00D14334" w:rsidR="00E123E5">
      <w:pPr>
        <w:numPr>
          <w:ilvl w:val="12"/>
          <w:numId w:val="0"/>
        </w:numPr>
        <w:jc w:val="both"/>
        <w:rPr>
          <w:sz w:val="24"/>
          <w:szCs w:val="24"/>
        </w:rPr>
      </w:pPr>
      <w:r w:rsidRPr="00D32E12">
        <w:rPr>
          <w:sz w:val="24"/>
          <w:szCs w:val="24"/>
        </w:rPr>
        <w:t>Slijedom navedenog, vjerovnici čije su tražbine osporene upućeni su u parnicu, radi utvr</w:t>
      </w:r>
      <w:r w:rsidR="00D14334">
        <w:rPr>
          <w:sz w:val="24"/>
          <w:szCs w:val="24"/>
        </w:rPr>
        <w:t xml:space="preserve">đivanja </w:t>
      </w:r>
      <w:r w:rsidRPr="00D32E12">
        <w:rPr>
          <w:sz w:val="24"/>
          <w:szCs w:val="24"/>
        </w:rPr>
        <w:t>osporene tražbine</w:t>
      </w:r>
      <w:r w:rsidR="00D14334">
        <w:rPr>
          <w:sz w:val="24"/>
          <w:szCs w:val="24"/>
        </w:rPr>
        <w:t xml:space="preserve"> sukladno</w:t>
      </w:r>
      <w:r w:rsidRPr="00D32E12">
        <w:rPr>
          <w:sz w:val="24"/>
          <w:szCs w:val="24"/>
        </w:rPr>
        <w:t xml:space="preserve"> odredbi čl. </w:t>
      </w:r>
      <w:r w:rsidR="00D14334">
        <w:rPr>
          <w:sz w:val="24"/>
          <w:szCs w:val="24"/>
        </w:rPr>
        <w:t>48</w:t>
      </w:r>
      <w:r w:rsidRPr="00D32E12">
        <w:rPr>
          <w:sz w:val="24"/>
          <w:szCs w:val="24"/>
        </w:rPr>
        <w:t>.  SZ-a.</w:t>
      </w:r>
    </w:p>
    <w:p w:rsidRDefault="00E123E5" w:rsidP="00E123E5" w:rsidR="00E123E5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Slijedom svega naprijed navedenoga, </w:t>
      </w:r>
      <w:r w:rsidRPr="00D32E12">
        <w:rPr>
          <w:sz w:val="24"/>
          <w:szCs w:val="24"/>
        </w:rPr>
        <w:t>odluč</w:t>
      </w:r>
      <w:r>
        <w:rPr>
          <w:sz w:val="24"/>
          <w:szCs w:val="24"/>
        </w:rPr>
        <w:t xml:space="preserve">eno je </w:t>
      </w:r>
      <w:r w:rsidRPr="00D32E12">
        <w:rPr>
          <w:sz w:val="24"/>
          <w:szCs w:val="24"/>
        </w:rPr>
        <w:t>kao u izreci ovog rješenja.</w:t>
      </w:r>
    </w:p>
    <w:p w:rsidRDefault="00FD02C4" w:rsidP="00E123E5" w:rsidR="00FD02C4">
      <w:pPr>
        <w:jc w:val="center"/>
        <w:rPr>
          <w:sz w:val="24"/>
          <w:szCs w:val="24"/>
        </w:rPr>
      </w:pPr>
    </w:p>
    <w:p w:rsidRDefault="00E123E5" w:rsidP="00E123E5" w:rsidR="00E123E5" w:rsidRPr="00D32E12">
      <w:pPr>
        <w:jc w:val="center"/>
        <w:rPr>
          <w:sz w:val="24"/>
          <w:szCs w:val="24"/>
        </w:rPr>
      </w:pPr>
      <w:r w:rsidRPr="00D32E12">
        <w:rPr>
          <w:sz w:val="24"/>
          <w:szCs w:val="24"/>
        </w:rPr>
        <w:t>U Z</w:t>
      </w:r>
      <w:r w:rsidR="00D14334">
        <w:rPr>
          <w:sz w:val="24"/>
          <w:szCs w:val="24"/>
        </w:rPr>
        <w:t>agrebu 23</w:t>
      </w:r>
      <w:r w:rsidRPr="00D32E12">
        <w:rPr>
          <w:sz w:val="24"/>
          <w:szCs w:val="24"/>
        </w:rPr>
        <w:t xml:space="preserve">. </w:t>
      </w:r>
      <w:r w:rsidR="00D14334">
        <w:rPr>
          <w:sz w:val="24"/>
          <w:szCs w:val="24"/>
        </w:rPr>
        <w:t>prosinca</w:t>
      </w:r>
      <w:r w:rsidRPr="00D32E12">
        <w:rPr>
          <w:sz w:val="24"/>
          <w:szCs w:val="24"/>
        </w:rPr>
        <w:t xml:space="preserve"> 201</w:t>
      </w:r>
      <w:r w:rsidR="00D14334">
        <w:rPr>
          <w:sz w:val="24"/>
          <w:szCs w:val="24"/>
        </w:rPr>
        <w:t>5</w:t>
      </w:r>
      <w:r w:rsidRPr="00D32E12">
        <w:rPr>
          <w:sz w:val="24"/>
          <w:szCs w:val="24"/>
        </w:rPr>
        <w:t xml:space="preserve">. </w:t>
      </w:r>
    </w:p>
    <w:p w:rsidRDefault="00E123E5" w:rsidP="00E123E5" w:rsidR="00E123E5" w:rsidRPr="00D32E12">
      <w:pPr>
        <w:jc w:val="center"/>
        <w:rPr>
          <w:sz w:val="24"/>
          <w:szCs w:val="24"/>
        </w:rPr>
      </w:pPr>
    </w:p>
    <w:p w:rsidRDefault="00E123E5" w:rsidP="00E123E5" w:rsidR="00E123E5" w:rsidRPr="00D32E12">
      <w:pPr>
        <w:ind w:firstLine="720" w:left="5040"/>
        <w:jc w:val="both"/>
        <w:rPr>
          <w:sz w:val="24"/>
          <w:szCs w:val="24"/>
        </w:rPr>
      </w:pPr>
      <w:r w:rsidRPr="00D32E12">
        <w:rPr>
          <w:sz w:val="24"/>
          <w:szCs w:val="24"/>
        </w:rPr>
        <w:t xml:space="preserve">          SUDAC:  </w:t>
      </w:r>
    </w:p>
    <w:p w:rsidRDefault="00E123E5" w:rsidP="00D14334" w:rsidR="00D14334" w:rsidRPr="00D32E12">
      <w:pPr>
        <w:jc w:val="both"/>
        <w:rPr>
          <w:sz w:val="24"/>
          <w:szCs w:val="24"/>
        </w:rPr>
      </w:pPr>
      <w:r w:rsidRPr="00D32E12">
        <w:rPr>
          <w:sz w:val="24"/>
          <w:szCs w:val="24"/>
        </w:rPr>
        <w:t xml:space="preserve">               </w:t>
      </w:r>
      <w:r w:rsidRPr="00D32E12">
        <w:rPr>
          <w:sz w:val="24"/>
          <w:szCs w:val="24"/>
        </w:rPr>
        <w:tab/>
      </w:r>
      <w:r w:rsidRPr="00D32E12">
        <w:rPr>
          <w:sz w:val="24"/>
          <w:szCs w:val="24"/>
        </w:rPr>
        <w:tab/>
      </w:r>
      <w:r w:rsidRPr="00D32E12">
        <w:rPr>
          <w:sz w:val="24"/>
          <w:szCs w:val="24"/>
        </w:rPr>
        <w:tab/>
      </w:r>
      <w:r w:rsidRPr="00D32E12">
        <w:rPr>
          <w:sz w:val="24"/>
          <w:szCs w:val="24"/>
        </w:rPr>
        <w:tab/>
      </w:r>
      <w:r w:rsidRPr="00D32E12">
        <w:rPr>
          <w:sz w:val="24"/>
          <w:szCs w:val="24"/>
        </w:rPr>
        <w:tab/>
      </w:r>
      <w:r w:rsidRPr="00D32E12">
        <w:rPr>
          <w:sz w:val="24"/>
          <w:szCs w:val="24"/>
        </w:rPr>
        <w:tab/>
      </w:r>
      <w:r w:rsidRPr="00D32E12">
        <w:rPr>
          <w:sz w:val="24"/>
          <w:szCs w:val="24"/>
        </w:rPr>
        <w:tab/>
        <w:t xml:space="preserve">     Nikola Ribarić</w:t>
      </w:r>
    </w:p>
    <w:p w:rsidRDefault="00E123E5" w:rsidP="00E123E5" w:rsidR="00E123E5" w:rsidRPr="00D14334">
      <w:pPr>
        <w:ind w:left="5040"/>
        <w:jc w:val="both"/>
        <w:rPr>
          <w:sz w:val="24"/>
          <w:szCs w:val="24"/>
        </w:rPr>
      </w:pPr>
      <w:r w:rsidRPr="00D14334">
        <w:rPr>
          <w:sz w:val="24"/>
          <w:szCs w:val="24"/>
        </w:rPr>
        <w:tab/>
      </w:r>
    </w:p>
    <w:p w:rsidRDefault="00E123E5" w:rsidP="00E123E5" w:rsidR="00E123E5" w:rsidRPr="00D14334">
      <w:pPr>
        <w:jc w:val="both"/>
        <w:rPr>
          <w:sz w:val="24"/>
          <w:szCs w:val="24"/>
        </w:rPr>
      </w:pPr>
      <w:r w:rsidRPr="00D14334">
        <w:rPr>
          <w:sz w:val="24"/>
          <w:szCs w:val="24"/>
        </w:rPr>
        <w:t>UPUTA  O PRAVNOM LIJEKU:</w:t>
      </w:r>
    </w:p>
    <w:p w:rsidRDefault="00E123E5" w:rsidP="00E123E5" w:rsidR="00E123E5" w:rsidRPr="00D14334">
      <w:pPr>
        <w:jc w:val="both"/>
        <w:rPr>
          <w:sz w:val="24"/>
          <w:szCs w:val="24"/>
        </w:rPr>
      </w:pPr>
      <w:r w:rsidRPr="00D14334">
        <w:rPr>
          <w:sz w:val="24"/>
          <w:szCs w:val="24"/>
        </w:rPr>
        <w:t xml:space="preserve">Protiv ovog rješenja pravo na žalbu ima </w:t>
      </w:r>
      <w:r w:rsidR="00D14334">
        <w:rPr>
          <w:sz w:val="24"/>
          <w:szCs w:val="24"/>
        </w:rPr>
        <w:t>dužnik</w:t>
      </w:r>
      <w:r w:rsidRPr="00D14334">
        <w:rPr>
          <w:sz w:val="24"/>
          <w:szCs w:val="24"/>
        </w:rPr>
        <w:t xml:space="preserve"> i svaki vjerovnik u dijelu koji se tiče njegove prijavljene tražbine</w:t>
      </w:r>
      <w:r w:rsidR="00D14334">
        <w:rPr>
          <w:sz w:val="24"/>
          <w:szCs w:val="24"/>
        </w:rPr>
        <w:t xml:space="preserve"> i tražbine koju je osporio (</w:t>
      </w:r>
      <w:r w:rsidRPr="00D14334">
        <w:rPr>
          <w:sz w:val="24"/>
          <w:szCs w:val="24"/>
        </w:rPr>
        <w:t xml:space="preserve">čl. </w:t>
      </w:r>
      <w:r w:rsidR="00D14334">
        <w:rPr>
          <w:sz w:val="24"/>
          <w:szCs w:val="24"/>
        </w:rPr>
        <w:t>51 SZ-</w:t>
      </w:r>
      <w:r w:rsidRPr="00D14334">
        <w:rPr>
          <w:sz w:val="24"/>
          <w:szCs w:val="24"/>
        </w:rPr>
        <w:t xml:space="preserve">a). Rok za žalbu iznosi 8 dana računajući od dana dostave </w:t>
      </w:r>
      <w:r w:rsidR="00D14334">
        <w:rPr>
          <w:sz w:val="24"/>
          <w:szCs w:val="24"/>
        </w:rPr>
        <w:t>rješenja</w:t>
      </w:r>
      <w:r w:rsidRPr="00D14334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FD02C4" w:rsidP="00E123E5" w:rsidR="00FD02C4">
      <w:pPr>
        <w:jc w:val="both"/>
        <w:rPr>
          <w:sz w:val="24"/>
          <w:szCs w:val="24"/>
        </w:rPr>
      </w:pPr>
    </w:p>
    <w:p w:rsidRDefault="00E123E5" w:rsidP="00E123E5" w:rsidR="00E123E5" w:rsidRPr="00D14334">
      <w:pPr>
        <w:jc w:val="both"/>
        <w:rPr>
          <w:sz w:val="24"/>
          <w:szCs w:val="24"/>
        </w:rPr>
      </w:pPr>
      <w:r w:rsidRPr="00D14334">
        <w:rPr>
          <w:sz w:val="24"/>
          <w:szCs w:val="24"/>
        </w:rPr>
        <w:t>DNA:</w:t>
      </w:r>
    </w:p>
    <w:p w:rsidRDefault="00D14334" w:rsidP="00D14334" w:rsidR="00E123E5" w:rsidRPr="00D14334">
      <w:pPr>
        <w:pStyle w:val="Odlomakpopisa"/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14334">
        <w:rPr>
          <w:sz w:val="24"/>
          <w:szCs w:val="24"/>
        </w:rPr>
        <w:t>E oglasna ploča suda 8</w:t>
      </w:r>
      <w:r w:rsidR="00E123E5" w:rsidRPr="00D14334">
        <w:rPr>
          <w:sz w:val="24"/>
          <w:szCs w:val="24"/>
        </w:rPr>
        <w:t xml:space="preserve"> dana</w:t>
      </w:r>
    </w:p>
    <w:p w:rsidRDefault="00E123E5" w:rsidP="00E123E5" w:rsidR="00E123E5" w:rsidRPr="00D14334">
      <w:pPr>
        <w:rPr>
          <w:sz w:val="24"/>
          <w:szCs w:val="24"/>
        </w:rPr>
      </w:pPr>
    </w:p>
    <w:p w:rsidRDefault="00E123E5" w:rsidP="00E123E5" w:rsidR="00E123E5" w:rsidRPr="00D32E12">
      <w:pPr>
        <w:jc w:val="center"/>
        <w:rPr>
          <w:sz w:val="24"/>
          <w:szCs w:val="24"/>
        </w:rPr>
      </w:pPr>
    </w:p>
    <w:p w:rsidRDefault="00E123E5" w:rsidP="00E123E5" w:rsidR="00E123E5" w:rsidRPr="00D32E12">
      <w:pPr>
        <w:rPr>
          <w:sz w:val="24"/>
          <w:szCs w:val="24"/>
        </w:rPr>
      </w:pPr>
    </w:p>
    <w:p w:rsidRDefault="00E123E5" w:rsidP="00E123E5" w:rsidR="00E123E5" w:rsidRPr="00D32E12">
      <w:pPr>
        <w:jc w:val="center"/>
        <w:rPr>
          <w:sz w:val="24"/>
          <w:szCs w:val="24"/>
        </w:rPr>
      </w:pPr>
    </w:p>
    <w:p w:rsidRDefault="00E123E5" w:rsidP="00E123E5" w:rsidR="00E123E5" w:rsidRPr="00D32E12">
      <w:pPr>
        <w:rPr>
          <w:sz w:val="24"/>
          <w:szCs w:val="24"/>
        </w:rPr>
      </w:pPr>
    </w:p>
    <w:p w:rsidRDefault="00E123E5" w:rsidP="00E123E5" w:rsidR="00E123E5" w:rsidRPr="00D32E12">
      <w:pPr>
        <w:rPr>
          <w:sz w:val="24"/>
          <w:szCs w:val="24"/>
        </w:rPr>
      </w:pPr>
    </w:p>
    <w:p w:rsidRDefault="00E123E5" w:rsidP="00E123E5" w:rsidR="00E123E5" w:rsidRPr="00D32E12">
      <w:pPr>
        <w:rPr>
          <w:sz w:val="24"/>
          <w:szCs w:val="24"/>
        </w:rPr>
      </w:pPr>
    </w:p>
    <w:p w:rsidRDefault="00E123E5" w:rsidP="00E123E5" w:rsidR="00E123E5" w:rsidRPr="00D32E12">
      <w:pPr>
        <w:rPr>
          <w:sz w:val="24"/>
          <w:szCs w:val="24"/>
        </w:rPr>
      </w:pPr>
    </w:p>
    <w:p w:rsidRDefault="00BD602E" w:rsidR="00BD602E"/>
    <w:sectPr w:rsidSect="00C032B4" w:rsidR="00BD602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334" w:rsidP="00D14334" w:rsidR="00D14334">
      <w:r>
        <w:separator/>
      </w:r>
    </w:p>
  </w:endnote>
  <w:endnote w:id="0" w:type="continuationSeparator">
    <w:p w:rsidRDefault="00D14334" w:rsidP="00D14334" w:rsidR="00D1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334" w:rsidP="00D14334" w:rsidR="00D14334">
      <w:r>
        <w:separator/>
      </w:r>
    </w:p>
  </w:footnote>
  <w:footnote w:id="0" w:type="continuationSeparator">
    <w:p w:rsidRDefault="00D14334" w:rsidP="00D14334" w:rsidR="00D1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334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33C9" w:rsidR="009A0C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334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3C9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14334" w:rsidP="00C032B4" w:rsidR="009A0CCD">
    <w:pPr>
      <w:pStyle w:val="Zaglavlje"/>
      <w:jc w:val="right"/>
    </w:pPr>
    <w:r>
      <w:rPr>
        <w:sz w:val="24"/>
      </w:rPr>
      <w:t>72. Stpn-199/2015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94AFF"/>
    <w:multiLevelType w:val="hybridMultilevel"/>
    <w:tmpl w:val="77AEED48"/>
    <w:lvl w:tplc="4BBCEAC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F33DF5"/>
    <w:multiLevelType w:val="hybridMultilevel"/>
    <w:tmpl w:val="75FCE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2F449F6"/>
    <w:multiLevelType w:val="hybridMultilevel"/>
    <w:tmpl w:val="652E2C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921524"/>
    <w:multiLevelType w:val="hybridMultilevel"/>
    <w:tmpl w:val="98C66A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1D3BE7"/>
    <w:multiLevelType w:val="hybridMultilevel"/>
    <w:tmpl w:val="2BA82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EF1BD5"/>
    <w:multiLevelType w:val="hybridMultilevel"/>
    <w:tmpl w:val="2BBC4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3E5"/>
    <w:rsid w:val="00104AE1"/>
    <w:rsid w:val="0015717F"/>
    <w:rsid w:val="001B4309"/>
    <w:rsid w:val="006C33C9"/>
    <w:rsid w:val="008C129C"/>
    <w:rsid w:val="00BD602E"/>
    <w:rsid w:val="00C01B1B"/>
    <w:rsid w:val="00D14334"/>
    <w:rsid w:val="00E123E5"/>
    <w:rsid w:val="00FD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23E5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23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23E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123E5"/>
  </w:style>
  <w:style w:styleId="Tekstbalonia" w:type="paragraph">
    <w:name w:val="Balloon Text"/>
    <w:basedOn w:val="Normal"/>
    <w:link w:val="TekstbaloniaChar"/>
    <w:uiPriority w:val="99"/>
    <w:semiHidden/>
    <w:unhideWhenUsed/>
    <w:rsid w:val="00E12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23E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123E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3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433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3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3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3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3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23E5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23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23E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123E5"/>
  </w:style>
  <w:style w:styleId="Tekstbalonia" w:type="paragraph">
    <w:name w:val="Balloon Text"/>
    <w:basedOn w:val="Normal"/>
    <w:link w:val="TekstbaloniaChar"/>
    <w:uiPriority w:val="99"/>
    <w:semiHidden/>
    <w:unhideWhenUsed/>
    <w:rsid w:val="00E12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23E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123E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3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433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3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3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3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3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 ZAGREB</item>
      <item>Ministarstvo unutarnjih poslova</item>
      <item>Daniel Deković</item>
    </izvorni_sadrzaj>
    <derivirana_varijabla naziv="DomainObject.Predmet.OstaliListFormated_1">
      <item>Ana Malović</item>
      <item>FINA ZAGREB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 ZAGREB</item>
      <item>Ministarstvo unutarnjih poslova</item>
      <item>Daniel Deković</item>
    </izvorni_sadrzaj>
    <derivirana_varijabla naziv="DomainObject.Predmet.OstaliListFormatedOIB_1">
      <item>Ana Malović</item>
      <item>FINA ZAGREB</item>
      <item>Ministarstvo unutarnjih poslova</item>
      <item>Daniel Deković</item>
    </derivirana_varijabla>
  </DomainObject.Predmet.OstaliListFormatedOIB>
  <DomainObject.Predmet.OstaliListFormatedWithAdress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>
  <DomainObject.Predmet.OstaliListFormatedWithAdressOIB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OIB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OIB>
  <DomainObject.Predmet.OstaliListNazivFormated>
    <izvorni_sadrzaj>
      <item>Ana Malović</item>
      <item>FINA ZAGREB</item>
      <item>Ministarstvo unutarnjih poslova</item>
      <item>Daniel Deković</item>
    </izvorni_sadrzaj>
    <derivirana_varijabla naziv="DomainObject.Predmet.OstaliListNazivFormated_1">
      <item>Ana Malović</item>
      <item>FINA ZAGREB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 ZAGREB</item>
      <item>Ministarstvo unutarnjih poslova</item>
      <item>Daniel Deković</item>
    </izvorni_sadrzaj>
    <derivirana_varijabla naziv="DomainObject.Predmet.OstaliListNazivFormatedOIB_1">
      <item>Ana Malović</item>
      <item>FINA ZAGREB</item>
      <item>Ministarstvo unutarnjih poslova</item>
      <item>Daniel Deković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 ZAGREB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 ZAGREB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null</item>
      <item>, OIB null</item>
      <item>, OIB null</item>
    </izvorni_sadrzaj>
    <derivirana_varijabla naziv="DomainObject.Predmet.SudioniciListNazivOIB_1">
      <item>, OIB 33038182027</item>
      <item>, OIB 33038182027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1648</properties:Words>
  <properties:Characters>8837</properties:Characters>
  <properties:Lines>251</properties:Lines>
  <properties:Paragraphs>91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2015-12-23T09:50:00Z</dcterms:created>
  <dc:creator>Nikola Ribarić</dc:creator>
  <cp:lastModifiedBy>Jadranka Zelić</cp:lastModifiedBy>
  <cp:lastPrinted>2015-12-23T09:49:00Z</cp:lastPrinted>
  <dcterms:modified xmlns:xsi="http://www.w3.org/2001/XMLSchema-instance" xsi:type="dcterms:W3CDTF">2015-12-23T09:51:00Z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