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47aa5" w14:paraId="7847aa5" w:rsidRDefault="006202E1" w:rsidP="006202E1" w:rsidR="006202E1">
      <w:pPr>
        <w15:collapsed w:val="false"/>
      </w:pPr>
      <w:bookmarkStart w:name="_GoBack" w:id="0"/>
      <w:bookmarkEnd w:id="0"/>
    </w:p>
    <w:p w:rsidRDefault="007E0E32" w:rsidP="006202E1" w:rsidR="007E0E32">
      <w:r>
        <w:t xml:space="preserve">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202E1" w:rsidP="006202E1" w:rsidR="006202E1">
      <w:r>
        <w:t>REPUBLIKA HRVATSKA</w:t>
      </w:r>
    </w:p>
    <w:p w:rsidRDefault="006202E1" w:rsidP="006202E1" w:rsidR="006202E1">
      <w:r>
        <w:t xml:space="preserve">Trgovački sud u Zagrebu </w:t>
      </w:r>
    </w:p>
    <w:p w:rsidRDefault="006202E1" w:rsidP="006202E1" w:rsidR="006202E1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</w:t>
      </w:r>
    </w:p>
    <w:p w:rsidRDefault="006202E1" w:rsidP="006202E1" w:rsidR="006202E1"/>
    <w:p w:rsidRDefault="006202E1" w:rsidP="006202E1" w:rsidR="006202E1"/>
    <w:p w:rsidRDefault="006202E1" w:rsidP="006202E1" w:rsidR="006202E1">
      <w:r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18.St-1549/2018</w:t>
      </w:r>
    </w:p>
    <w:p w:rsidRDefault="006202E1" w:rsidP="006202E1" w:rsidR="006202E1"/>
    <w:p w:rsidRDefault="006202E1" w:rsidP="006202E1" w:rsidR="006202E1">
      <w:r>
        <w:tab/>
      </w:r>
      <w:r>
        <w:tab/>
      </w:r>
      <w:r>
        <w:tab/>
      </w:r>
      <w:r>
        <w:tab/>
        <w:t>R E P U B L I K A  H R V A T S K A</w:t>
      </w:r>
    </w:p>
    <w:p w:rsidRDefault="006202E1" w:rsidP="006202E1" w:rsidR="006202E1"/>
    <w:p w:rsidRDefault="006202E1" w:rsidP="006202E1" w:rsidR="006202E1"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Z A K L J U Č A K</w:t>
      </w:r>
    </w:p>
    <w:p w:rsidRDefault="006202E1" w:rsidP="006202E1" w:rsidR="006202E1"/>
    <w:p w:rsidRDefault="00DD0115" w:rsidP="006202E1" w:rsidR="00DD0115"/>
    <w:p w:rsidRDefault="006202E1" w:rsidP="00670C84" w:rsidR="006202E1">
      <w:pPr>
        <w:ind w:firstLine="708"/>
        <w:jc w:val="both"/>
      </w:pPr>
      <w:r>
        <w:t xml:space="preserve">Trgovački sud u Zagrebu, sudac Danijela Uzelac, u stečajnom postupku nad dužnikom </w:t>
      </w:r>
      <w:r w:rsidR="003770AD">
        <w:t xml:space="preserve">Stečajna masa iza </w:t>
      </w:r>
      <w:r>
        <w:t>ŠESTI NEPLAN j.d.o.o.</w:t>
      </w:r>
      <w:r w:rsidR="003770AD">
        <w:t xml:space="preserve"> u stečaju</w:t>
      </w:r>
      <w:r>
        <w:t xml:space="preserve">, OIB </w:t>
      </w:r>
      <w:r w:rsidR="003770AD">
        <w:t>18750698517</w:t>
      </w:r>
      <w:r>
        <w:t xml:space="preserve">, </w:t>
      </w:r>
      <w:r w:rsidR="003770AD" w:rsidRPr="003770AD">
        <w:t>Velika Gorica, Šibenska 19</w:t>
      </w:r>
      <w:r>
        <w:t>, 1</w:t>
      </w:r>
      <w:r w:rsidR="000A3FDA">
        <w:t>4</w:t>
      </w:r>
      <w:r>
        <w:t>. lipnja 2019.</w:t>
      </w:r>
    </w:p>
    <w:p w:rsidRDefault="006202E1" w:rsidP="00670C84" w:rsidR="006202E1">
      <w:pPr>
        <w:jc w:val="both"/>
      </w:pPr>
    </w:p>
    <w:p w:rsidRDefault="008A17AB" w:rsidP="00670C84" w:rsidR="006202E1">
      <w:pPr>
        <w:ind w:firstLine="708" w:left="2832"/>
        <w:jc w:val="both"/>
      </w:pPr>
      <w:r>
        <w:t xml:space="preserve">  </w:t>
      </w:r>
      <w:r w:rsidR="00670C84">
        <w:t xml:space="preserve">z a k l j u č i o  </w:t>
      </w:r>
      <w:r w:rsidR="006202E1">
        <w:t xml:space="preserve"> j e</w:t>
      </w:r>
    </w:p>
    <w:p w:rsidRDefault="008A17AB" w:rsidP="00670C84" w:rsidR="008A17AB">
      <w:pPr>
        <w:ind w:firstLine="708" w:left="2832"/>
        <w:jc w:val="both"/>
      </w:pPr>
    </w:p>
    <w:p w:rsidRDefault="006202E1" w:rsidP="00670C84" w:rsidR="006202E1">
      <w:pPr>
        <w:jc w:val="both"/>
      </w:pPr>
      <w:r>
        <w:tab/>
      </w:r>
    </w:p>
    <w:p w:rsidRDefault="006202E1" w:rsidP="00670C84" w:rsidR="006202E1">
      <w:pPr>
        <w:ind w:firstLine="708"/>
        <w:jc w:val="both"/>
      </w:pPr>
      <w:r>
        <w:t xml:space="preserve">Nalaže se </w:t>
      </w:r>
      <w:r w:rsidR="00060A14">
        <w:t>Financijskoj agenciji, Regionalnom centru Osijek,</w:t>
      </w:r>
      <w:r w:rsidR="00543081">
        <w:t xml:space="preserve"> Podružnica Vinkovci, naložiti </w:t>
      </w:r>
      <w:proofErr w:type="spellStart"/>
      <w:r w:rsidR="00543081">
        <w:t>Raiffeisenbank</w:t>
      </w:r>
      <w:proofErr w:type="spellEnd"/>
      <w:r w:rsidR="00543081">
        <w:t xml:space="preserve"> d.d., Poslovnici Sisak, </w:t>
      </w:r>
      <w:r w:rsidR="008B7AED">
        <w:t xml:space="preserve">da izvrši </w:t>
      </w:r>
      <w:r w:rsidR="00543081">
        <w:t>prijenos novčanih sredstava</w:t>
      </w:r>
      <w:r w:rsidR="008B7AED">
        <w:t xml:space="preserve"> u iznosu od 1.001.253,28 kn</w:t>
      </w:r>
      <w:r w:rsidR="00543081">
        <w:t xml:space="preserve"> izuzetih</w:t>
      </w:r>
      <w:r w:rsidR="00496116">
        <w:t xml:space="preserve"> s računa broj IBAN HR6524840081107276295 otvorenog na društvo ŠESTI NEPLAN j.d.o.o. iz Hrvatske Kostajnice, A. Starčevića 89, OIB: 91439053695 i deponiranih na poseban račun, na račun Stečajn</w:t>
      </w:r>
      <w:r w:rsidR="008B7AED">
        <w:t>e</w:t>
      </w:r>
      <w:r w:rsidR="00496116">
        <w:t xml:space="preserve"> mas</w:t>
      </w:r>
      <w:r w:rsidR="008B7AED">
        <w:t>e</w:t>
      </w:r>
      <w:r w:rsidR="00496116">
        <w:t xml:space="preserve"> iza ŠESTI NEPLAN j.d.o.o. u stečaju, </w:t>
      </w:r>
      <w:r w:rsidR="008B7AED">
        <w:t>Velika Gorica, Šibenska 19, OIB:</w:t>
      </w:r>
      <w:r w:rsidR="000A3FDA">
        <w:t xml:space="preserve"> 18750698517, broj</w:t>
      </w:r>
      <w:r w:rsidR="00496116">
        <w:t xml:space="preserve"> IBAN HR8723600001102791610, otvoren kod Zagrebačke banke d.d.</w:t>
      </w:r>
    </w:p>
    <w:p w:rsidRDefault="006202E1" w:rsidP="00670C84" w:rsidR="006202E1">
      <w:pPr>
        <w:jc w:val="both"/>
      </w:pPr>
    </w:p>
    <w:p w:rsidRDefault="008A17AB" w:rsidP="00670C84" w:rsidR="006202E1">
      <w:pPr>
        <w:ind w:firstLine="708" w:left="2124"/>
        <w:jc w:val="both"/>
      </w:pPr>
      <w:r>
        <w:t xml:space="preserve">   </w:t>
      </w:r>
      <w:r w:rsidR="00DD0115">
        <w:t xml:space="preserve">     </w:t>
      </w:r>
      <w:r>
        <w:t xml:space="preserve"> </w:t>
      </w:r>
      <w:r w:rsidR="006202E1">
        <w:t>U Zagrebu 1</w:t>
      </w:r>
      <w:r w:rsidR="000A3FDA">
        <w:t>4</w:t>
      </w:r>
      <w:r w:rsidR="006202E1">
        <w:t xml:space="preserve">. lipnja 2019.  </w:t>
      </w:r>
    </w:p>
    <w:p w:rsidRDefault="00DD0115" w:rsidP="006202E1" w:rsidR="006202E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</w:t>
      </w:r>
    </w:p>
    <w:p w:rsidRDefault="008A17AB" w:rsidP="00060A14" w:rsidR="006202E1">
      <w:pPr>
        <w:ind w:firstLine="708" w:left="5664"/>
      </w:pPr>
      <w:r>
        <w:t xml:space="preserve">    </w:t>
      </w:r>
      <w:r w:rsidR="00DD0115">
        <w:t xml:space="preserve"> </w:t>
      </w:r>
      <w:r>
        <w:t xml:space="preserve"> </w:t>
      </w:r>
      <w:r w:rsidR="006202E1">
        <w:t xml:space="preserve"> Danijela Uzelac, v.r.</w:t>
      </w:r>
    </w:p>
    <w:p w:rsidRDefault="006202E1" w:rsidP="006202E1" w:rsidR="006202E1"/>
    <w:p w:rsidRDefault="006202E1" w:rsidP="006202E1" w:rsidR="006202E1"/>
    <w:p w:rsidRDefault="006202E1" w:rsidP="006202E1" w:rsidR="006202E1">
      <w:r>
        <w:t>Uputa o pravnom lijeku: Protiv ovog zaključka nije dopušten pravni lijek (čl. 19. st. 7. SZ).</w:t>
      </w:r>
    </w:p>
    <w:p w:rsidRDefault="006202E1" w:rsidP="006202E1" w:rsidR="006202E1"/>
    <w:p w:rsidRDefault="006202E1" w:rsidP="006202E1" w:rsidR="006202E1">
      <w:r>
        <w:t xml:space="preserve">           </w:t>
      </w:r>
      <w:r w:rsidR="00060A14">
        <w:tab/>
      </w:r>
      <w:r w:rsidR="00060A14">
        <w:tab/>
      </w:r>
      <w:r w:rsidR="00060A14">
        <w:tab/>
      </w:r>
      <w:r w:rsidR="00060A14">
        <w:tab/>
      </w:r>
      <w:r w:rsidR="00060A14">
        <w:tab/>
      </w:r>
      <w:r w:rsidR="00060A14">
        <w:tab/>
      </w:r>
      <w:r w:rsidR="00060A14">
        <w:tab/>
      </w:r>
      <w:r w:rsidR="00060A14">
        <w:tab/>
      </w:r>
      <w:r w:rsidR="00060A14">
        <w:tab/>
      </w:r>
      <w:r w:rsidR="008A17AB">
        <w:t xml:space="preserve">  </w:t>
      </w:r>
      <w:r w:rsidR="00DD0115">
        <w:t xml:space="preserve">  </w:t>
      </w:r>
      <w:r w:rsidR="008A17AB">
        <w:t xml:space="preserve">  </w:t>
      </w:r>
      <w:r w:rsidR="00DD0115">
        <w:t xml:space="preserve">Za točnost </w:t>
      </w:r>
      <w:proofErr w:type="spellStart"/>
      <w:r w:rsidR="00DD0115">
        <w:t>otpravka</w:t>
      </w:r>
      <w:proofErr w:type="spellEnd"/>
    </w:p>
    <w:p w:rsidRDefault="006202E1" w:rsidP="006202E1" w:rsidR="006202E1">
      <w:r>
        <w:t xml:space="preserve">           </w:t>
      </w:r>
      <w:r w:rsidR="00060A14">
        <w:tab/>
      </w:r>
      <w:r w:rsidR="00060A14">
        <w:tab/>
      </w:r>
      <w:r w:rsidR="00060A14">
        <w:tab/>
      </w:r>
      <w:r w:rsidR="00060A14">
        <w:tab/>
      </w:r>
      <w:r w:rsidR="00060A14">
        <w:tab/>
      </w:r>
      <w:r w:rsidR="00060A14">
        <w:tab/>
      </w:r>
      <w:r w:rsidR="00060A14">
        <w:tab/>
      </w:r>
      <w:r w:rsidR="00060A14">
        <w:tab/>
      </w:r>
      <w:r w:rsidR="00060A14">
        <w:tab/>
      </w:r>
      <w:r w:rsidR="008A17AB">
        <w:t xml:space="preserve">      </w:t>
      </w:r>
      <w:r>
        <w:t xml:space="preserve">   Katarina Franjić</w:t>
      </w:r>
    </w:p>
    <w:p w:rsidRDefault="006202E1" w:rsidP="006202E1" w:rsidR="006202E1"/>
    <w:p w:rsidRDefault="00DB6403" w:rsidR="00DB6403"/>
    <w:sectPr w:rsidR="00DB640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20CD"/>
    <w:rsid w:val="00060A14"/>
    <w:rsid w:val="000A3FDA"/>
    <w:rsid w:val="001367D5"/>
    <w:rsid w:val="002320CD"/>
    <w:rsid w:val="003770AD"/>
    <w:rsid w:val="003C214A"/>
    <w:rsid w:val="00496116"/>
    <w:rsid w:val="00543081"/>
    <w:rsid w:val="006202E1"/>
    <w:rsid w:val="00670C84"/>
    <w:rsid w:val="006A2139"/>
    <w:rsid w:val="007D6438"/>
    <w:rsid w:val="007E0E32"/>
    <w:rsid w:val="008A17AB"/>
    <w:rsid w:val="008B7AED"/>
    <w:rsid w:val="00B031A5"/>
    <w:rsid w:val="00DB6403"/>
    <w:rsid w:val="00DD0115"/>
    <w:rsid w:val="00DD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0E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E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1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0E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E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C21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1549</izvorni_sadrzaj>
    <derivirana_varijabla naziv="DomainObject.Predmet.Broj_1">1549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2018.</izvorni_sadrzaj>
    <derivirana_varijabla naziv="DomainObject.Predmet.DatumOsnivanja_1">19.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2019.</izvorni_sadrzaj>
    <derivirana_varijabla naziv="DomainObject.Predmet.DatumRjesavanja_1">2.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St-1549/2018</izvorni_sadrzaj>
    <derivirana_varijabla naziv="DomainObject.Predmet.OznakaBroj_1">St-1549/2018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Sanda</izvorni_sadrzaj>
    <derivirana_varijabla naziv="DomainObject.Predmet.PredmetRijesio.Ime_1">Sanda</derivirana_varijabla>
  </DomainObject.Predmet.PredmetRijesio.Ime>
  <DomainObject.Predmet.PredmetRijesio.Oib>
    <izvorni_sadrzaj>92787186404</izvorni_sadrzaj>
    <derivirana_varijabla naziv="DomainObject.Predmet.PredmetRijesio.Oib_1">92787186404</derivirana_varijabla>
  </DomainObject.Predmet.PredmetRijesio.Oib>
  <DomainObject.Predmet.PredmetRijesio.Prezime>
    <izvorni_sadrzaj>Jeromela</izvorni_sadrzaj>
    <derivirana_varijabla naziv="DomainObject.Predmet.PredmetRijesio.Prezime_1">Jeromela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ŠESTI NEPLAN jednostavno društvo s ograničenom odgovornošću za ugostiteljstvo zastupanog po punomoćniku Nenad Stipanović</izvorni_sadrzaj>
    <derivirana_varijabla naziv="DomainObject.Predmet.ProtustrankaFormated_1">  ŠESTI NEPLAN jednostavno društvo s ograničenom odgovornošću za ugostiteljstvo zastupanog po punomoćniku Nenad Stipanović</derivirana_varijabla>
  </DomainObject.Predmet.ProtustrankaFormated>
  <DomainObject.Predmet.ProtustrankaFormatedOIB>
    <izvorni_sadrzaj>  ŠESTI NEPLAN jednostavno društvo s ograničenom odgovornošću za ugostiteljstvo, OIB 91439053695 zastupanog po punomoćniku Nenad Stipanović</izvorni_sadrzaj>
    <derivirana_varijabla naziv="DomainObject.Predmet.ProtustrankaFormatedOIB_1">  ŠESTI NEPLAN jednostavno društvo s ograničenom odgovornošću za ugostiteljstvo, OIB 91439053695 zastupanog po punomoćniku Nenad Stipanović</derivirana_varijabla>
  </DomainObject.Predmet.ProtustrankaFormatedOIB>
  <DomainObject.Predmet.ProtustrankaFormatedWithAdress>
    <izvorni_sadrzaj> ŠESTI NEPLAN jednostavno društvo s ograničenom odgovornošću za ugostiteljstvo, Ante Starčevića 89, 44430 Hrvatska Kostajnica zastupanog po punomoćniku Nenad Stipanović</izvorni_sadrzaj>
    <derivirana_varijabla naziv="DomainObject.Predmet.ProtustrankaFormatedWithAdress_1"> ŠESTI NEPLAN jednostavno društvo s ograničenom odgovornošću za ugostiteljstvo, Ante Starčevića 89, 44430 Hrvatska Kostajnica zastupanog po punomoćniku Nenad Stipanović</derivirana_varijabla>
  </DomainObject.Predmet.ProtustrankaFormatedWithAdress>
  <DomainObject.Predmet.ProtustrankaFormatedWithAdressOIB>
    <izvorni_sadrzaj> ŠESTI NEPLAN jednostavno društvo s ograničenom odgovornošću za ugostiteljstvo, OIB 91439053695, Ante Starčevića 89, 44430 Hrvatska Kostajnica zastupanog po punomoćniku Nenad Stipanović</izvorni_sadrzaj>
    <derivirana_varijabla naziv="DomainObject.Predmet.ProtustrankaFormatedWithAdressOIB_1"> ŠESTI NEPLAN jednostavno društvo s ograničenom odgovornošću za ugostiteljstvo, OIB 91439053695, Ante Starčevića 89, 44430 Hrvatska Kostajnica zastupanog po punomoćniku Nenad Stipanović</derivirana_varijabla>
  </DomainObject.Predmet.ProtustrankaFormatedWithAdressOIB>
  <DomainObject.Predmet.ProtustrankaWithAdress>
    <izvorni_sadrzaj>ŠESTI NEPLAN jednostavno društvo s ograničenom odgovornošću za ugostiteljstvo Ante Starčevića 89, 44430 Hrvatska Kostajnica</izvorni_sadrzaj>
    <derivirana_varijabla naziv="DomainObject.Predmet.ProtustrankaWithAdress_1">ŠESTI NEPLAN jednostavno društvo s ograničenom odgovornošću za ugostiteljstvo Ante Starčevića 89, 44430 Hrvatska Kostajnica</derivirana_varijabla>
  </DomainObject.Predmet.ProtustrankaWithAdress>
  <DomainObject.Predmet.ProtustrankaWithAdressOIB>
    <izvorni_sadrzaj>ŠESTI NEPLAN jednostavno društvo s ograničenom odgovornošću za ugostiteljstvo, OIB 91439053695, Ante Starčevića 89, 44430 Hrvatska Kostajnica</izvorni_sadrzaj>
    <derivirana_varijabla naziv="DomainObject.Predmet.ProtustrankaWithAdressOIB_1">ŠESTI NEPLAN jednostavno društvo s ograničenom odgovornošću za ugostiteljstvo, OIB 91439053695, Ante Starčevića 89, 44430 Hrvatska Kostajnica</derivirana_varijabla>
  </DomainObject.Predmet.ProtustrankaWithAdressOIB>
  <DomainObject.Predmet.ProtustrankaNazivFormated>
    <izvorni_sadrzaj>ŠESTI NEPLAN jednostavno društvo s ograničenom odgovornošću za ugostiteljstvo</izvorni_sadrzaj>
    <derivirana_varijabla naziv="DomainObject.Predmet.ProtustrankaNazivFormated_1">ŠESTI NEPLAN jednostavno društvo s ograničenom odgovornošću za ugostiteljstvo</derivirana_varijabla>
  </DomainObject.Predmet.ProtustrankaNazivFormated>
  <DomainObject.Predmet.ProtustrankaNazivFormatedOIB>
    <izvorni_sadrzaj>ŠESTI NEPLAN jednostavno društvo s ograničenom odgovornošću za ugostiteljstvo, OIB 91439053695</izvorni_sadrzaj>
    <derivirana_varijabla naziv="DomainObject.Predmet.ProtustrankaNazivFormatedOIB_1">ŠESTI NEPLAN jednostavno društvo s ograničenom odgovornošću za ugostiteljstvo, OIB 91439053695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ŠESTI NEPLAN jednostavno društvo s ograničenom odgovornošću za ugostiteljstvo zastupanog po punomoćniku Nenad Stipanović</item>
    </izvorni_sadrzaj>
    <derivirana_varijabla naziv="DomainObject.Predmet.ProtuStrankaListFormated_1">
      <item>ŠESTI NEPLAN jednostavno društvo s ograničenom odgovornošću za ugostiteljstvo zastupanog po punomoćniku Nenad Stipanović</item>
    </derivirana_varijabla>
  </DomainObject.Predmet.ProtuStrankaListFormated>
  <DomainObject.Predmet.ProtuStrankaListFormatedOIB>
    <izvorni_sadrzaj>
      <item>ŠESTI NEPLAN jednostavno društvo s ograničenom odgovornošću za ugostiteljstvo, OIB 91439053695 zastupanog po punomoćniku Nenad Stipanović</item>
    </izvorni_sadrzaj>
    <derivirana_varijabla naziv="DomainObject.Predmet.ProtuStrankaListFormatedOIB_1">
      <item>ŠESTI NEPLAN jednostavno društvo s ograničenom odgovornošću za ugostiteljstvo, OIB 91439053695 zastupanog po punomoćniku Nenad Stipanović</item>
    </derivirana_varijabla>
  </DomainObject.Predmet.ProtuStrankaListFormatedOIB>
  <DomainObject.Predmet.ProtuStrankaListFormatedWithAdress>
    <izvorni_sadrzaj>
      <item>ŠESTI NEPLAN jednostavno društvo s ograničenom odgovornošću za ugostiteljstvo, Ante Starčevića 89, 44430 Hrvatska Kostajnica zastupanog po punomoćniku Nenad Stipanović</item>
    </izvorni_sadrzaj>
    <derivirana_varijabla naziv="DomainObject.Predmet.ProtuStrankaListFormatedWithAdress_1">
      <item>ŠESTI NEPLAN jednostavno društvo s ograničenom odgovornošću za ugostiteljstvo, Ante Starčevića 89, 44430 Hrvatska Kostajnica zastupanog po punomoćniku Nenad Stipanović</item>
    </derivirana_varijabla>
  </DomainObject.Predmet.ProtuStrankaListFormatedWithAdress>
  <DomainObject.Predmet.ProtuStrankaListFormatedWithAdressOIB>
    <izvorni_sadrzaj>
      <item>ŠESTI NEPLAN jednostavno društvo s ograničenom odgovornošću za ugostiteljstvo, OIB 91439053695, Ante Starčevića 89, 44430 Hrvatska Kostajnica zastupanog po punomoćniku Nenad Stipanović</item>
    </izvorni_sadrzaj>
    <derivirana_varijabla naziv="DomainObject.Predmet.ProtuStrankaListFormatedWithAdressOIB_1">
      <item>ŠESTI NEPLAN jednostavno društvo s ograničenom odgovornošću za ugostiteljstvo, OIB 91439053695, Ante Starčevića 89, 44430 Hrvatska Kostajnica zastupanog po punomoćniku Nenad Stipanović</item>
    </derivirana_varijabla>
  </DomainObject.Predmet.ProtuStrankaListFormatedWithAdressOIB>
  <DomainObject.Predmet.ProtuStrankaListNazivFormated>
    <izvorni_sadrzaj>
      <item>ŠESTI NEPLAN jednostavno društvo s ograničenom odgovornošću za ugostiteljstvo</item>
    </izvorni_sadrzaj>
    <derivirana_varijabla naziv="DomainObject.Predmet.ProtuStrankaListNazivFormated_1">
      <item>ŠESTI NEPLAN jednostavno društvo s ograničenom odgovornošću za ugostiteljstvo</item>
    </derivirana_varijabla>
  </DomainObject.Predmet.ProtuStrankaListNazivFormated>
  <DomainObject.Predmet.ProtuStrankaListNazivFormatedOIB>
    <izvorni_sadrzaj>
      <item>ŠESTI NEPLAN jednostavno društvo s ograničenom odgovornošću za ugostiteljstvo, OIB 91439053695</item>
    </izvorni_sadrzaj>
    <derivirana_varijabla naziv="DomainObject.Predmet.ProtuStrankaListNazivFormatedOIB_1">
      <item>ŠESTI NEPLAN jednostavno društvo s ograničenom odgovornošću za ugostiteljstvo, OIB 91439053695</item>
    </derivirana_varijabla>
  </DomainObject.Predmet.ProtuStrankaListNazivFormatedOIB>
  <DomainObject.Predmet.OstaliListFormated>
    <izvorni_sadrzaj>
      <item>Nenad Stipanović punomoćnik sudionika u postupku ŠESTI NEPLAN jednostavno društvo s ograničenom odgovornošću za ugostiteljstvo</item>
    </izvorni_sadrzaj>
    <derivirana_varijabla naziv="DomainObject.Predmet.OstaliListFormated_1">
      <item>Nenad Stipanović punomoćnik sudionika u postupku ŠESTI NEPLAN jednostavno društvo s ograničenom odgovornošću za ugostiteljstvo</item>
    </derivirana_varijabla>
  </DomainObject.Predmet.OstaliListFormated>
  <DomainObject.Predmet.OstaliListFormatedOIB>
    <izvorni_sadrzaj>
      <item>Nenad Stipanović, OIB 34263792947 punomoćnik sudionika u postupku ŠESTI NEPLAN jednostavno društvo s ograničenom odgovornošću za ugostiteljstvo</item>
    </izvorni_sadrzaj>
    <derivirana_varijabla naziv="DomainObject.Predmet.OstaliListFormatedOIB_1">
      <item>Nenad Stipanović, OIB 34263792947 punomoćnik sudionika u postupku ŠESTI NEPLAN jednostavno društvo s ograničenom odgovornošću za ugostiteljstvo</item>
    </derivirana_varijabla>
  </DomainObject.Predmet.OstaliListFormatedOIB>
  <DomainObject.Predmet.OstaliListFormatedWithAdress>
    <izvorni_sadrzaj>
      <item>Nenad Stipanović,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_1">
      <item>Nenad Stipanović, Ulica 6.kolovoza 1995. 6, 44430 Hrvatska Kostajnica punomoćnik sudionika u postupku ŠESTI NEPLAN jednostavno društvo s ograničenom odgovornošću za ugostiteljstvo</item>
    </derivirana_varijabla>
  </DomainObject.Predmet.OstaliListFormatedWithAdress>
  <DomainObject.Predmet.OstaliListFormatedWithAdressOIB>
    <izvorni_sadrzaj>
      <item>Nenad Stipanović, OIB 34263792947, Ulica 6.kolovoza 1995. 6, 44430 Hrvatska Kostajnica punomoćnik sudionika u postupku ŠESTI NEPLAN jednostavno društvo s ograničenom odgovornošću za ugostiteljstvo</item>
    </izvorni_sadrzaj>
    <derivirana_varijabla naziv="DomainObject.Predmet.OstaliListFormatedWithAdressOIB_1">
      <item>Nenad Stipanović, OIB 34263792947, Ulica 6.kolovoza 1995. 6, 44430 Hrvatska Kostajnica punomoćnik sudionika u postupku ŠESTI NEPLAN jednostavno društvo s ograničenom odgovornošću za ugostiteljstvo</item>
    </derivirana_varijabla>
  </DomainObject.Predmet.OstaliListFormatedWithAdressOIB>
  <DomainObject.Predmet.OstaliListNazivFormated>
    <izvorni_sadrzaj>
      <item>Nenad Stipanović</item>
    </izvorni_sadrzaj>
    <derivirana_varijabla naziv="DomainObject.Predmet.OstaliListNazivFormated_1">
      <item>Nenad Stipanović</item>
    </derivirana_varijabla>
  </DomainObject.Predmet.OstaliListNazivFormated>
  <DomainObject.Predmet.OstaliListNazivFormatedOIB>
    <izvorni_sadrzaj>
      <item>Nenad Stipanović, OIB 34263792947</item>
    </izvorni_sadrzaj>
    <derivirana_varijabla naziv="DomainObject.Predmet.OstaliListNazivFormatedOIB_1">
      <item>Nenad Stipanović, OIB 34263792947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ŠESTI NEPLAN jednostavno društvo s ograničenom odgovornošću za ugostiteljstvo</izvorni_sadrzaj>
    <derivirana_varijabla naziv="DomainObject.Predmet.ProtustrankaIDrugi_1">ŠESTI NEPLAN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ŠESTI NEPLAN jednostavno društvo s ograničenom odgovornošću za ugostiteljstvo, OIB 91439053695, Ante Starčevića 89, 44430 Hrvatska Kostajnica</izvorni_sadrzaj>
    <derivirana_varijabla naziv="DomainObject.Predmet.ProtustrankaIDrugiAdressOIB_1">ŠESTI NEPLAN jednostavno društvo s ograničenom odgovornošću za ugostiteljstvo, OIB 91439053695, Ante Starčevića 89,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>28. rujna 2018.</izvorni_sadrzaj>
    <derivirana_varijabla naziv="DomainObject.Predmet.OdlukaRjesenje.DatumPravomocnosti_1">28. rujna 2018.</derivirana_varijabla>
  </DomainObject.Predmet.OdlukaRjesenje.DatumPravomocnosti>
  <DomainObject.Predmet.OdlukaRjesenje.Oznaka>
    <izvorni_sadrzaj>St-1549/2018-6</izvorni_sadrzaj>
    <derivirana_varijabla naziv="DomainObject.Predmet.OdlukaRjesenje.Oznaka_1">St-1549/2018-6</derivirana_varijabla>
  </DomainObject.Predmet.OdlukaRjesenje.Oznaka>
  <DomainObject.Predmet.SudioniciListNaziv>
    <izvorni_sadrzaj>
      <item>FINA Regionalni centar Zagreb</item>
      <item>ŠESTI NEPLAN jednostavno društvo s ograničenom odgovornošću za ugostiteljstvo</item>
      <item>Nenad Stipanović</item>
    </izvorni_sadrzaj>
    <derivirana_varijabla naziv="DomainObject.Predmet.SudioniciListNaziv_1">
      <item>FINA Regionalni centar Zagreb</item>
      <item>ŠESTI NEPLAN jednostavno društvo s ograničenom odgovornošću za ugostiteljstvo</item>
      <item>Nenad Stipanović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izvorni_sadrzaj>
    <derivirana_varijabla naziv="DomainObject.Predmet.SudioniciListAdressOIB_1">
      <item>FINA Regionalni centar Zagreb, OIB 85821130368, Trg svibanjskih žrtava 1995. br. 1,10000 Zagreb</item>
      <item>ŠESTI NEPLAN jednostavno društvo s ograničenom odgovornošću za ugostiteljstvo, OIB 91439053695, Ante Starčevića 89,44430 Hrvatska Kostajnica</item>
      <item>Nenad Stipanović, OIB 34263792947, Ulica 6.kolovoza 1995. 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91439053695</item>
      <item>, OIB 34263792947</item>
    </izvorni_sadrzaj>
    <derivirana_varijabla naziv="DomainObject.Predmet.SudioniciListNazivOIB_1">
      <item>, OIB 85821130368</item>
      <item>, OIB 91439053695</item>
      <item>, OIB 34263792947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svibnja 2019.</izvorni_sadrzaj>
    <derivirana_varijabla naziv="DomainObject.PredzadnjaOdlukaIzPredmeta.DatumDonosenjaOdluke_1">3. svibnja 2019.</derivirana_varijabla>
  </DomainObject.PredzadnjaOdlukaIzPredmeta.DatumDonosenjaOdluke>
  <DomainObject.PredzadnjaOdlukaIzPredmeta.Oznaka>
    <izvorni_sadrzaj>St-1549/2018-22</izvorni_sadrzaj>
    <derivirana_varijabla naziv="DomainObject.PredzadnjaOdlukaIzPredmeta.Oznaka_1">St-1549/2018-22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179</properties:Words>
  <properties:Characters>909</properties:Characters>
  <properties:Lines>39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2019-06-13T07:28:00Z</dcterms:created>
  <dc:creator>Danijela Uzelac</dc:creator>
  <dc:description/>
  <cp:keywords/>
  <cp:lastModifiedBy>Katarina Franjić</cp:lastModifiedBy>
  <cp:lastPrinted>2019-06-14T07:18:00Z</cp:lastPrinted>
  <dcterms:modified xmlns:xsi="http://www.w3.org/2001/XMLSchema-instance" xsi:type="dcterms:W3CDTF">2019-06-14T07:19:00Z</dcterms:modified>
  <cp:revision>23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(st-1549-18 6. zaključak nalog FINI da  prebaci sredstva na račun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