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60a6" w14:paraId="7c460a6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Zagreb, Amruševa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827543">
        <w:t>4554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827543">
        <w:t>HRVATSKO EDUKACIJSKA LIBERALNA POMOĆ, Zagreb, Vlaška 78, OIB: 01055837349,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827543">
        <w:rPr>
          <w:lang w:val="hr-HR"/>
        </w:rPr>
        <w:t>4554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>15. siječnja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>15. siječnja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827543">
        <w:t>4554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CE3" w:rsidR="00072CE3">
      <w:r>
        <w:separator/>
      </w:r>
    </w:p>
  </w:endnote>
  <w:endnote w:id="0" w:type="continuationSeparator">
    <w:p w:rsidRDefault="00072CE3" w:rsidR="00072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CE3" w:rsidR="00072CE3">
      <w:r>
        <w:separator/>
      </w:r>
    </w:p>
  </w:footnote>
  <w:footnote w:id="0" w:type="continuationSeparator">
    <w:p w:rsidRDefault="00072CE3" w:rsidR="00072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>74. Povrv-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35527"/>
    <w:rsid w:val="000543B5"/>
    <w:rsid w:val="00054C00"/>
    <w:rsid w:val="00056594"/>
    <w:rsid w:val="000645E1"/>
    <w:rsid w:val="00072CE3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27543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5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5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St-4554/2015</izvorni_sadrzaj>
    <derivirana_varijabla naziv="DomainObject.Predmet.OznakaBroj_1">St-4554/2015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EDUKACIJSKA LIBERALNA POMOĆ zastupanog po punomoćniku VLATKA ŠUBIĆ, Predsjednica</izvorni_sadrzaj>
    <derivirana_varijabla naziv="DomainObject.Predmet.ProtustrankaFormated_1">  HRVATSKO EDUKACIJSKA LIBERALNA POMOĆ zastupanog po punomoćniku VLATKA ŠUBIĆ, Predsjednica</derivirana_varijabla>
  </DomainObject.Predmet.ProtustrankaFormated>
  <DomainObject.Predmet.ProtustrankaFormatedOIB>
    <izvorni_sadrzaj>  HRVATSKO EDUKACIJSKA LIBERALNA POMOĆ, OIB 01055837349 zastupanog po punomoćniku VLATKA ŠUBIĆ, Predsjednica</izvorni_sadrzaj>
    <derivirana_varijabla naziv="DomainObject.Predmet.ProtustrankaFormatedOIB_1">  HRVATSKO EDUKACIJSKA LIBERALNA POMOĆ, OIB 01055837349 zastupanog po punomoćniku VLATKA ŠUBIĆ, Predsjednica</derivirana_varijabla>
  </DomainObject.Predmet.ProtustrankaFormatedOIB>
  <DomainObject.Predmet.ProtustrankaFormatedWithAdress>
    <izvorni_sadrzaj> HRVATSKO EDUKACIJSKA LIBERALNA POMOĆ, Vlaška 78, 10000 Zagreb zastupanog po punomoćniku VLATKA ŠUBIĆ, Predsjednica</izvorni_sadrzaj>
    <derivirana_varijabla naziv="DomainObject.Predmet.ProtustrankaFormatedWithAdress_1"> HRVATSKO EDUKACIJSKA LIBERALNA POMOĆ, Vlaška 78, 10000 Zagreb zastupanog po punomoćniku VLATKA ŠUBIĆ, Predsjednica</derivirana_varijabla>
  </DomainObject.Predmet.ProtustrankaFormatedWithAdress>
  <DomainObject.Predmet.ProtustrankaFormatedWithAdressOIB>
    <izvorni_sadrzaj> HRVATSKO EDUKACIJSKA LIBERALNA POMOĆ, OIB 01055837349, Vlaška 78, 10000 Zagreb zastupanog po punomoćniku VLATKA ŠUBIĆ, Predsjednica</izvorni_sadrzaj>
    <derivirana_varijabla naziv="DomainObject.Predmet.ProtustrankaFormatedWithAdressOIB_1"> HRVATSKO EDUKACIJSKA LIBERALNA POMOĆ, OIB 01055837349, Vlaška 78, 10000 Zagreb zastupanog po punomoćniku VLATKA ŠUBIĆ, Predsjednica</derivirana_varijabla>
  </DomainObject.Predmet.ProtustrankaFormatedWithAdressOIB>
  <DomainObject.Predmet.ProtustrankaWithAdress>
    <izvorni_sadrzaj>HRVATSKO EDUKACIJSKA LIBERALNA POMOĆ Vlaška 78, 10000 Zagreb</izvorni_sadrzaj>
    <derivirana_varijabla naziv="DomainObject.Predmet.ProtustrankaWithAdress_1">HRVATSKO EDUKACIJSKA LIBERALNA POMOĆ Vlaška 78, 10000 Zagreb</derivirana_varijabla>
  </DomainObject.Predmet.ProtustrankaWithAdress>
  <DomainObject.Predmet.ProtustrankaWithAdressOIB>
    <izvorni_sadrzaj>HRVATSKO EDUKACIJSKA LIBERALNA POMOĆ, OIB 01055837349, Vlaška 78, 10000 Zagreb</izvorni_sadrzaj>
    <derivirana_varijabla naziv="DomainObject.Predmet.ProtustrankaWithAdressOIB_1">HRVATSKO EDUKACIJSKA LIBERALNA POMOĆ, OIB 01055837349, Vlaška 78, 10000 Zagreb</derivirana_varijabla>
  </DomainObject.Predmet.ProtustrankaWithAdressOIB>
  <DomainObject.Predmet.ProtustrankaNazivFormated>
    <izvorni_sadrzaj>HRVATSKO EDUKACIJSKA LIBERALNA POMOĆ</izvorni_sadrzaj>
    <derivirana_varijabla naziv="DomainObject.Predmet.ProtustrankaNazivFormated_1">HRVATSKO EDUKACIJSKA LIBERALNA POMOĆ</derivirana_varijabla>
  </DomainObject.Predmet.ProtustrankaNazivFormated>
  <DomainObject.Predmet.ProtustrankaNazivFormatedOIB>
    <izvorni_sadrzaj>HRVATSKO EDUKACIJSKA LIBERALNA POMOĆ, OIB 01055837349</izvorni_sadrzaj>
    <derivirana_varijabla naziv="DomainObject.Predmet.ProtustrankaNazivFormatedOIB_1">HRVATSKO EDUKACIJSKA LIBERALNA POMOĆ, OIB 01055837349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EDUKACIJSKA LIBERALNA POMOĆ zastupanog po punomoćniku VLATKA ŠUBIĆ, Predsjednica</item>
    </izvorni_sadrzaj>
    <derivirana_varijabla naziv="DomainObject.Predmet.ProtuStrankaListFormated_1">
      <item>HRVATSKO EDUKACIJSKA LIBERALNA POMOĆ zastupanog po punomoćniku VLATKA ŠUBIĆ, Predsjednica</item>
    </derivirana_varijabla>
  </DomainObject.Predmet.ProtuStrankaListFormated>
  <DomainObject.Predmet.ProtuStrankaListFormatedOIB>
    <izvorni_sadrzaj>
      <item>HRVATSKO EDUKACIJSKA LIBERALNA POMOĆ, OIB 01055837349 zastupanog po punomoćniku VLATKA ŠUBIĆ, Predsjednica</item>
    </izvorni_sadrzaj>
    <derivirana_varijabla naziv="DomainObject.Predmet.ProtuStrankaListFormatedOIB_1">
      <item>HRVATSKO EDUKACIJSKA LIBERALNA POMOĆ, OIB 01055837349 zastupanog po punomoćniku VLATKA ŠUBIĆ, Predsjednica</item>
    </derivirana_varijabla>
  </DomainObject.Predmet.ProtuStrankaListFormatedOIB>
  <DomainObject.Predmet.ProtuStrankaListFormatedWithAdress>
    <izvorni_sadrzaj>
      <item>HRVATSKO EDUKACIJSKA LIBERALNA POMOĆ, Vlaška 78, 10000 Zagreb zastupanog po punomoćniku VLATKA ŠUBIĆ, Predsjednica</item>
    </izvorni_sadrzaj>
    <derivirana_varijabla naziv="DomainObject.Predmet.ProtuStrankaListFormatedWithAdress_1">
      <item>HRVATSKO EDUKACIJSKA LIBERALNA POMOĆ, Vlaška 78, 10000 Zagreb zastupanog po punomoćniku VLATKA ŠUBIĆ, Predsjednica</item>
    </derivirana_varijabla>
  </DomainObject.Predmet.ProtuStrankaListFormatedWithAdress>
  <DomainObject.Predmet.ProtuStrankaListFormatedWithAdressOIB>
    <izvorni_sadrzaj>
      <item>HRVATSKO EDUKACIJSKA LIBERALNA POMOĆ, OIB 01055837349, Vlaška 78, 10000 Zagreb zastupanog po punomoćniku VLATKA ŠUBIĆ, Predsjednica</item>
    </izvorni_sadrzaj>
    <derivirana_varijabla naziv="DomainObject.Predmet.ProtuStrankaListFormatedWithAdressOIB_1">
      <item>HRVATSKO EDUKACIJSKA LIBERALNA POMOĆ, OIB 01055837349, Vlaška 78, 10000 Zagreb zastupanog po punomoćniku VLATKA ŠUBIĆ, Predsjednica</item>
    </derivirana_varijabla>
  </DomainObject.Predmet.ProtuStrankaListFormatedWithAdressOIB>
  <DomainObject.Predmet.ProtuStrankaListNazivFormated>
    <izvorni_sadrzaj>
      <item>HRVATSKO EDUKACIJSKA LIBERALNA POMOĆ</item>
    </izvorni_sadrzaj>
    <derivirana_varijabla naziv="DomainObject.Predmet.ProtuStrankaListNazivFormated_1">
      <item>HRVATSKO EDUKACIJSKA LIBERALNA POMOĆ</item>
    </derivirana_varijabla>
  </DomainObject.Predmet.ProtuStrankaListNazivFormated>
  <DomainObject.Predmet.ProtuStrankaListNazivFormatedOIB>
    <izvorni_sadrzaj>
      <item>HRVATSKO EDUKACIJSKA LIBERALNA POMOĆ, OIB 01055837349</item>
    </izvorni_sadrzaj>
    <derivirana_varijabla naziv="DomainObject.Predmet.ProtuStrankaListNazivFormatedOIB_1">
      <item>HRVATSKO EDUKACIJSKA LIBERALNA POMOĆ, OIB 01055837349</item>
    </derivirana_varijabla>
  </DomainObject.Predmet.ProtuStrankaListNazivFormatedOIB>
  <DomainObject.Predmet.OstaliListFormated>
    <izvorni_sadrzaj>
      <item>VLATKA ŠUBIĆ, Predsjednica punomoćnik sudionika u postupku HRVATSKO EDUKACIJSKA LIBERALNA POMOĆ</item>
    </izvorni_sadrzaj>
    <derivirana_varijabla naziv="DomainObject.Predmet.OstaliListFormated_1">
      <item>VLATKA ŠUBIĆ, Predsjednica punomoćnik sudionika u postupku HRVATSKO EDUKACIJSKA LIBERALNA POMOĆ</item>
    </derivirana_varijabla>
  </DomainObject.Predmet.OstaliListFormated>
  <DomainObject.Predmet.OstaliListFormatedOIB>
    <izvorni_sadrzaj>
      <item>VLATKA ŠUBIĆ, Predsjednica punomoćnik sudionika u postupku HRVATSKO EDUKACIJSKA LIBERALNA POMOĆ</item>
    </izvorni_sadrzaj>
    <derivirana_varijabla naziv="DomainObject.Predmet.OstaliListFormatedOIB_1">
      <item>VLATKA ŠUBIĆ, Predsjednica punomoćnik sudionika u postupku HRVATSKO EDUKACIJSKA LIBERALNA POMOĆ</item>
    </derivirana_varijabla>
  </DomainObject.Predmet.OstaliListFormatedOIB>
  <DomainObject.Predmet.OstaliListFormatedWithAdress>
    <izvorni_sadrzaj>
      <item>VLATKA ŠUBIĆ, Predsjednica punomoćnik sudionika u postupku HRVATSKO EDUKACIJSKA LIBERALNA POMOĆ</item>
    </izvorni_sadrzaj>
    <derivirana_varijabla naziv="DomainObject.Predmet.OstaliListFormatedWithAdress_1">
      <item>VLATKA ŠUBIĆ, Predsjednica punomoćnik sudionika u postupku HRVATSKO EDUKACIJSKA LIBERALNA POMOĆ</item>
    </derivirana_varijabla>
  </DomainObject.Predmet.OstaliListFormatedWithAdress>
  <DomainObject.Predmet.OstaliListFormatedWithAdressOIB>
    <izvorni_sadrzaj>
      <item>VLATKA ŠUBIĆ, Predsjednica punomoćnik sudionika u postupku HRVATSKO EDUKACIJSKA LIBERALNA POMOĆ</item>
    </izvorni_sadrzaj>
    <derivirana_varijabla naziv="DomainObject.Predmet.OstaliListFormatedWithAdressOIB_1">
      <item>VLATKA ŠUBIĆ, Predsjednica punomoćnik sudionika u postupku HRVATSKO EDUKACIJSKA LIBERALNA POMOĆ</item>
    </derivirana_varijabla>
  </DomainObject.Predmet.OstaliListFormatedWithAdressOIB>
  <DomainObject.Predmet.OstaliListNazivFormated>
    <izvorni_sadrzaj>
      <item>VLATKA ŠUBIĆ, Predsjednica</item>
    </izvorni_sadrzaj>
    <derivirana_varijabla naziv="DomainObject.Predmet.OstaliListNazivFormated_1">
      <item>VLATKA ŠUBIĆ, Predsjednica</item>
    </derivirana_varijabla>
  </DomainObject.Predmet.OstaliListNazivFormated>
  <DomainObject.Predmet.OstaliListNazivFormatedOIB>
    <izvorni_sadrzaj>
      <item>VLATKA ŠUBIĆ, Predsjednica</item>
    </izvorni_sadrzaj>
    <derivirana_varijabla naziv="DomainObject.Predmet.OstaliListNazivFormatedOIB_1">
      <item>VLATKA ŠUBIĆ, Predsjednica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EDUKACIJSKA LIBERALNA POMOĆ</izvorni_sadrzaj>
    <derivirana_varijabla naziv="DomainObject.Predmet.ProtustrankaIDrugi_1">HRVATSKO EDUKACIJSKA LIBERALNA POMOĆ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EDUKACIJSKA LIBERALNA POMOĆ, OIB 01055837349, Vlaška 78, 10000 Zagreb</izvorni_sadrzaj>
    <derivirana_varijabla naziv="DomainObject.Predmet.ProtustrankaIDrugiAdressOIB_1">HRVATSKO EDUKACIJSKA LIBERALNA POMOĆ, OIB 01055837349,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EDUKACIJSKA LIBERALNA POMOĆ</item>
      <item>VLATKA ŠUBIĆ, Predsjednica</item>
    </izvorni_sadrzaj>
    <derivirana_varijabla naziv="DomainObject.Predmet.SudioniciListNaziv_1">
      <item>FINA Regionalni centar Zagreb</item>
      <item>HRVATSKO EDUKACIJSKA LIBERALNA POMOĆ</item>
      <item>VLATKA ŠUBIĆ, Predsjednica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EDUKACIJSKA LIBERALNA POMOĆ, OIB 01055837349, Vlaška 78,10000 Zagreb</item>
      <item>VLATKA ŠUBIĆ, Predsjednica</item>
    </izvorni_sadrzaj>
    <derivirana_varijabla naziv="DomainObject.Predmet.SudioniciListAdressOIB_1">
      <item>FINA Regionalni centar Zagreb, OIB 85821130368, Trg svibanjskih žrtava 1995. 1,10000 Zagreb</item>
      <item>HRVATSKO EDUKACIJSKA LIBERALNA POMOĆ, OIB 01055837349, Vlaška 78,10000 Zagreb</item>
      <item>VLATKA ŠUBIĆ, Predsjednica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01055837349</item>
      <item>, OIB null</item>
    </izvorni_sadrzaj>
    <derivirana_varijabla naziv="DomainObject.Predmet.SudioniciListNazivOIB_1">
      <item>, OIB 85821130368</item>
      <item>, OIB 01055837349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251</properties:Words>
  <properties:Characters>1203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2016-01-18T09:14:00Z</dcterms:created>
  <dc:creator>Darinka</dc:creator>
  <cp:lastModifiedBy>Maja Josipović</cp:lastModifiedBy>
  <cp:lastPrinted>2015-12-15T10:47:00Z</cp:lastPrinted>
  <dcterms:modified xmlns:xsi="http://www.w3.org/2001/XMLSchema-instance" xsi:type="dcterms:W3CDTF">2016-01-18T09:14:00Z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