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8721" w14:paraId="8e28721" w:rsidRDefault="00AE649C" w:rsidP="00E0768D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E0768D" w:rsidP="00E0768D" w:rsidR="00E0768D">
      <w:pPr>
        <w:pStyle w:val="SudNaziv"/>
        <w:rPr>
          <w:b w:val="false"/>
        </w:rPr>
      </w:pPr>
    </w:p>
    <w:p w:rsidRDefault="00E0768D" w:rsidP="00E0768D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E0768D" w:rsidP="00E0768D" w:rsidR="00E0768D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E0768D" w:rsidP="00E0768D" w:rsidR="00E0768D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E0768D" w:rsidP="00E0768D" w:rsidR="00E0768D">
      <w:pPr>
        <w:spacing w:after="0"/>
        <w:jc w:val="right"/>
      </w:pPr>
    </w:p>
    <w:p w:rsidRDefault="00E0768D" w:rsidP="00E0768D" w:rsidR="00E0768D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</w:t>
      </w:r>
      <w:r>
        <w:t xml:space="preserve"> KRZNAR TRADE društvo s ograničenom odgovornošću za usluge, OIB 39046030071</w:t>
      </w:r>
      <w:r>
        <w:t xml:space="preserve">, </w:t>
      </w:r>
      <w:proofErr w:type="spellStart"/>
      <w:r>
        <w:t>Vratišinec</w:t>
      </w:r>
      <w:proofErr w:type="spellEnd"/>
      <w:r>
        <w:t xml:space="preserve">, Dr. Vinka </w:t>
      </w:r>
      <w:proofErr w:type="spellStart"/>
      <w:r>
        <w:t>Žganca</w:t>
      </w:r>
      <w:proofErr w:type="spellEnd"/>
      <w:r>
        <w:t xml:space="preserve"> 31, </w:t>
      </w:r>
      <w:r>
        <w:t>6. studenoga 2015. temeljem čl. 430. Stečajnog zakona („NN“ 71/15, u daljnjem tekstu SZ) objavljuje sljedeći</w:t>
      </w:r>
    </w:p>
    <w:p w:rsidRDefault="00E0768D" w:rsidP="00E0768D" w:rsidR="00E0768D">
      <w:pPr>
        <w:spacing w:after="0"/>
        <w:jc w:val="center"/>
      </w:pPr>
    </w:p>
    <w:p w:rsidRDefault="00E0768D" w:rsidP="00E0768D" w:rsidR="00E0768D">
      <w:pPr>
        <w:spacing w:after="0"/>
        <w:jc w:val="center"/>
      </w:pPr>
      <w:r>
        <w:t>OGLAS</w:t>
      </w:r>
    </w:p>
    <w:p w:rsidRDefault="00E0768D" w:rsidP="00E0768D" w:rsidR="00E0768D">
      <w:pPr>
        <w:spacing w:after="0"/>
      </w:pPr>
    </w:p>
    <w:p w:rsidRDefault="00E0768D" w:rsidP="00E0768D" w:rsidR="00E0768D">
      <w:pPr>
        <w:spacing w:after="0"/>
        <w:jc w:val="both"/>
      </w:pPr>
      <w:r>
        <w:t>1/</w:t>
      </w:r>
      <w:r>
        <w:tab/>
        <w:t xml:space="preserve">Utvrđuje se da ukupni iznos evidentiranog duga dužnika KRZNAR TRADE društvo s ograničenom odgovornošću za usluge, OIB 39046030071, </w:t>
      </w:r>
      <w:proofErr w:type="spellStart"/>
      <w:r>
        <w:t>Vratišinec</w:t>
      </w:r>
      <w:proofErr w:type="spellEnd"/>
      <w:r>
        <w:t xml:space="preserve">, Dr. Vinka </w:t>
      </w:r>
      <w:proofErr w:type="spellStart"/>
      <w:r>
        <w:t>Žganca</w:t>
      </w:r>
      <w:proofErr w:type="spellEnd"/>
      <w:r>
        <w:t xml:space="preserve"> 31</w:t>
      </w:r>
      <w:r>
        <w:t xml:space="preserve">, </w:t>
      </w:r>
      <w:r>
        <w:t xml:space="preserve">iznosi </w:t>
      </w:r>
      <w:r>
        <w:t>30.352,45 kn.</w:t>
      </w:r>
    </w:p>
    <w:p w:rsidRDefault="00E0768D" w:rsidP="00E0768D" w:rsidR="00E0768D">
      <w:pPr>
        <w:spacing w:after="0"/>
        <w:jc w:val="both"/>
      </w:pPr>
    </w:p>
    <w:p w:rsidRDefault="00E0768D" w:rsidP="00E0768D" w:rsidR="00E0768D">
      <w:pPr>
        <w:spacing w:after="0"/>
        <w:jc w:val="both"/>
      </w:pPr>
      <w:r>
        <w:t>2/</w:t>
      </w:r>
      <w:r>
        <w:tab/>
        <w:t xml:space="preserve"> Poziva se direktor dužnika </w:t>
      </w:r>
      <w:r>
        <w:t xml:space="preserve">Goran Krznar iz </w:t>
      </w:r>
      <w:proofErr w:type="spellStart"/>
      <w:r>
        <w:t>Vratišinca</w:t>
      </w:r>
      <w:proofErr w:type="spellEnd"/>
      <w:r>
        <w:t xml:space="preserve">, Dr. Vinka </w:t>
      </w:r>
      <w:proofErr w:type="spellStart"/>
      <w:r>
        <w:t>Žganca</w:t>
      </w:r>
      <w:proofErr w:type="spellEnd"/>
      <w:r>
        <w:t xml:space="preserve"> 31, OIB 85921120376 i Mirjana Krznar iz </w:t>
      </w:r>
      <w:proofErr w:type="spellStart"/>
      <w:r>
        <w:t>Vratišinca</w:t>
      </w:r>
      <w:proofErr w:type="spellEnd"/>
      <w:r>
        <w:t xml:space="preserve">, Dr. Vinka </w:t>
      </w:r>
      <w:proofErr w:type="spellStart"/>
      <w:r>
        <w:t>Žganca</w:t>
      </w:r>
      <w:proofErr w:type="spellEnd"/>
      <w:r>
        <w:t xml:space="preserve"> 31, OIB 38146639503, </w:t>
      </w: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0768D" w:rsidP="00E0768D" w:rsidR="00E0768D">
      <w:pPr>
        <w:spacing w:after="0"/>
        <w:jc w:val="both"/>
      </w:pPr>
    </w:p>
    <w:p w:rsidRDefault="00E0768D" w:rsidP="00E0768D" w:rsidR="00E0768D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0768D" w:rsidP="00E0768D" w:rsidR="00E0768D">
      <w:pPr>
        <w:spacing w:after="0"/>
      </w:pPr>
    </w:p>
    <w:p w:rsidRDefault="00E0768D" w:rsidP="00E0768D" w:rsidR="00E0768D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E0768D" w:rsidP="00E0768D" w:rsidR="00E0768D">
      <w:pPr>
        <w:spacing w:after="0"/>
        <w:jc w:val="both"/>
        <w:rPr>
          <w:color w:val="000000"/>
        </w:rPr>
      </w:pPr>
      <w:r>
        <w:tab/>
      </w:r>
    </w:p>
    <w:p w:rsidRDefault="00E0768D" w:rsidP="00E0768D" w:rsidR="00E0768D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531</w:t>
      </w:r>
      <w:r>
        <w:t xml:space="preserve">15 otvoren kod Hrvatske poštanske banke. </w:t>
      </w:r>
    </w:p>
    <w:p w:rsidRDefault="00E0768D" w:rsidP="00E0768D" w:rsidR="00E0768D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E0768D" w:rsidP="00E0768D" w:rsidR="00E0768D">
      <w:pPr>
        <w:spacing w:after="0"/>
        <w:jc w:val="center"/>
      </w:pPr>
      <w:r>
        <w:t>U Varaždinu, 6. studenoga 2015.</w:t>
      </w:r>
    </w:p>
    <w:p w:rsidRDefault="00E0768D" w:rsidP="00E0768D" w:rsidR="00E0768D">
      <w:pPr>
        <w:spacing w:after="0"/>
        <w:jc w:val="both"/>
      </w:pPr>
    </w:p>
    <w:p w:rsidRDefault="00E0768D" w:rsidP="00E0768D" w:rsidR="00E0768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0768D" w:rsidP="00E0768D" w:rsidR="00E0768D">
      <w:pPr>
        <w:spacing w:after="0"/>
      </w:pPr>
    </w:p>
    <w:p w:rsidRDefault="00E0768D" w:rsidP="00E0768D" w:rsidR="00DA0242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E0768D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68D" w:rsidR="008333A9">
    <w:pPr>
      <w:pStyle w:val="Zaglavlje"/>
    </w:pPr>
    <w:r>
      <w:rPr>
        <w:rStyle w:val="PozadinaSvijetloCrvena"/>
        <w:shd w:fill="auto" w:color="auto" w:val="clear"/>
      </w:rPr>
      <w:t>Poslovni broj: ST-531/15-3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68D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4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St-531/2015-3</izvorni_sadrzaj>
    <derivirana_varijabla naziv="DomainObject.Oznaka_1">St-531/2015-3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St-531/2015</izvorni_sadrzaj>
    <derivirana_varijabla naziv="DomainObject.Predmet.OznakaBroj_1">St-531/2015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KRZNAR TRADE društvo s ograničenom odgovornošću za usluge</izvorni_sadrzaj>
    <derivirana_varijabla naziv="DomainObject.Predmet.ProtustrankaFormated_1">  KRZNAR TRADE društvo s ograničenom odgovornošću za usluge</derivirana_varijabla>
  </DomainObject.Predmet.ProtustrankaFormated>
  <DomainObject.Predmet.ProtustrankaFormatedOIB>
    <izvorni_sadrzaj>  KRZNAR TRADE društvo s ograničenom odgovornošću za usluge, OIB 39046030071</izvorni_sadrzaj>
    <derivirana_varijabla naziv="DomainObject.Predmet.ProtustrankaFormatedOIB_1">  KRZNAR TRADE društvo s ograničenom odgovornošću za usluge, OIB 39046030071</derivirana_varijabla>
  </DomainObject.Predmet.ProtustrankaFormatedOIB>
  <DomainObject.Predmet.ProtustrankaFormatedWithAdress>
    <izvorni_sadrzaj> KRZNAR TRADE društvo s ograničenom odgovornošću za usluge, Dr. Vinka Žganca 31, 40315 Vratišinec</izvorni_sadrzaj>
    <derivirana_varijabla naziv="DomainObject.Predmet.ProtustrankaFormatedWithAdress_1"> KRZNAR TRADE društvo s ograničenom odgovornošću za usluge, Dr. Vinka Žganca 31, 40315 Vratišinec</derivirana_varijabla>
  </DomainObject.Predmet.ProtustrankaFormatedWithAdress>
  <DomainObject.Predmet.ProtustrankaFormatedWithAdressOIB>
    <izvorni_sadrzaj> KRZNAR TRADE društvo s ograničenom odgovornošću za usluge, OIB 39046030071, Dr. Vinka Žganca 31, 40315 Vratišinec</izvorni_sadrzaj>
    <derivirana_varijabla naziv="DomainObject.Predmet.ProtustrankaFormatedWithAdressOIB_1"> KRZNAR TRADE društvo s ograničenom odgovornošću za usluge, OIB 39046030071, Dr. Vinka Žganca 31, 40315 Vratišinec</derivirana_varijabla>
  </DomainObject.Predmet.ProtustrankaFormatedWithAdressOIB>
  <DomainObject.Predmet.ProtustrankaWithAdress>
    <izvorni_sadrzaj>KRZNAR TRADE društvo s ograničenom odgovornošću za usluge Dr. Vinka Žganca 31, 40315 Vratišinec</izvorni_sadrzaj>
    <derivirana_varijabla naziv="DomainObject.Predmet.ProtustrankaWithAdress_1">KRZNAR TRADE društvo s ograničenom odgovornošću za usluge Dr. Vinka Žganca 31, 40315 Vratišinec</derivirana_varijabla>
  </DomainObject.Predmet.ProtustrankaWithAdress>
  <DomainObject.Predmet.ProtustrankaWithAdressOIB>
    <izvorni_sadrzaj>KRZNAR TRADE društvo s ograničenom odgovornošću za usluge, OIB 39046030071, Dr. Vinka Žganca 31, 40315 Vratišinec</izvorni_sadrzaj>
    <derivirana_varijabla naziv="DomainObject.Predmet.ProtustrankaWithAdressOIB_1">KRZNAR TRADE društvo s ograničenom odgovornošću za usluge, OIB 39046030071, Dr. Vinka Žganca 31, 40315 Vratišinec</derivirana_varijabla>
  </DomainObject.Predmet.ProtustrankaWithAdressOIB>
  <DomainObject.Predmet.ProtustrankaNazivFormated>
    <izvorni_sadrzaj>KRZNAR TRADE društvo s ograničenom odgovornošću za usluge</izvorni_sadrzaj>
    <derivirana_varijabla naziv="DomainObject.Predmet.ProtustrankaNazivFormated_1">KRZNAR TRADE društvo s ograničenom odgovornošću za usluge</derivirana_varijabla>
  </DomainObject.Predmet.ProtustrankaNazivFormated>
  <DomainObject.Predmet.ProtustrankaNazivFormatedOIB>
    <izvorni_sadrzaj>KRZNAR TRADE društvo s ograničenom odgovornošću za usluge, OIB 39046030071</izvorni_sadrzaj>
    <derivirana_varijabla naziv="DomainObject.Predmet.ProtustrankaNazivFormatedOIB_1">KRZNAR TRADE društvo s ograničenom odgovornošću za usluge, OIB 39046030071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30352.45</izvorni_sadrzaj>
    <derivirana_varijabla naziv="DomainObject.Predmet.TrenutnaVrijednost_1">30352.45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KRZNAR TRADE društvo s ograničenom odgovornošću za usluge</item>
    </izvorni_sadrzaj>
    <derivirana_varijabla naziv="DomainObject.Predmet.ProtuStrankaListFormated_1">
      <item>KRZNAR TRADE društvo s ograničenom odgovornošću za usluge</item>
    </derivirana_varijabla>
  </DomainObject.Predmet.ProtuStrankaListFormated>
  <DomainObject.Predmet.ProtuStrankaListFormatedOIB>
    <izvorni_sadrzaj>
      <item>KRZNAR TRADE društvo s ograničenom odgovornošću za usluge, OIB 39046030071</item>
    </izvorni_sadrzaj>
    <derivirana_varijabla naziv="DomainObject.Predmet.ProtuStrankaListFormatedOIB_1">
      <item>KRZNAR TRADE društvo s ograničenom odgovornošću za usluge, OIB 39046030071</item>
    </derivirana_varijabla>
  </DomainObject.Predmet.ProtuStrankaListFormatedOIB>
  <DomainObject.Predmet.ProtuStrankaListFormatedWithAdress>
    <izvorni_sadrzaj>
      <item>KRZNAR TRADE društvo s ograničenom odgovornošću za usluge, Dr. Vinka Žganca 31, 40315 Vratišinec</item>
    </izvorni_sadrzaj>
    <derivirana_varijabla naziv="DomainObject.Predmet.ProtuStrankaListFormatedWithAdress_1">
      <item>KRZNAR TRADE društvo s ograničenom odgovornošću za usluge, Dr. Vinka Žganca 31, 40315 Vratišinec</item>
    </derivirana_varijabla>
  </DomainObject.Predmet.ProtuStrankaListFormatedWithAdress>
  <DomainObject.Predmet.ProtuStrankaListFormatedWithAdressOIB>
    <izvorni_sadrzaj>
      <item>KRZNAR TRADE društvo s ograničenom odgovornošću za usluge, OIB 39046030071, Dr. Vinka Žganca 31, 40315 Vratišinec</item>
    </izvorni_sadrzaj>
    <derivirana_varijabla naziv="DomainObject.Predmet.ProtuStrankaListFormatedWithAdressOIB_1">
      <item>KRZNAR TRADE društvo s ograničenom odgovornošću za usluge, OIB 39046030071, Dr. Vinka Žganca 31, 40315 Vratišinec</item>
    </derivirana_varijabla>
  </DomainObject.Predmet.ProtuStrankaListFormatedWithAdressOIB>
  <DomainObject.Predmet.ProtuStrankaListNazivFormated>
    <izvorni_sadrzaj>
      <item>KRZNAR TRADE društvo s ograničenom odgovornošću za usluge</item>
    </izvorni_sadrzaj>
    <derivirana_varijabla naziv="DomainObject.Predmet.ProtuStrankaListNazivFormated_1">
      <item>KRZNAR TRADE društvo s ograničenom odgovornošću za usluge</item>
    </derivirana_varijabla>
  </DomainObject.Predmet.ProtuStrankaListNazivFormated>
  <DomainObject.Predmet.ProtuStrankaListNazivFormatedOIB>
    <izvorni_sadrzaj>
      <item>KRZNAR TRADE društvo s ograničenom odgovornošću za usluge, OIB 39046030071</item>
    </izvorni_sadrzaj>
    <derivirana_varijabla naziv="DomainObject.Predmet.ProtuStrankaListNazivFormatedOIB_1">
      <item>KRZNAR TRADE društvo s ograničenom odgovornošću za usluge, OIB 39046030071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St-531/2015-3</izvorni_sadrzaj>
    <derivirana_varijabla naziv="DomainObject.PoslovniBrojDokumenta_1">St-531/2015-3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KRZNAR TRADE društvo s ograničenom odgovornošću za usluge</izvorni_sadrzaj>
    <derivirana_varijabla naziv="DomainObject.Predmet.ProtustrankaIDrugi_1">KRZNAR TRADE društvo s ograničenom odgovornošću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KRZNAR TRADE društvo s ograničenom odgovornošću za usluge, OIB 39046030071, Dr. Vinka Žganca 31, 40315 Vratišinec</izvorni_sadrzaj>
    <derivirana_varijabla naziv="DomainObject.Predmet.ProtustrankaIDrugiAdressOIB_1">KRZNAR TRADE društvo s ograničenom odgovornošću za usluge, OIB 39046030071, Dr. Vinka Žganca 31,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KRZNAR TRADE društvo s ograničenom odgovornošću za usluge</item>
      <item>e-Oglasna</item>
      <item>Sudski registar</item>
    </izvorni_sadrzaj>
    <derivirana_varijabla naziv="DomainObject.Predmet.SudioniciListNaziv_1">
      <item>Financijska agencija</item>
      <item>KRZNAR TRADE društvo s ograničenom odgovornošću za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KRZNAR TRADE društvo s ograničenom odgovornošću za usluge, OIB 39046030071, Dr. Vinka Žganca 31,40315 Vratišinec</item>
      <item>e-Oglasna</item>
      <item>Sudski registar</item>
    </izvorni_sadrzaj>
    <derivirana_varijabla naziv="DomainObject.Predmet.SudioniciListAdressOIB_1">
      <item>Financijska agencija, OIB 85821130368, A.Cesarca 2,42000 Varaždin</item>
      <item>KRZNAR TRADE društvo s ograničenom odgovornošću za usluge, OIB 39046030071, Dr. Vinka Žganca 31,40315 Vratišinec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7C9AC-5D1D-42EA-8F91-29741E185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2126</properties:Characters>
  <properties:Lines>49</properties:Lines>
  <properties:Paragraphs>14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2015-11-06T07:42:00Z</cp:lastPrinted>
  <dcterms:modified xmlns:xsi="http://www.w3.org/2001/XMLSchema-instance" xsi:type="dcterms:W3CDTF">2015-11-06T07:43:00Z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