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DE7704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566BB">
                    <w:t>1996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24a651" w14:paraId="824a65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566BB">
        <w:t xml:space="preserve"> AMERICAN TOP TEAM EUROPE j.d.o.o. za usluge, Zagreb, Slavonska Avenija 3, MBS: 080968216, OIB: 11666156370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566BB">
        <w:t>AMERICAN TOP TEAM EUROPE j.d.o.o. za usluge, Zagreb, Slavonska Avenija 3, MBS: 080968216, OIB: 11666156370</w:t>
      </w:r>
      <w:r>
        <w:t xml:space="preserve">, na temelju neizvršenih osnova za plaćanje iznosi </w:t>
      </w:r>
      <w:r w:rsidR="005566BB">
        <w:t>6.053,67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5566BB">
        <w:t xml:space="preserve"> Sara Dobranić, Zagreb, Štamparova ulica 5, OIB: 30268289347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566BB">
        <w:t>1996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0E571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0E5716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St-1996/2018</izvorni_sadrzaj>
    <derivirana_varijabla naziv="DomainObject.Predmet.OznakaBroj_1">St-1996/2018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AMERICAN TOP TEAM EUROPE j.d.o.o. za usluge</izvorni_sadrzaj>
    <derivirana_varijabla naziv="DomainObject.Predmet.ProtustrankaFormated_1">  AMERICAN TOP TEAM EUROPE j.d.o.o. za usluge</derivirana_varijabla>
  </DomainObject.Predmet.ProtustrankaFormated>
  <DomainObject.Predmet.ProtustrankaFormatedOIB>
    <izvorni_sadrzaj>  AMERICAN TOP TEAM EUROPE j.d.o.o. za usluge, OIB 11666156370</izvorni_sadrzaj>
    <derivirana_varijabla naziv="DomainObject.Predmet.ProtustrankaFormatedOIB_1">  AMERICAN TOP TEAM EUROPE j.d.o.o. za usluge, OIB 11666156370</derivirana_varijabla>
  </DomainObject.Predmet.ProtustrankaFormatedOIB>
  <DomainObject.Predmet.ProtustrankaFormatedWithAdress>
    <izvorni_sadrzaj> AMERICAN TOP TEAM EUROPE j.d.o.o. za usluge, Slavonska Avenija 3, 10000 Zagreb</izvorni_sadrzaj>
    <derivirana_varijabla naziv="DomainObject.Predmet.ProtustrankaFormatedWithAdress_1"> AMERICAN TOP TEAM EUROPE j.d.o.o. za usluge, Slavonska Avenija 3, 10000 Zagreb</derivirana_varijabla>
  </DomainObject.Predmet.ProtustrankaFormatedWithAdress>
  <DomainObject.Predmet.ProtustrankaFormatedWithAdressOIB>
    <izvorni_sadrzaj> AMERICAN TOP TEAM EUROPE j.d.o.o. za usluge, OIB 11666156370, Slavonska Avenija 3, 10000 Zagreb</izvorni_sadrzaj>
    <derivirana_varijabla naziv="DomainObject.Predmet.ProtustrankaFormatedWithAdressOIB_1"> AMERICAN TOP TEAM EUROPE j.d.o.o. za usluge, OIB 11666156370, Slavonska Avenija 3, 10000 Zagreb</derivirana_varijabla>
  </DomainObject.Predmet.ProtustrankaFormatedWithAdressOIB>
  <DomainObject.Predmet.ProtustrankaWithAdress>
    <izvorni_sadrzaj>AMERICAN TOP TEAM EUROPE j.d.o.o. za usluge Slavonska Avenija 3, 10000 Zagreb</izvorni_sadrzaj>
    <derivirana_varijabla naziv="DomainObject.Predmet.ProtustrankaWithAdress_1">AMERICAN TOP TEAM EUROPE j.d.o.o. za usluge Slavonska Avenija 3, 10000 Zagreb</derivirana_varijabla>
  </DomainObject.Predmet.ProtustrankaWithAdress>
  <DomainObject.Predmet.ProtustrankaWithAdressOIB>
    <izvorni_sadrzaj>AMERICAN TOP TEAM EUROPE j.d.o.o. za usluge, OIB 11666156370, Slavonska Avenija 3, 10000 Zagreb</izvorni_sadrzaj>
    <derivirana_varijabla naziv="DomainObject.Predmet.ProtustrankaWithAdressOIB_1">AMERICAN TOP TEAM EUROPE j.d.o.o. za usluge, OIB 11666156370, Slavonska Avenija 3, 10000 Zagreb</derivirana_varijabla>
  </DomainObject.Predmet.ProtustrankaWithAdressOIB>
  <DomainObject.Predmet.ProtustrankaNazivFormated>
    <izvorni_sadrzaj>AMERICAN TOP TEAM EUROPE j.d.o.o. za usluge</izvorni_sadrzaj>
    <derivirana_varijabla naziv="DomainObject.Predmet.ProtustrankaNazivFormated_1">AMERICAN TOP TEAM EUROPE j.d.o.o. za usluge</derivirana_varijabla>
  </DomainObject.Predmet.ProtustrankaNazivFormated>
  <DomainObject.Predmet.ProtustrankaNazivFormatedOIB>
    <izvorni_sadrzaj>AMERICAN TOP TEAM EUROPE j.d.o.o. za usluge, OIB 11666156370</izvorni_sadrzaj>
    <derivirana_varijabla naziv="DomainObject.Predmet.ProtustrankaNazivFormatedOIB_1">AMERICAN TOP TEAM EUROPE j.d.o.o. za usluge, OIB 11666156370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AMERICAN TOP TEAM EUROPE j.d.o.o. za usluge</item>
    </izvorni_sadrzaj>
    <derivirana_varijabla naziv="DomainObject.Predmet.ProtuStrankaListFormated_1">
      <item>AMERICAN TOP TEAM EUROPE j.d.o.o. za usluge</item>
    </derivirana_varijabla>
  </DomainObject.Predmet.ProtuStrankaListFormated>
  <DomainObject.Predmet.ProtuStrankaListFormatedOIB>
    <izvorni_sadrzaj>
      <item>AMERICAN TOP TEAM EUROPE j.d.o.o. za usluge, OIB 11666156370</item>
    </izvorni_sadrzaj>
    <derivirana_varijabla naziv="DomainObject.Predmet.ProtuStrankaListFormatedOIB_1">
      <item>AMERICAN TOP TEAM EUROPE j.d.o.o. za usluge, OIB 11666156370</item>
    </derivirana_varijabla>
  </DomainObject.Predmet.ProtuStrankaListFormatedOIB>
  <DomainObject.Predmet.ProtuStrankaListFormatedWithAdress>
    <izvorni_sadrzaj>
      <item>AMERICAN TOP TEAM EUROPE j.d.o.o. za usluge, Slavonska Avenija 3, 10000 Zagreb</item>
    </izvorni_sadrzaj>
    <derivirana_varijabla naziv="DomainObject.Predmet.ProtuStrankaListFormatedWithAdress_1">
      <item>AMERICAN TOP TEAM EUROPE j.d.o.o. za usluge, Slavonska Avenija 3, 10000 Zagreb</item>
    </derivirana_varijabla>
  </DomainObject.Predmet.ProtuStrankaListFormatedWithAdress>
  <DomainObject.Predmet.ProtuStrankaListFormatedWithAdressOIB>
    <izvorni_sadrzaj>
      <item>AMERICAN TOP TEAM EUROPE j.d.o.o. za usluge, OIB 11666156370, Slavonska Avenija 3, 10000 Zagreb</item>
    </izvorni_sadrzaj>
    <derivirana_varijabla naziv="DomainObject.Predmet.ProtuStrankaListFormatedWithAdressOIB_1">
      <item>AMERICAN TOP TEAM EUROPE j.d.o.o. za usluge, OIB 11666156370, Slavonska Avenija 3, 10000 Zagreb</item>
    </derivirana_varijabla>
  </DomainObject.Predmet.ProtuStrankaListFormatedWithAdressOIB>
  <DomainObject.Predmet.ProtuStrankaListNazivFormated>
    <izvorni_sadrzaj>
      <item>AMERICAN TOP TEAM EUROPE j.d.o.o. za usluge</item>
    </izvorni_sadrzaj>
    <derivirana_varijabla naziv="DomainObject.Predmet.ProtuStrankaListNazivFormated_1">
      <item>AMERICAN TOP TEAM EUROPE j.d.o.o. za usluge</item>
    </derivirana_varijabla>
  </DomainObject.Predmet.ProtuStrankaListNazivFormated>
  <DomainObject.Predmet.ProtuStrankaListNazivFormatedOIB>
    <izvorni_sadrzaj>
      <item>AMERICAN TOP TEAM EUROPE j.d.o.o. za usluge, OIB 11666156370</item>
    </izvorni_sadrzaj>
    <derivirana_varijabla naziv="DomainObject.Predmet.ProtuStrankaListNazivFormatedOIB_1">
      <item>AMERICAN TOP TEAM EUROPE j.d.o.o. za usluge, OIB 11666156370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AMERICAN TOP TEAM EUROPE j.d.o.o. za usluge</izvorni_sadrzaj>
    <derivirana_varijabla naziv="DomainObject.Predmet.ProtustrankaIDrugi_1">AMERICAN TOP TEAM EUROPE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AMERICAN TOP TEAM EUROPE j.d.o.o. za usluge, OIB 11666156370, Slavonska Avenija 3, 10000 Zagreb</izvorni_sadrzaj>
    <derivirana_varijabla naziv="DomainObject.Predmet.ProtustrankaIDrugiAdressOIB_1">AMERICAN TOP TEAM EUROPE j.d.o.o. za usluge, OIB 11666156370,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AMERICAN TOP TEAM EUROPE j.d.o.o. za usluge</item>
      <item>FINA Regionalni centar Zagreb</item>
    </izvorni_sadrzaj>
    <derivirana_varijabla naziv="DomainObject.Predmet.SudioniciListNaziv_1">
      <item>AMERICAN TOP TEAM EUROPE j.d.o.o. za usluge</item>
      <item>FINA Regionalni centar Zagreb</item>
    </derivirana_varijabla>
  </DomainObject.Predmet.SudioniciListNaziv>
  <DomainObject.Predmet.SudioniciListAdressOIB>
    <izvorni_sadrzaj>
      <item>AMERICAN TOP TEAM EUROPE j.d.o.o. za usluge, OIB 11666156370, Slavonska Avenija 3,10000 Zagreb</item>
      <item>FINA Regionalni centar Zagreb, OIB 85821130368</item>
    </izvorni_sadrzaj>
    <derivirana_varijabla naziv="DomainObject.Predmet.SudioniciListAdressOIB_1">
      <item>AMERICAN TOP TEAM EUROPE j.d.o.o. za usluge, OIB 11666156370, Slavonska Avenija 3,10000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11666156370</item>
      <item>, OIB 85821130368</item>
    </izvorni_sadrzaj>
    <derivirana_varijabla naziv="DomainObject.Predmet.SudioniciListNazivOIB_1">
      <item>, OIB 11666156370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2018-12-17T08:34:00Z</dcterms:created>
  <dc:creator>Snježana Andrijanić</dc:creator>
  <cp:lastModifiedBy>Sanda Gučić</cp:lastModifiedBy>
  <cp:lastPrinted>2018-12-17T08:31:00Z</cp:lastPrinted>
  <dcterms:modified xmlns:xsi="http://www.w3.org/2001/XMLSchema-instance" xsi:type="dcterms:W3CDTF">2018-12-17T11:08:00Z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(St-1996-18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