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367c" w14:paraId="147367c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C407F8">
        <w:rPr>
          <w:rFonts w:cs="Times New Roman" w:hAnsi="Times New Roman" w:ascii="Times New Roman"/>
          <w:b/>
          <w:sz w:val="24"/>
          <w:szCs w:val="24"/>
        </w:rPr>
        <w:t>590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C407F8">
        <w:rPr>
          <w:rFonts w:cs="Times New Roman" w:hAnsi="Times New Roman" w:ascii="Times New Roman"/>
          <w:sz w:val="24"/>
          <w:szCs w:val="24"/>
        </w:rPr>
        <w:t>SMOKVICA d.o.o., Rogoznica, Viška 12, MBS: 100008906, OIB: 08395918785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83209B">
        <w:rPr>
          <w:rFonts w:cs="Times New Roman" w:hAnsi="Times New Roman" w:ascii="Times New Roman"/>
          <w:sz w:val="24"/>
          <w:szCs w:val="24"/>
        </w:rPr>
        <w:t xml:space="preserve"> dana 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C407F8">
        <w:rPr>
          <w:rFonts w:cs="Times New Roman" w:hAnsi="Times New Roman" w:ascii="Times New Roman"/>
          <w:sz w:val="24"/>
          <w:szCs w:val="24"/>
        </w:rPr>
        <w:t>SMOKVICA d.o.o., Rogoznica, Viška 12, MBS: 100008906, OIB: 08395918785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C407F8">
        <w:rPr>
          <w:rFonts w:cs="Times New Roman" w:hAnsi="Times New Roman" w:ascii="Times New Roman"/>
          <w:sz w:val="24"/>
          <w:szCs w:val="24"/>
        </w:rPr>
        <w:t>6.435,40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C407F8">
        <w:rPr>
          <w:rFonts w:cs="Times New Roman" w:hAnsi="Times New Roman" w:ascii="Times New Roman"/>
          <w:sz w:val="24"/>
          <w:szCs w:val="24"/>
        </w:rPr>
        <w:t>Gerhard Bergmann, Austrija, 1030 Beč, Baumgasse 83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C407F8">
        <w:rPr>
          <w:rFonts w:cs="Times New Roman" w:hAnsi="Times New Roman" w:ascii="Times New Roman"/>
          <w:sz w:val="24"/>
          <w:szCs w:val="24"/>
        </w:rPr>
        <w:t>model 05, poziv na broj 221-590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DE376D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C407F8">
        <w:rPr>
          <w:rFonts w:cs="Times New Roman" w:hAnsi="Times New Roman" w:ascii="Times New Roman"/>
          <w:sz w:val="24"/>
          <w:szCs w:val="24"/>
        </w:rPr>
        <w:t>Gerhard Bergmann, Austrija, 1030 Beč, Baumgasse 83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7DA3" w:rsidP="00357C73" w:rsidR="00487DA3">
      <w:pPr>
        <w:spacing w:lineRule="auto" w:line="240" w:after="0"/>
      </w:pPr>
      <w:r>
        <w:separator/>
      </w:r>
    </w:p>
  </w:endnote>
  <w:endnote w:id="0" w:type="continuationSeparator">
    <w:p w:rsidRDefault="00487DA3" w:rsidP="00357C73" w:rsidR="00487D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7DA3" w:rsidP="00357C73" w:rsidR="00487DA3">
      <w:pPr>
        <w:spacing w:lineRule="auto" w:line="240" w:after="0"/>
      </w:pPr>
      <w:r>
        <w:separator/>
      </w:r>
    </w:p>
  </w:footnote>
  <w:footnote w:id="0" w:type="continuationSeparator">
    <w:p w:rsidRDefault="00487DA3" w:rsidP="00357C73" w:rsidR="00487DA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B669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C407F8">
          <w:rPr>
            <w:rFonts w:cs="Times New Roman" w:hAnsi="Times New Roman" w:ascii="Times New Roman"/>
            <w:sz w:val="24"/>
            <w:szCs w:val="24"/>
          </w:rPr>
          <w:t>t-590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E3D47"/>
    <w:rsid w:val="00103E16"/>
    <w:rsid w:val="001131FA"/>
    <w:rsid w:val="00134230"/>
    <w:rsid w:val="00162D94"/>
    <w:rsid w:val="00173B05"/>
    <w:rsid w:val="00194D69"/>
    <w:rsid w:val="001B1CEA"/>
    <w:rsid w:val="001B669D"/>
    <w:rsid w:val="001C07D1"/>
    <w:rsid w:val="001C3141"/>
    <w:rsid w:val="001E62AD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641A7"/>
    <w:rsid w:val="00687250"/>
    <w:rsid w:val="006B5018"/>
    <w:rsid w:val="006B59A4"/>
    <w:rsid w:val="006C28FC"/>
    <w:rsid w:val="006D5582"/>
    <w:rsid w:val="007016B6"/>
    <w:rsid w:val="00713F97"/>
    <w:rsid w:val="007145D8"/>
    <w:rsid w:val="00727B8E"/>
    <w:rsid w:val="00732451"/>
    <w:rsid w:val="007422B7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943105"/>
    <w:rsid w:val="00976A7A"/>
    <w:rsid w:val="00981546"/>
    <w:rsid w:val="009B646B"/>
    <w:rsid w:val="009F5C94"/>
    <w:rsid w:val="00A1166B"/>
    <w:rsid w:val="00A34362"/>
    <w:rsid w:val="00A94060"/>
    <w:rsid w:val="00AE4720"/>
    <w:rsid w:val="00B26EFA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544F9"/>
    <w:rsid w:val="00D633B4"/>
    <w:rsid w:val="00D933F6"/>
    <w:rsid w:val="00DA23AC"/>
    <w:rsid w:val="00DE376D"/>
    <w:rsid w:val="00DE70C0"/>
    <w:rsid w:val="00E41091"/>
    <w:rsid w:val="00E6626A"/>
    <w:rsid w:val="00E70CBB"/>
    <w:rsid w:val="00EC154C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C2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8F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8F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8F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8F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C2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8F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8F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8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8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St-590/2015</izvorni_sadrzaj>
    <derivirana_varijabla naziv="DomainObject.Predmet.OznakaBroj_1">St-590/2015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SMOKVICA društvo s ograničenom odgovornošću za trgovinu, gradnju i poslovanje nekretninama</izvorni_sadrzaj>
    <derivirana_varijabla naziv="DomainObject.Predmet.ProtustrankaFormated_1">  SMOKVICA društvo s ograničenom odgovornošću za trgovinu, gradnju i poslovanje nekretninama</derivirana_varijabla>
  </DomainObject.Predmet.ProtustrankaFormated>
  <DomainObject.Predmet.ProtustrankaFormatedOIB>
    <izvorni_sadrzaj>  SMOKVICA društvo s ograničenom odgovornošću za trgovinu, gradnju i poslovanje nekretninama, OIB 08395918785</izvorni_sadrzaj>
    <derivirana_varijabla naziv="DomainObject.Predmet.ProtustrankaFormatedOIB_1">  SMOKVICA društvo s ograničenom odgovornošću za trgovinu, gradnju i poslovanje nekretninama, OIB 08395918785</derivirana_varijabla>
  </DomainObject.Predmet.ProtustrankaFormatedOIB>
  <DomainObject.Predmet.ProtustrankaFormatedWithAdress>
    <izvorni_sadrzaj> SMOKVICA društvo s ograničenom odgovornošću za trgovinu, gradnju i poslovanje nekretninama, Viška 12, 22202 Rogoznica</izvorni_sadrzaj>
    <derivirana_varijabla naziv="DomainObject.Predmet.ProtustrankaFormatedWithAdress_1"> SMOKVICA društvo s ograničenom odgovornošću za trgovinu, gradnju i poslovanje nekretninama, Viška 12, 22202 Rogoznica</derivirana_varijabla>
  </DomainObject.Predmet.ProtustrankaFormatedWithAdress>
  <DomainObject.Predmet.ProtustrankaFormatedWithAdressOIB>
    <izvorni_sadrzaj> SMOKVICA društvo s ograničenom odgovornošću za trgovinu, gradnju i poslovanje nekretninama, OIB 08395918785, Viška 12, 22202 Rogoznica</izvorni_sadrzaj>
    <derivirana_varijabla naziv="DomainObject.Predmet.ProtustrankaFormatedWithAdressOIB_1"> SMOKVICA društvo s ograničenom odgovornošću za trgovinu, gradnju i poslovanje nekretninama, OIB 08395918785, Viška 12, 22202 Rogoznica</derivirana_varijabla>
  </DomainObject.Predmet.ProtustrankaFormatedWithAdressOIB>
  <DomainObject.Predmet.ProtustrankaWithAdress>
    <izvorni_sadrzaj>SMOKVICA društvo s ograničenom odgovornošću za trgovinu, gradnju i poslovanje nekretninama Viška 12, 22202 Rogoznica</izvorni_sadrzaj>
    <derivirana_varijabla naziv="DomainObject.Predmet.ProtustrankaWithAdress_1">SMOKVICA društvo s ograničenom odgovornošću za trgovinu, gradnju i poslovanje nekretninama Viška 12, 22202 Rogoznica</derivirana_varijabla>
  </DomainObject.Predmet.ProtustrankaWithAdress>
  <DomainObject.Predmet.ProtustrankaWithAdressOIB>
    <izvorni_sadrzaj>SMOKVICA društvo s ograničenom odgovornošću za trgovinu, gradnju i poslovanje nekretninama, OIB 08395918785, Viška 12, 22202 Rogoznica</izvorni_sadrzaj>
    <derivirana_varijabla naziv="DomainObject.Predmet.ProtustrankaWithAdressOIB_1">SMOKVICA društvo s ograničenom odgovornošću za trgovinu, gradnju i poslovanje nekretninama, OIB 08395918785, Viška 12, 22202 Rogoznica</derivirana_varijabla>
  </DomainObject.Predmet.ProtustrankaWithAdressOIB>
  <DomainObject.Predmet.ProtustrankaNazivFormated>
    <izvorni_sadrzaj>SMOKVICA društvo s ograničenom odgovornošću za trgovinu, gradnju i poslovanje nekretninama</izvorni_sadrzaj>
    <derivirana_varijabla naziv="DomainObject.Predmet.ProtustrankaNazivFormated_1">SMOKVICA društvo s ograničenom odgovornošću za trgovinu, gradnju i poslovanje nekretninama</derivirana_varijabla>
  </DomainObject.Predmet.ProtustrankaNazivFormated>
  <DomainObject.Predmet.ProtustrankaNazivFormatedOIB>
    <izvorni_sadrzaj>SMOKVICA društvo s ograničenom odgovornošću za trgovinu, gradnju i poslovanje nekretninama, OIB 08395918785</izvorni_sadrzaj>
    <derivirana_varijabla naziv="DomainObject.Predmet.ProtustrankaNazivFormatedOIB_1">SMOKVICA društvo s ograničenom odgovornošću za trgovinu, gradnju i poslovanje nekretninama, OIB 08395918785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SMOKVICA društvo s ograničenom odgovornošću za trgovinu, gradnju i poslovanje nekretninama</item>
    </izvorni_sadrzaj>
    <derivirana_varijabla naziv="DomainObject.Predmet.ProtuStrankaListFormated_1">
      <item>SMOKVICA društvo s ograničenom odgovornošću za trgovinu, gradnju i poslovanje nekretninama</item>
    </derivirana_varijabla>
  </DomainObject.Predmet.ProtuStrankaListFormated>
  <DomainObject.Predmet.ProtuStrankaListFormatedOIB>
    <izvorni_sadrzaj>
      <item>SMOKVICA društvo s ograničenom odgovornošću za trgovinu, gradnju i poslovanje nekretninama, OIB 08395918785</item>
    </izvorni_sadrzaj>
    <derivirana_varijabla naziv="DomainObject.Predmet.ProtuStrankaListFormatedOIB_1">
      <item>SMOKVICA društvo s ograničenom odgovornošću za trgovinu, gradnju i poslovanje nekretninama, OIB 08395918785</item>
    </derivirana_varijabla>
  </DomainObject.Predmet.ProtuStrankaListFormatedOIB>
  <DomainObject.Predmet.ProtuStrankaListFormatedWithAdress>
    <izvorni_sadrzaj>
      <item>SMOKVICA društvo s ograničenom odgovornošću za trgovinu, gradnju i poslovanje nekretninama, Viška 12, 22202 Rogoznica</item>
    </izvorni_sadrzaj>
    <derivirana_varijabla naziv="DomainObject.Predmet.ProtuStrankaListFormatedWithAdress_1">
      <item>SMOKVICA društvo s ograničenom odgovornošću za trgovinu, gradnju i poslovanje nekretninama, Viška 12, 22202 Rogoznica</item>
    </derivirana_varijabla>
  </DomainObject.Predmet.ProtuStrankaListFormatedWithAdress>
  <DomainObject.Predmet.ProtuStrankaListFormatedWithAdressOIB>
    <izvorni_sadrzaj>
      <item>SMOKVICA društvo s ograničenom odgovornošću za trgovinu, gradnju i poslovanje nekretninama, OIB 08395918785, Viška 12, 22202 Rogoznica</item>
    </izvorni_sadrzaj>
    <derivirana_varijabla naziv="DomainObject.Predmet.ProtuStrankaListFormatedWithAdressOIB_1">
      <item>SMOKVICA društvo s ograničenom odgovornošću za trgovinu, gradnju i poslovanje nekretninama, OIB 08395918785, Viška 12, 22202 Rogoznica</item>
    </derivirana_varijabla>
  </DomainObject.Predmet.ProtuStrankaListFormatedWithAdressOIB>
  <DomainObject.Predmet.ProtuStrankaListNazivFormated>
    <izvorni_sadrzaj>
      <item>SMOKVICA društvo s ograničenom odgovornošću za trgovinu, gradnju i poslovanje nekretninama</item>
    </izvorni_sadrzaj>
    <derivirana_varijabla naziv="DomainObject.Predmet.ProtuStrankaListNazivFormated_1">
      <item>SMOKVICA društvo s ograničenom odgovornošću za trgovinu, gradnju i poslovanje nekretninama</item>
    </derivirana_varijabla>
  </DomainObject.Predmet.ProtuStrankaListNazivFormated>
  <DomainObject.Predmet.ProtuStrankaListNazivFormatedOIB>
    <izvorni_sadrzaj>
      <item>SMOKVICA društvo s ograničenom odgovornošću za trgovinu, gradnju i poslovanje nekretninama, OIB 08395918785</item>
    </izvorni_sadrzaj>
    <derivirana_varijabla naziv="DomainObject.Predmet.ProtuStrankaListNazivFormatedOIB_1">
      <item>SMOKVICA društvo s ograničenom odgovornošću za trgovinu, gradnju i poslovanje nekretninama, OIB 08395918785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SMOKVICA društvo s ograničenom odgovornošću za trgovinu, gradnju i poslovanje nekretninama</izvorni_sadrzaj>
    <derivirana_varijabla naziv="DomainObject.Predmet.ProtustrankaIDrugi_1">SMOKVICA društvo s ograničenom odgovornošću za trgovinu, gradnju i poslovanje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SMOKVICA društvo s ograničenom odgovornošću za trgovinu, gradnju i poslovanje nekretninama, OIB 08395918785, Viška 12, 22202 Rogoznica</izvorni_sadrzaj>
    <derivirana_varijabla naziv="DomainObject.Predmet.ProtustrankaIDrugiAdressOIB_1">SMOKVICA društvo s ograničenom odgovornošću za trgovinu, gradnju i poslovanje nekretninama, OIB 08395918785, Viška 12,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SMOKVICA društvo s ograničenom odgovornošću za trgovinu, gradnju i poslovanje nekretninama</item>
    </izvorni_sadrzaj>
    <derivirana_varijabla naziv="DomainObject.Predmet.SudioniciListNaziv_1">
      <item>FINA - Podružnica Šibenik</item>
      <item>SMOKVICA društvo s ograničenom odgovornošću za trgovinu, gradnju i poslovanje nekretninama</item>
    </derivirana_varijabla>
  </DomainObject.Predmet.SudioniciListNaziv>
  <DomainObject.Predmet.SudioniciListAdressOIB>
    <izvorni_sadrzaj>
      <item>FINA - Podružnica Šibenik, OIB 85821130368, Perivoj L. Marune 1,22000 Šibenik</item>
      <item>SMOKVICA društvo s ograničenom odgovornošću za trgovinu, gradnju i poslovanje nekretninama, OIB 08395918785, Viška 12,22202 Rogoznica</item>
    </izvorni_sadrzaj>
    <derivirana_varijabla naziv="DomainObject.Predmet.SudioniciListAdressOIB_1">
      <item>FINA - Podružnica Šibenik, OIB 85821130368, Perivoj L. Marune 1,22000 Šibenik</item>
      <item>SMOKVICA društvo s ograničenom odgovornošću za trgovinu, gradnju i poslovanje nekretninama, OIB 08395918785, Viška 12,22202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08395918785</item>
    </izvorni_sadrzaj>
    <derivirana_varijabla naziv="DomainObject.Predmet.SudioniciListNazivOIB_1">
      <item>, OIB 85821130368</item>
      <item>, OIB 08395918785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2260</properties:Characters>
  <properties:Lines>71</properties:Lines>
  <properties:Paragraphs>19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2015-11-10T10:56:00Z</cp:lastPrinted>
  <dcterms:modified xmlns:xsi="http://www.w3.org/2001/XMLSchema-instance" xsi:type="dcterms:W3CDTF">2015-11-10T10:56:00Z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