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af4b" w14:paraId="33faf4b" w:rsidRDefault="008F2056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2A267F">
        <w:t>-757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F61726">
        <w:t>URAR MRKUŠIĆ</w:t>
      </w:r>
      <w:r w:rsidR="000E78DF">
        <w:t xml:space="preserve"> d.o.o., </w:t>
      </w:r>
      <w:r w:rsidR="00F61726">
        <w:t xml:space="preserve">Split, Tršćanska 35, </w:t>
      </w:r>
      <w:r w:rsidR="004D7D95">
        <w:t xml:space="preserve">OIB: </w:t>
      </w:r>
      <w:r w:rsidR="00F61726">
        <w:t>48264689424</w:t>
      </w:r>
      <w:r w:rsidR="001E6581">
        <w:t>, MBS:</w:t>
      </w:r>
      <w:r w:rsidR="000E78DF">
        <w:t xml:space="preserve"> 060</w:t>
      </w:r>
      <w:r w:rsidR="00F61726">
        <w:t>072725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F61726" w:rsidRPr="00F61726">
        <w:t>URAR MRKUŠIĆ d.o.o., Split, Tršćanska 35, OIB: 48264689424, MBS: 060072725,</w:t>
      </w:r>
      <w:r w:rsidR="00F61726">
        <w:t xml:space="preserve"> </w:t>
      </w:r>
      <w:r>
        <w:t xml:space="preserve">na dan 1. rujna 2015. godine, u Očevidniku redoslijeda osnova za plaćanje ima evidentirane neizvršene osnove za plaćanje </w:t>
      </w:r>
      <w:r w:rsidR="004D7D95">
        <w:t>u neprekinutom</w:t>
      </w:r>
      <w:r w:rsidR="00F61726">
        <w:t xml:space="preserve"> razdoblju od 2247</w:t>
      </w:r>
      <w:r>
        <w:t xml:space="preserve"> dana, u </w:t>
      </w:r>
      <w:r w:rsidR="00E076CF">
        <w:t>u</w:t>
      </w:r>
      <w:r w:rsidR="001E6581">
        <w:t>kupnom iznosu o</w:t>
      </w:r>
      <w:r w:rsidR="00F61726">
        <w:t>d 712.274,96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AA5FA1" w:rsidP="008922FD" w:rsidR="00AA5FA1">
      <w:pPr>
        <w:jc w:val="both"/>
      </w:pPr>
      <w:r>
        <w:t>II – Poziva se ovlaštena osoba za zastupanje dužnika, u roku od 15 dana od dana objave oglasa na e-oglasnoj ploči suda</w:t>
      </w:r>
      <w:r w:rsidR="00E076CF">
        <w:t>, podnijeti ovom sudu</w:t>
      </w:r>
      <w:r>
        <w:t xml:space="preserve"> pozivom na poslovni broj spisa: </w:t>
      </w:r>
      <w:r w:rsidR="002A267F">
        <w:t>23. ST-757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E6581"/>
    <w:rsid w:val="00296435"/>
    <w:rsid w:val="002A267F"/>
    <w:rsid w:val="0043500C"/>
    <w:rsid w:val="004D7D95"/>
    <w:rsid w:val="00737DD6"/>
    <w:rsid w:val="00776F7C"/>
    <w:rsid w:val="008922FD"/>
    <w:rsid w:val="008A2CF5"/>
    <w:rsid w:val="008F2056"/>
    <w:rsid w:val="00A263DE"/>
    <w:rsid w:val="00AA5FA1"/>
    <w:rsid w:val="00AD5BE5"/>
    <w:rsid w:val="00B44A30"/>
    <w:rsid w:val="00C81826"/>
    <w:rsid w:val="00CB223B"/>
    <w:rsid w:val="00D02BB5"/>
    <w:rsid w:val="00D242DA"/>
    <w:rsid w:val="00D8312C"/>
    <w:rsid w:val="00E076CF"/>
    <w:rsid w:val="00E634A0"/>
    <w:rsid w:val="00F46A65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F2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20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6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F2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20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6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St-757/2015</izvorni_sadrzaj>
    <derivirana_varijabla naziv="DomainObject.Predmet.OznakaBroj_1">St-757/2015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URAR MRKUŠIĆ za trgovinu i usluge društvo s ograničenom odgovornošću</izvorni_sadrzaj>
    <derivirana_varijabla naziv="DomainObject.Predmet.ProtustrankaFormated_1">  URAR MRKUŠIĆ za trgovinu i usluge društvo s ograničenom odgovornošću</derivirana_varijabla>
  </DomainObject.Predmet.ProtustrankaFormated>
  <DomainObject.Predmet.ProtustrankaFormatedOIB>
    <izvorni_sadrzaj>  URAR MRKUŠIĆ za trgovinu i usluge društvo s ograničenom odgovornošću, OIB 48264689424</izvorni_sadrzaj>
    <derivirana_varijabla naziv="DomainObject.Predmet.ProtustrankaFormatedOIB_1">  URAR MRKUŠIĆ za trgovinu i usluge društvo s ograničenom odgovornošću, OIB 48264689424</derivirana_varijabla>
  </DomainObject.Predmet.ProtustrankaFormatedOIB>
  <DomainObject.Predmet.ProtustrankaFormatedWithAdress>
    <izvorni_sadrzaj> URAR MRKUŠIĆ za trgovinu i usluge društvo s ograničenom odgovornošću, Tršćanska 35, 21000 Split</izvorni_sadrzaj>
    <derivirana_varijabla naziv="DomainObject.Predmet.ProtustrankaFormatedWithAdress_1"> URAR MRKUŠIĆ za trgovinu i usluge društvo s ograničenom odgovornošću, Tršćanska 35, 21000 Split</derivirana_varijabla>
  </DomainObject.Predmet.ProtustrankaFormatedWithAdress>
  <DomainObject.Predmet.ProtustrankaFormatedWithAdressOIB>
    <izvorni_sadrzaj> URAR MRKUŠIĆ za trgovinu i usluge društvo s ograničenom odgovornošću, OIB 48264689424, Tršćanska 35, 21000 Split</izvorni_sadrzaj>
    <derivirana_varijabla naziv="DomainObject.Predmet.ProtustrankaFormatedWithAdressOIB_1"> URAR MRKUŠIĆ za trgovinu i usluge društvo s ograničenom odgovornošću, OIB 48264689424, Tršćanska 35, 21000 Split</derivirana_varijabla>
  </DomainObject.Predmet.ProtustrankaFormatedWithAdressOIB>
  <DomainObject.Predmet.ProtustrankaWithAdress>
    <izvorni_sadrzaj>URAR MRKUŠIĆ za trgovinu i usluge društvo s ograničenom odgovornošću Tršćanska 35, 21000 Split</izvorni_sadrzaj>
    <derivirana_varijabla naziv="DomainObject.Predmet.ProtustrankaWithAdress_1">URAR MRKUŠIĆ za trgovinu i usluge društvo s ograničenom odgovornošću Tršćanska 35, 21000 Split</derivirana_varijabla>
  </DomainObject.Predmet.ProtustrankaWithAdress>
  <DomainObject.Predmet.ProtustrankaWithAdressOIB>
    <izvorni_sadrzaj>URAR MRKUŠIĆ za trgovinu i usluge društvo s ograničenom odgovornošću, OIB 48264689424, Tršćanska 35, 21000 Split</izvorni_sadrzaj>
    <derivirana_varijabla naziv="DomainObject.Predmet.ProtustrankaWithAdressOIB_1">URAR MRKUŠIĆ za trgovinu i usluge društvo s ograničenom odgovornošću, OIB 48264689424, Tršćanska 35, 21000 Split</derivirana_varijabla>
  </DomainObject.Predmet.ProtustrankaWithAdressOIB>
  <DomainObject.Predmet.ProtustrankaNazivFormated>
    <izvorni_sadrzaj>URAR MRKUŠIĆ za trgovinu i usluge društvo s ograničenom odgovornošću</izvorni_sadrzaj>
    <derivirana_varijabla naziv="DomainObject.Predmet.ProtustrankaNazivFormated_1">URAR MRKUŠIĆ za trgovinu i usluge društvo s ograničenom odgovornošću</derivirana_varijabla>
  </DomainObject.Predmet.ProtustrankaNazivFormated>
  <DomainObject.Predmet.ProtustrankaNazivFormatedOIB>
    <izvorni_sadrzaj>URAR MRKUŠIĆ za trgovinu i usluge društvo s ograničenom odgovornošću, OIB 48264689424</izvorni_sadrzaj>
    <derivirana_varijabla naziv="DomainObject.Predmet.ProtustrankaNazivFormatedOIB_1">URAR MRKUŠIĆ za trgovinu i usluge društvo s ograničenom odgovornošću, OIB 48264689424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712274.96</izvorni_sadrzaj>
    <derivirana_varijabla naziv="DomainObject.Predmet.TrenutnaVrijednost_1">712274.96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URAR MRKUŠIĆ za trgovinu i usluge društvo s ograničenom odgovornošću</item>
    </izvorni_sadrzaj>
    <derivirana_varijabla naziv="DomainObject.Predmet.ProtuStrankaListFormated_1">
      <item>URAR MRKUŠIĆ za trgovinu i usluge društvo s ograničenom odgovornošću</item>
    </derivirana_varijabla>
  </DomainObject.Predmet.ProtuStrankaListFormated>
  <DomainObject.Predmet.ProtuStrankaListFormatedOIB>
    <izvorni_sadrzaj>
      <item>URAR MRKUŠIĆ za trgovinu i usluge društvo s ograničenom odgovornošću, OIB 48264689424</item>
    </izvorni_sadrzaj>
    <derivirana_varijabla naziv="DomainObject.Predmet.ProtuStrankaListFormatedOIB_1">
      <item>URAR MRKUŠIĆ za trgovinu i usluge društvo s ograničenom odgovornošću, OIB 48264689424</item>
    </derivirana_varijabla>
  </DomainObject.Predmet.ProtuStrankaListFormatedOIB>
  <DomainObject.Predmet.ProtuStrankaListFormatedWithAdress>
    <izvorni_sadrzaj>
      <item>URAR MRKUŠIĆ za trgovinu i usluge društvo s ograničenom odgovornošću, Tršćanska 35, 21000 Split</item>
    </izvorni_sadrzaj>
    <derivirana_varijabla naziv="DomainObject.Predmet.ProtuStrankaListFormatedWithAdress_1">
      <item>URAR MRKUŠIĆ za trgovinu i usluge društvo s ograničenom odgovornošću, Tršćanska 35, 21000 Split</item>
    </derivirana_varijabla>
  </DomainObject.Predmet.ProtuStrankaListFormatedWithAdress>
  <DomainObject.Predmet.ProtuStrankaListFormatedWithAdressOIB>
    <izvorni_sadrzaj>
      <item>URAR MRKUŠIĆ za trgovinu i usluge društvo s ograničenom odgovornošću, OIB 48264689424, Tršćanska 35, 21000 Split</item>
    </izvorni_sadrzaj>
    <derivirana_varijabla naziv="DomainObject.Predmet.ProtuStrankaListFormatedWithAdressOIB_1">
      <item>URAR MRKUŠIĆ za trgovinu i usluge društvo s ograničenom odgovornošću, OIB 48264689424, Tršćanska 35, 21000 Split</item>
    </derivirana_varijabla>
  </DomainObject.Predmet.ProtuStrankaListFormatedWithAdressOIB>
  <DomainObject.Predmet.ProtuStrankaListNazivFormated>
    <izvorni_sadrzaj>
      <item>URAR MRKUŠIĆ za trgovinu i usluge društvo s ograničenom odgovornošću</item>
    </izvorni_sadrzaj>
    <derivirana_varijabla naziv="DomainObject.Predmet.ProtuStrankaListNazivFormated_1">
      <item>URAR MRKUŠIĆ za trgovinu i usluge društvo s ograničenom odgovornošću</item>
    </derivirana_varijabla>
  </DomainObject.Predmet.ProtuStrankaListNazivFormated>
  <DomainObject.Predmet.ProtuStrankaListNazivFormatedOIB>
    <izvorni_sadrzaj>
      <item>URAR MRKUŠIĆ za trgovinu i usluge društvo s ograničenom odgovornošću, OIB 48264689424</item>
    </izvorni_sadrzaj>
    <derivirana_varijabla naziv="DomainObject.Predmet.ProtuStrankaListNazivFormatedOIB_1">
      <item>URAR MRKUŠIĆ za trgovinu i usluge društvo s ograničenom odgovornošću, OIB 48264689424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URAR MRKUŠIĆ za trgovinu i usluge društvo s ograničenom odgovornošću</izvorni_sadrzaj>
    <derivirana_varijabla naziv="DomainObject.Predmet.ProtustrankaIDrugi_1">URAR MRKUŠIĆ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URAR MRKUŠIĆ za trgovinu i usluge društvo s ograničenom odgovornošću, OIB 48264689424, Tršćanska 35, 21000 Split</izvorni_sadrzaj>
    <derivirana_varijabla naziv="DomainObject.Predmet.ProtustrankaIDrugiAdressOIB_1">URAR MRKUŠIĆ za trgovinu i usluge društvo s ograničenom odgovornošću, OIB 48264689424, Tršćanska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URAR MRKUŠIĆ za trgovinu i usluge društvo s ograničenom odgovornošću</item>
      <item>FINANCIJSKA AGENCIJA, RC SPLIT</item>
    </izvorni_sadrzaj>
    <derivirana_varijabla naziv="DomainObject.Predmet.SudioniciListNaziv_1">
      <item>URAR MRKUŠIĆ za trgovinu i usluge društvo s ograničenom odgovornošću</item>
      <item>FINANCIJSKA AGENCIJA, RC SPLIT</item>
    </derivirana_varijabla>
  </DomainObject.Predmet.SudioniciListNaziv>
  <DomainObject.Predmet.SudioniciListAdressOIB>
    <izvorni_sadrzaj>
      <item>URAR MRKUŠIĆ za trgovinu i usluge društvo s ograničenom odgovornošću, OIB 48264689424, Tršćanska 35,21000 Split</item>
      <item>FINANCIJSKA AGENCIJA, RC SPLIT, OIB 85821130368, Mažuranićevo šetalište 24 b,21000 Split</item>
    </izvorni_sadrzaj>
    <derivirana_varijabla naziv="DomainObject.Predmet.SudioniciListAdressOIB_1">
      <item>URAR MRKUŠIĆ za trgovinu i usluge društvo s ograničenom odgovornošću, OIB 48264689424, Tršćanska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48264689424</item>
      <item>, OIB 85821130368</item>
    </izvorni_sadrzaj>
    <derivirana_varijabla naziv="DomainObject.Predmet.SudioniciListNazivOIB_1">
      <item>, OIB 48264689424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2015-11-11T08:01:00Z</dcterms:created>
  <dc:creator>Lari Glavaš</dc:creator>
  <cp:lastModifiedBy>Lari Glavaš</cp:lastModifiedBy>
  <cp:lastPrinted>2015-11-11T08:01:00Z</cp:lastPrinted>
  <dcterms:modified xmlns:xsi="http://www.w3.org/2001/XMLSchema-instance" xsi:type="dcterms:W3CDTF">2015-11-11T08:02:00Z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