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b22b" w14:paraId="90ab22b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>
        <w:rPr>
          <w:szCs w:val="24"/>
        </w:rPr>
        <w:t>698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C144B6">
        <w:t>dužnika IDLA d.o.o.</w:t>
      </w:r>
      <w:r w:rsidR="00532FD1">
        <w:t>, Stjepana Radića 58</w:t>
      </w:r>
      <w:r w:rsidR="00ED0604">
        <w:t>,</w:t>
      </w:r>
      <w:r w:rsidR="00C144B6">
        <w:t xml:space="preserve"> Budančevica,</w:t>
      </w:r>
      <w:r w:rsidR="00ED0604">
        <w:t xml:space="preserve"> </w:t>
      </w:r>
      <w:r w:rsidR="002F3F0E">
        <w:t>OIB: 01492054299, dana 30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ED38B6" w:rsidRPr="00ED38B6">
        <w:t xml:space="preserve"> </w:t>
      </w:r>
      <w:r w:rsidR="00C144B6">
        <w:t>IDLA d.o.o.</w:t>
      </w:r>
      <w:r w:rsidR="00ED0604">
        <w:t xml:space="preserve">, Stjepana Radića 58, </w:t>
      </w:r>
      <w:r w:rsidR="00C144B6">
        <w:t xml:space="preserve">Budančevica </w:t>
      </w:r>
      <w:r w:rsidR="002F3F0E">
        <w:t>OIB: 01492054299, s danom 30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2F3F0E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ED38B6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C144B6">
        <w:t xml:space="preserve">IDLA d.o.o., </w:t>
      </w:r>
      <w:r w:rsidR="00532FD1">
        <w:t>Stje</w:t>
      </w:r>
      <w:r w:rsidR="00ED0604">
        <w:t>pana Radića 58,</w:t>
      </w:r>
      <w:r w:rsidR="00C144B6">
        <w:t xml:space="preserve"> Budančevica, </w:t>
      </w:r>
      <w:r w:rsidR="00532FD1">
        <w:t>OIB: 01492054299.</w:t>
      </w:r>
    </w:p>
    <w:p w:rsidRDefault="00532FD1" w:rsidP="00CE3446" w:rsidR="00532FD1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2F3F0E">
        <w:t>Milan Bariša Obradović, Srebrnjak 20 B, Sveta Nedelja, OIB: 45619494339.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532FD1">
        <w:rPr>
          <w:szCs w:val="24"/>
        </w:rPr>
        <w:t xml:space="preserve"> </w:t>
      </w:r>
      <w:r w:rsidR="00C144B6">
        <w:t>IDLA d.o.o.</w:t>
      </w:r>
      <w:r w:rsidR="00532FD1">
        <w:t>, Stje</w:t>
      </w:r>
      <w:r w:rsidR="00ED0604">
        <w:t xml:space="preserve">pana Radića 58, </w:t>
      </w:r>
      <w:r w:rsidR="00C144B6">
        <w:t xml:space="preserve">Budančevica, </w:t>
      </w:r>
      <w:r w:rsidR="00532FD1">
        <w:t>OIB: 01492054299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5A0E8B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03. studenog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2F3F0E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32FD1">
        <w:t>IDLA d.o.o.,</w:t>
      </w:r>
      <w:r w:rsidR="00ED0604">
        <w:t xml:space="preserve"> </w:t>
      </w:r>
      <w:r w:rsidR="00532FD1">
        <w:t>Stjepana Radića 58</w:t>
      </w:r>
      <w:r w:rsidR="00ED0604">
        <w:t>, Budančevica, 48362 Kloštar Podravski</w:t>
      </w:r>
    </w:p>
    <w:p w:rsidRDefault="00023797" w:rsidP="00ED0604" w:rsidR="00836343" w:rsidRPr="00ED0604">
      <w:pPr>
        <w:numPr>
          <w:ilvl w:val="0"/>
          <w:numId w:val="1"/>
        </w:numPr>
      </w:pPr>
      <w:r>
        <w:t xml:space="preserve">Direktor dužnika </w:t>
      </w:r>
      <w:r w:rsidR="00D31675">
        <w:t>Denis Jušta</w:t>
      </w:r>
      <w:r w:rsidR="00ED0604">
        <w:t>, Stjepana Radića 58, Budančevica, 48362 Kloštar Podravski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D31675">
        <w:rPr>
          <w:szCs w:val="24"/>
        </w:rPr>
        <w:t>, Ispostava Koprivnica, Hrvatske državnosti 7</w:t>
      </w:r>
      <w:r w:rsidR="00EE7984">
        <w:rPr>
          <w:szCs w:val="24"/>
        </w:rPr>
        <w:t>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2F3F0E">
        <w:t>Milan Bariša Obradović, Srebrnjak 20 B, 10431 Sveta Nedelja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D91" w:rsidP="007A75CE" w:rsidR="003E3D91">
      <w:r>
        <w:separator/>
      </w:r>
    </w:p>
  </w:endnote>
  <w:endnote w:id="0" w:type="continuationSeparator">
    <w:p w:rsidRDefault="003E3D91" w:rsidP="007A75CE" w:rsidR="003E3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D91" w:rsidP="007A75CE" w:rsidR="003E3D91">
      <w:r>
        <w:separator/>
      </w:r>
    </w:p>
  </w:footnote>
  <w:footnote w:id="0" w:type="continuationSeparator">
    <w:p w:rsidRDefault="003E3D91" w:rsidP="007A75CE" w:rsidR="003E3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4CDB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>
      <w:t>698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E7781"/>
    <w:rsid w:val="00255595"/>
    <w:rsid w:val="002A6059"/>
    <w:rsid w:val="002F3F0E"/>
    <w:rsid w:val="003B5155"/>
    <w:rsid w:val="003E2AE0"/>
    <w:rsid w:val="003E3D91"/>
    <w:rsid w:val="004070A8"/>
    <w:rsid w:val="00440410"/>
    <w:rsid w:val="00467EEF"/>
    <w:rsid w:val="00472765"/>
    <w:rsid w:val="00497129"/>
    <w:rsid w:val="004A1245"/>
    <w:rsid w:val="004C1E71"/>
    <w:rsid w:val="004D4A91"/>
    <w:rsid w:val="004E20AA"/>
    <w:rsid w:val="00525276"/>
    <w:rsid w:val="00531356"/>
    <w:rsid w:val="00532FD1"/>
    <w:rsid w:val="00537577"/>
    <w:rsid w:val="00550447"/>
    <w:rsid w:val="00567A2A"/>
    <w:rsid w:val="00581316"/>
    <w:rsid w:val="005A0E8B"/>
    <w:rsid w:val="005B2BAA"/>
    <w:rsid w:val="005B616A"/>
    <w:rsid w:val="005D3EA6"/>
    <w:rsid w:val="005E243D"/>
    <w:rsid w:val="006278FE"/>
    <w:rsid w:val="0063224D"/>
    <w:rsid w:val="006523AF"/>
    <w:rsid w:val="0068190F"/>
    <w:rsid w:val="00693CD2"/>
    <w:rsid w:val="006C0585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8F29B3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94CDB"/>
    <w:rsid w:val="009A4D7E"/>
    <w:rsid w:val="009A5985"/>
    <w:rsid w:val="009D0C5B"/>
    <w:rsid w:val="009D3AB2"/>
    <w:rsid w:val="009E6198"/>
    <w:rsid w:val="00A56BA2"/>
    <w:rsid w:val="00A732DB"/>
    <w:rsid w:val="00A92369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144B6"/>
    <w:rsid w:val="00C7158A"/>
    <w:rsid w:val="00C80BBE"/>
    <w:rsid w:val="00C83918"/>
    <w:rsid w:val="00CA719C"/>
    <w:rsid w:val="00CB6ECB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755FC"/>
    <w:rsid w:val="00EA5D61"/>
    <w:rsid w:val="00ED0604"/>
    <w:rsid w:val="00ED38B6"/>
    <w:rsid w:val="00EE7984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C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C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C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C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C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C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C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C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St-698/2015</izvorni_sadrzaj>
    <derivirana_varijabla naziv="DomainObject.Predmet.OznakaBroj_1">St-698/2015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IDLA društvo s ograničenom odgovornošću za smještaj starijih i nemoćnih osoba zastupanog po punomoćniku Denis Jušta</izvorni_sadrzaj>
    <derivirana_varijabla naziv="DomainObject.Predmet.ProtustrankaFormated_1">  IDLA društvo s ograničenom odgovornošću za smještaj starijih i nemoćnih osoba zastupanog po punomoćniku Denis Jušta</derivirana_varijabla>
  </DomainObject.Predmet.ProtustrankaFormated>
  <DomainObject.Predmet.ProtustrankaFormatedOIB>
    <izvorni_sadrzaj>  IDLA društvo s ograničenom odgovornošću za smještaj starijih i nemoćnih osoba, OIB 01492054299 zastupanog po punomoćniku Denis Jušta</izvorni_sadrzaj>
    <derivirana_varijabla naziv="DomainObject.Predmet.ProtustrankaFormatedOIB_1">  IDLA društvo s ograničenom odgovornošću za smještaj starijih i nemoćnih osoba, OIB 01492054299 zastupanog po punomoćniku Denis Jušta</derivirana_varijabla>
  </DomainObject.Predmet.ProtustrankaFormatedOIB>
  <DomainObject.Predmet.ProtustrankaFormatedWithAdress>
    <izvorni_sadrzaj> IDLA društvo s ograničenom odgovornošću za smještaj starijih i nemoćnih osoba, Stjepana Radića 58, 48350 Budančevica zastupanog po punomoćniku Denis Jušta</izvorni_sadrzaj>
    <derivirana_varijabla naziv="DomainObject.Predmet.ProtustrankaFormatedWithAdress_1"> IDLA društvo s ograničenom odgovornošću za smještaj starijih i nemoćnih osoba, Stjepana Radića 58, 48350 Budančevica zastupanog po punomoćniku Denis Jušta</derivirana_varijabla>
  </DomainObject.Predmet.ProtustrankaFormatedWithAdress>
  <DomainObject.Predmet.ProtustrankaFormatedWithAdressOIB>
    <izvorni_sadrzaj> IDLA društvo s ograničenom odgovornošću za smještaj starijih i nemoćnih osoba, OIB 01492054299, Stjepana Radića 58, 48350 Budančevica zastupanog po punomoćniku Denis Jušta</izvorni_sadrzaj>
    <derivirana_varijabla naziv="DomainObject.Predmet.ProtustrankaFormatedWithAdressOIB_1"> IDLA društvo s ograničenom odgovornošću za smještaj starijih i nemoćnih osoba, OIB 01492054299, Stjepana Radića 58, 48350 Budančevica zastupanog po punomoćniku Denis Jušta</derivirana_varijabla>
  </DomainObject.Predmet.ProtustrankaFormatedWithAdressOIB>
  <DomainObject.Predmet.ProtustrankaWithAdress>
    <izvorni_sadrzaj>IDLA društvo s ograničenom odgovornošću za smještaj starijih i nemoćnih osoba Stjepana Radića 58, 48350 Budančevica</izvorni_sadrzaj>
    <derivirana_varijabla naziv="DomainObject.Predmet.ProtustrankaWithAdress_1">IDLA društvo s ograničenom odgovornošću za smještaj starijih i nemoćnih osoba Stjepana Radića 58, 48350 Budančevica</derivirana_varijabla>
  </DomainObject.Predmet.ProtustrankaWithAdress>
  <DomainObject.Predmet.ProtustrankaWithAdressOIB>
    <izvorni_sadrzaj>IDLA društvo s ograničenom odgovornošću za smještaj starijih i nemoćnih osoba, OIB 01492054299, Stjepana Radića 58, 48350 Budančevica</izvorni_sadrzaj>
    <derivirana_varijabla naziv="DomainObject.Predmet.ProtustrankaWithAdressOIB_1">IDLA društvo s ograničenom odgovornošću za smještaj starijih i nemoćnih osoba, OIB 01492054299, Stjepana Radića 58, 48350 Budančevica</derivirana_varijabla>
  </DomainObject.Predmet.ProtustrankaWithAdressOIB>
  <DomainObject.Predmet.ProtustrankaNazivFormated>
    <izvorni_sadrzaj>IDLA društvo s ograničenom odgovornošću za smještaj starijih i nemoćnih osoba</izvorni_sadrzaj>
    <derivirana_varijabla naziv="DomainObject.Predmet.ProtustrankaNazivFormated_1">IDLA društvo s ograničenom odgovornošću za smještaj starijih i nemoćnih osoba</derivirana_varijabla>
  </DomainObject.Predmet.ProtustrankaNazivFormated>
  <DomainObject.Predmet.ProtustrankaNazivFormatedOIB>
    <izvorni_sadrzaj>IDLA društvo s ograničenom odgovornošću za smještaj starijih i nemoćnih osoba, OIB 01492054299</izvorni_sadrzaj>
    <derivirana_varijabla naziv="DomainObject.Predmet.ProtustrankaNazivFormatedOIB_1">IDLA društvo s ograničenom odgovornošću za smještaj starijih i nemoćnih osoba, OIB 01492054299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68022.36</izvorni_sadrzaj>
    <derivirana_varijabla naziv="DomainObject.Predmet.TrenutnaVrijednost_1">68022.36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IDLA društvo s ograničenom odgovornošću za smještaj starijih i nemoćnih osoba zastupanog po punomoćniku Denis Jušta</item>
    </izvorni_sadrzaj>
    <derivirana_varijabla naziv="DomainObject.Predmet.ProtuStrankaListFormated_1">
      <item>IDLA društvo s ograničenom odgovornošću za smještaj starijih i nemoćnih osoba zastupanog po punomoćniku Denis Jušta</item>
    </derivirana_varijabla>
  </DomainObject.Predmet.ProtuStrankaListFormated>
  <DomainObject.Predmet.ProtuStrankaListFormatedOIB>
    <izvorni_sadrzaj>
      <item>IDLA društvo s ograničenom odgovornošću za smještaj starijih i nemoćnih osoba, OIB 01492054299 zastupanog po punomoćniku Denis Jušta</item>
    </izvorni_sadrzaj>
    <derivirana_varijabla naziv="DomainObject.Predmet.ProtuStrankaListFormatedOIB_1">
      <item>IDLA društvo s ograničenom odgovornošću za smještaj starijih i nemoćnih osoba, OIB 01492054299 zastupanog po punomoćniku Denis Jušta</item>
    </derivirana_varijabla>
  </DomainObject.Predmet.ProtuStrankaListFormatedOIB>
  <DomainObject.Predmet.ProtuStrankaListFormatedWithAdress>
    <izvorni_sadrzaj>
      <item>IDLA društvo s ograničenom odgovornošću za smještaj starijih i nemoćnih osoba, Stjepana Radića 58, 48350 Budančevica zastupanog po punomoćniku Denis Jušta</item>
    </izvorni_sadrzaj>
    <derivirana_varijabla naziv="DomainObject.Predmet.ProtuStrankaListFormatedWithAdress_1">
      <item>IDLA društvo s ograničenom odgovornošću za smještaj starijih i nemoćnih osoba, Stjepana Radića 58, 48350 Budančevica zastupanog po punomoćniku Denis Jušta</item>
    </derivirana_varijabla>
  </DomainObject.Predmet.ProtuStrankaListFormatedWithAdress>
  <DomainObject.Predmet.ProtuStrankaListFormatedWithAdressOIB>
    <izvorni_sadrzaj>
      <item>IDLA društvo s ograničenom odgovornošću za smještaj starijih i nemoćnih osoba, OIB 01492054299, Stjepana Radića 58, 48350 Budančevica zastupanog po punomoćniku Denis Jušta</item>
    </izvorni_sadrzaj>
    <derivirana_varijabla naziv="DomainObject.Predmet.ProtuStrankaListFormatedWithAdressOIB_1">
      <item>IDLA društvo s ograničenom odgovornošću za smještaj starijih i nemoćnih osoba, OIB 01492054299, Stjepana Radića 58, 48350 Budančevica zastupanog po punomoćniku Denis Jušta</item>
    </derivirana_varijabla>
  </DomainObject.Predmet.ProtuStrankaListFormatedWithAdressOIB>
  <DomainObject.Predmet.ProtuStrankaListNazivFormated>
    <izvorni_sadrzaj>
      <item>IDLA društvo s ograničenom odgovornošću za smještaj starijih i nemoćnih osoba</item>
    </izvorni_sadrzaj>
    <derivirana_varijabla naziv="DomainObject.Predmet.ProtuStrankaListNazivFormated_1">
      <item>IDLA društvo s ograničenom odgovornošću za smještaj starijih i nemoćnih osoba</item>
    </derivirana_varijabla>
  </DomainObject.Predmet.ProtuStrankaListNazivFormated>
  <DomainObject.Predmet.ProtuStrankaListNazivFormatedOIB>
    <izvorni_sadrzaj>
      <item>IDLA društvo s ograničenom odgovornošću za smještaj starijih i nemoćnih osoba, OIB 01492054299</item>
    </izvorni_sadrzaj>
    <derivirana_varijabla naziv="DomainObject.Predmet.ProtuStrankaListNazivFormatedOIB_1">
      <item>IDLA društvo s ograničenom odgovornošću za smještaj starijih i nemoćnih osoba, OIB 01492054299</item>
    </derivirana_varijabla>
  </DomainObject.Predmet.ProtuStrankaListNazivFormatedOIB>
  <DomainObject.Predmet.OstaliListFormated>
    <izvorni_sadrzaj>
      <item>E-oglasna ploča</item>
      <item>Sudski registar, Trgovački sud u Varaždinu</item>
      <item>Denis Jušta punomoćnik sudionika u postupku IDLA društvo s ograničenom odgovornošću za smještaj starijih i nemoćnih osoba</item>
    </izvorni_sadrzaj>
    <derivirana_varijabla naziv="DomainObject.Predmet.OstaliListFormated_1">
      <item>E-oglasna ploča</item>
      <item>Sudski registar, Trgovački sud u Varaždinu</item>
      <item>Denis Jušta punomoćnik sudionika u postupku IDLA društvo s ograničenom odgovornošću za smještaj starijih i nemoćnih osoba</item>
    </derivirana_varijabla>
  </DomainObject.Predmet.OstaliListFormated>
  <DomainObject.Predmet.OstaliListFormatedOIB>
    <izvorni_sadrzaj>
      <item>E-oglasna ploča</item>
      <item>Sudski registar, Trgovački sud u Varaždinu</item>
      <item>Denis Jušta, OIB 43036855692 punomoćnik sudionika u postupku IDLA društvo s ograničenom odgovornošću za smještaj starijih i nemoćnih osoba</item>
    </izvorni_sadrzaj>
    <derivirana_varijabla naziv="DomainObject.Predmet.OstaliListFormatedOIB_1">
      <item>E-oglasna ploča</item>
      <item>Sudski registar, Trgovački sud u Varaždinu</item>
      <item>Denis Jušta, OIB 43036855692 punomoćnik sudionika u postupku IDLA društvo s ograničenom odgovornošću za smještaj starijih i nemoćnih osoba</item>
    </derivirana_varijabla>
  </DomainObject.Predmet.OstaliListFormatedOIB>
  <DomainObject.Predmet.OstaliListFormatedWithAdress>
    <izvorni_sadrzaj>
      <item>E-oglasna ploča</item>
      <item>Sudski registar, Trgovački sud u Varaždinu</item>
      <item>Denis Jušta, Stjepana Radića 58, 48350 Budančevica punomoćnik sudionika u postupku IDLA društvo s ograničenom odgovornošću za smještaj starijih i nemoćnih osoba</item>
    </izvorni_sadrzaj>
    <derivirana_varijabla naziv="DomainObject.Predmet.OstaliListFormatedWithAdress_1">
      <item>E-oglasna ploča</item>
      <item>Sudski registar, Trgovački sud u Varaždinu</item>
      <item>Denis Jušta, Stjepana Radića 58, 48350 Budančevica punomoćnik sudionika u postupku IDLA društvo s ograničenom odgovornošću za smještaj starijih i nemoćnih osoba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Denis Jušta, OIB 43036855692, Stjepana Radića 58, 48350 Budančevica punomoćnik sudionika u postupku IDLA društvo s ograničenom odgovornošću za smještaj starijih i nemoćnih osoba</item>
    </izvorni_sadrzaj>
    <derivirana_varijabla naziv="DomainObject.Predmet.OstaliListFormatedWithAdressOIB_1">
      <item>E-oglasna ploča</item>
      <item>Sudski registar, Trgovački sud u Varaždinu</item>
      <item>Denis Jušta, OIB 43036855692, Stjepana Radića 58, 48350 Budančevica punomoćnik sudionika u postupku IDLA društvo s ograničenom odgovornošću za smještaj starijih i nemoćnih osoba</item>
    </derivirana_varijabla>
  </DomainObject.Predmet.OstaliListFormatedWithAdressOIB>
  <DomainObject.Predmet.OstaliListNazivFormated>
    <izvorni_sadrzaj>
      <item>E-oglasna ploča</item>
      <item>Sudski registar, Trgovački sud u Varaždinu</item>
      <item>Denis Jušta</item>
    </izvorni_sadrzaj>
    <derivirana_varijabla naziv="DomainObject.Predmet.OstaliListNazivFormated_1">
      <item>E-oglasna ploča</item>
      <item>Sudski registar, Trgovački sud u Varaždinu</item>
      <item>Denis Jušta</item>
    </derivirana_varijabla>
  </DomainObject.Predmet.OstaliListNazivFormated>
  <DomainObject.Predmet.OstaliListNazivFormatedOIB>
    <izvorni_sadrzaj>
      <item>E-oglasna ploča</item>
      <item>Sudski registar, Trgovački sud u Varaždinu</item>
      <item>Denis Jušta, OIB 43036855692</item>
    </izvorni_sadrzaj>
    <derivirana_varijabla naziv="DomainObject.Predmet.OstaliListNazivFormatedOIB_1">
      <item>E-oglasna ploča</item>
      <item>Sudski registar, Trgovački sud u Varaždinu</item>
      <item>Denis Jušta, OIB 43036855692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IDLA društvo s ograničenom odgovornošću za smještaj starijih i nemoćnih osoba</izvorni_sadrzaj>
    <derivirana_varijabla naziv="DomainObject.Predmet.ProtustrankaIDrugi_1">IDLA društvo s ograničenom odgovornošću za smještaj starijih i nemoćnih osoba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IDLA društvo s ograničenom odgovornošću za smještaj starijih i nemoćnih osoba, OIB 01492054299, Stjepana Radića 58, 48350 Budančevica</izvorni_sadrzaj>
    <derivirana_varijabla naziv="DomainObject.Predmet.ProtustrankaIDrugiAdressOIB_1">IDLA društvo s ograničenom odgovornošću za smještaj starijih i nemoćnih osoba, OIB 01492054299, Stjepana Radića 58,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IDLA društvo s ograničenom odgovornošću za smještaj starijih i nemoćnih osoba</item>
      <item>E-oglasna ploča</item>
      <item>Sudski registar, Trgovački sud u Varaždinu</item>
      <item>Denis Jušta</item>
    </izvorni_sadrzaj>
    <derivirana_varijabla naziv="DomainObject.Predmet.SudioniciListNaziv_1">
      <item>Financijska agencija</item>
      <item>IDLA društvo s ograničenom odgovornošću za smještaj starijih i nemoćnih osoba</item>
      <item>E-oglasna ploča</item>
      <item>Sudski registar, Trgovački sud u Varaždinu</item>
      <item>Denis Jušta</item>
    </derivirana_varijabla>
  </DomainObject.Predmet.SudioniciListNaziv>
  <DomainObject.Predmet.SudioniciListAdressOIB>
    <izvorni_sadrzaj>
      <item>Financijska agencija, OIB 85821130368, A. Cesarca 2,42000 Varaždin</item>
      <item>IDLA društvo s ograničenom odgovornošću za smještaj starijih i nemoćnih osoba, OIB 01492054299, Stjepana Radića 58,48350 Budančevica</item>
      <item>E-oglasna ploča</item>
      <item>Sudski registar, Trgovački sud u Varaždinu</item>
      <item>Denis Jušta, OIB 43036855692, Stjepana Radića 58,48350 Budančevica</item>
    </izvorni_sadrzaj>
    <derivirana_varijabla naziv="DomainObject.Predmet.SudioniciListAdressOIB_1">
      <item>Financijska agencija, OIB 85821130368, A. Cesarca 2,42000 Varaždin</item>
      <item>IDLA društvo s ograničenom odgovornošću za smještaj starijih i nemoćnih osoba, OIB 01492054299, Stjepana Radića 58,48350 Budančevica</item>
      <item>E-oglasna ploča</item>
      <item>Sudski registar, Trgovački sud u Varaždinu</item>
      <item>Denis Jušta, OIB 43036855692, Stjepana Radića 58,48350 Budančevica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01492054299</item>
      <item>, OIB null</item>
      <item>, OIB null</item>
      <item>, OIB 43036855692</item>
    </izvorni_sadrzaj>
    <derivirana_varijabla naziv="DomainObject.Predmet.SudioniciListNazivOIB_1">
      <item>, OIB 85821130368</item>
      <item>, OIB 01492054299</item>
      <item>, OIB null</item>
      <item>, OIB null</item>
      <item>, OIB 43036855692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AA8E4-A7AF-4C6D-BAB6-C15CF4022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2814</properties:Characters>
  <properties:Lines>82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2015-12-18T07:50:00Z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2015-12-30T09:40:00Z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