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e403" w14:paraId="9a3e40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1D5175">
        <w:t>965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</w:t>
      </w:r>
      <w:r w:rsidR="006F2291">
        <w:t>5</w:t>
      </w:r>
      <w:r w:rsidR="00256F20">
        <w:t>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D5175" w:rsidRPr="002B1B97">
        <w:t>MOKILI ugostiteljstvo j.d.o.o.</w:t>
      </w:r>
      <w:r w:rsidR="001D5175">
        <w:t xml:space="preserve"> Zagreb, </w:t>
      </w:r>
      <w:proofErr w:type="spellStart"/>
      <w:r w:rsidR="001D5175" w:rsidRPr="002B1B97">
        <w:t>Horvaćanska</w:t>
      </w:r>
      <w:proofErr w:type="spellEnd"/>
      <w:r w:rsidR="001D5175" w:rsidRPr="002B1B97">
        <w:t xml:space="preserve"> cesta 23</w:t>
      </w:r>
      <w:r w:rsidR="001D5175">
        <w:t xml:space="preserve">, OIB: </w:t>
      </w:r>
      <w:r w:rsidR="001D5175" w:rsidRPr="002B1B97">
        <w:t>97082277710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1D5175">
        <w:t>11.250,00</w:t>
      </w:r>
      <w:r w:rsidR="005B1A22">
        <w:t xml:space="preserve"> 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>1</w:t>
      </w:r>
      <w:r w:rsidR="001D5175">
        <w:t>5</w:t>
      </w:r>
      <w:r w:rsidR="00256F20">
        <w:t xml:space="preserve">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C25892">
        <w:t>,v.r.</w:t>
      </w:r>
    </w:p>
    <w:p w:rsidRDefault="00F8310C" w:rsidP="00572798" w:rsidR="00F8310C" w:rsidRPr="009C5689">
      <w:pPr>
        <w:jc w:val="right"/>
      </w:pPr>
    </w:p>
    <w:p w:rsidRDefault="00C25892" w:rsidR="00C25892" w:rsidRPr="00ED5ADF">
      <w:pPr>
        <w:jc w:val="right"/>
      </w:pPr>
    </w:p>
    <w:p w:rsidRDefault="00C25892" w:rsidR="00C2589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25892" w:rsidP="00C25892" w:rsidR="000F5513" w:rsidRPr="009C5689">
      <w:pPr>
        <w:jc w:val="both"/>
      </w:pPr>
      <w:r>
        <w:t xml:space="preserve">Ljubica Radošević 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8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D5175">
      <w:t>965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E1E93"/>
    <w:rsid w:val="000F5513"/>
    <w:rsid w:val="00114EAD"/>
    <w:rsid w:val="0012191B"/>
    <w:rsid w:val="00133A3B"/>
    <w:rsid w:val="00150E03"/>
    <w:rsid w:val="00185571"/>
    <w:rsid w:val="001D5175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1A22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E4256"/>
    <w:rsid w:val="006F2291"/>
    <w:rsid w:val="006F2523"/>
    <w:rsid w:val="00704C3A"/>
    <w:rsid w:val="00742665"/>
    <w:rsid w:val="007715C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8377E"/>
    <w:rsid w:val="00BA6776"/>
    <w:rsid w:val="00C25892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St-965/2018</izvorni_sadrzaj>
    <derivirana_varijabla naziv="DomainObject.Predmet.OznakaBroj_1">St-965/2018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MOKILI ugostiteljstvo j.d.o.o. zastupanog po punomoćniku Dario Čujić</izvorni_sadrzaj>
    <derivirana_varijabla naziv="DomainObject.Predmet.ProtustrankaFormated_1">  MOKILI ugostiteljstvo j.d.o.o. zastupanog po punomoćniku Dario Čujić</derivirana_varijabla>
  </DomainObject.Predmet.ProtustrankaFormated>
  <DomainObject.Predmet.ProtustrankaFormatedOIB>
    <izvorni_sadrzaj>  MOKILI ugostiteljstvo j.d.o.o., OIB 97082277710 zastupanog po punomoćniku Dario Čujić</izvorni_sadrzaj>
    <derivirana_varijabla naziv="DomainObject.Predmet.ProtustrankaFormatedOIB_1">  MOKILI ugostiteljstvo j.d.o.o., OIB 97082277710 zastupanog po punomoćniku Dario Čujić</derivirana_varijabla>
  </DomainObject.Predmet.ProtustrankaFormatedOIB>
  <DomainObject.Predmet.ProtustrankaFormatedWithAdress>
    <izvorni_sadrzaj> MOKILI ugostiteljstvo j.d.o.o., Horvaćanska cesta 23, 10000 Zagreb zastupanog po punomoćniku Dario Čujić</izvorni_sadrzaj>
    <derivirana_varijabla naziv="DomainObject.Predmet.ProtustrankaFormatedWithAdress_1"> MOKILI ugostiteljstvo j.d.o.o., Horvaćanska cesta 23, 10000 Zagreb zastupanog po punomoćniku Dario Čujić</derivirana_varijabla>
  </DomainObject.Predmet.ProtustrankaFormatedWithAdress>
  <DomainObject.Predmet.ProtustrankaFormatedWithAdressOIB>
    <izvorni_sadrzaj> MOKILI ugostiteljstvo j.d.o.o., OIB 97082277710, Horvaćanska cesta 23, 10000 Zagreb zastupanog po punomoćniku Dario Čujić</izvorni_sadrzaj>
    <derivirana_varijabla naziv="DomainObject.Predmet.ProtustrankaFormatedWithAdressOIB_1"> MOKILI ugostiteljstvo j.d.o.o., OIB 97082277710, Horvaćanska cesta 23, 10000 Zagreb zastupanog po punomoćniku Dario Čujić</derivirana_varijabla>
  </DomainObject.Predmet.ProtustrankaFormatedWithAdressOIB>
  <DomainObject.Predmet.ProtustrankaWithAdress>
    <izvorni_sadrzaj>MOKILI ugostiteljstvo j.d.o.o. Horvaćanska cesta 23, 10000 Zagreb</izvorni_sadrzaj>
    <derivirana_varijabla naziv="DomainObject.Predmet.ProtustrankaWithAdress_1">MOKILI ugostiteljstvo j.d.o.o. Horvaćanska cesta 23, 10000 Zagreb</derivirana_varijabla>
  </DomainObject.Predmet.ProtustrankaWithAdress>
  <DomainObject.Predmet.ProtustrankaWithAdressOIB>
    <izvorni_sadrzaj>MOKILI ugostiteljstvo j.d.o.o., OIB 97082277710, Horvaćanska cesta 23, 10000 Zagreb</izvorni_sadrzaj>
    <derivirana_varijabla naziv="DomainObject.Predmet.ProtustrankaWithAdressOIB_1">MOKILI ugostiteljstvo j.d.o.o., OIB 97082277710, Horvaćanska cesta 23, 10000 Zagreb</derivirana_varijabla>
  </DomainObject.Predmet.ProtustrankaWithAdressOIB>
  <DomainObject.Predmet.ProtustrankaNazivFormated>
    <izvorni_sadrzaj>MOKILI ugostiteljstvo j.d.o.o.</izvorni_sadrzaj>
    <derivirana_varijabla naziv="DomainObject.Predmet.ProtustrankaNazivFormated_1">MOKILI ugostiteljstvo j.d.o.o.</derivirana_varijabla>
  </DomainObject.Predmet.ProtustrankaNazivFormated>
  <DomainObject.Predmet.ProtustrankaNazivFormatedOIB>
    <izvorni_sadrzaj>MOKILI ugostiteljstvo j.d.o.o., OIB 97082277710</izvorni_sadrzaj>
    <derivirana_varijabla naziv="DomainObject.Predmet.ProtustrankaNazivFormatedOIB_1">MOKILI ugostiteljstvo j.d.o.o., OIB 97082277710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MOKILI ugostiteljstvo j.d.o.o. zastupanog po punomoćniku Dario Čujić</item>
    </izvorni_sadrzaj>
    <derivirana_varijabla naziv="DomainObject.Predmet.ProtuStrankaListFormated_1">
      <item>MOKILI ugostiteljstvo j.d.o.o. zastupanog po punomoćniku Dario Čujić</item>
    </derivirana_varijabla>
  </DomainObject.Predmet.ProtuStrankaListFormated>
  <DomainObject.Predmet.ProtuStrankaListFormatedOIB>
    <izvorni_sadrzaj>
      <item>MOKILI ugostiteljstvo j.d.o.o., OIB 97082277710 zastupanog po punomoćniku Dario Čujić</item>
    </izvorni_sadrzaj>
    <derivirana_varijabla naziv="DomainObject.Predmet.ProtuStrankaListFormatedOIB_1">
      <item>MOKILI ugostiteljstvo j.d.o.o., OIB 97082277710 zastupanog po punomoćniku Dario Čujić</item>
    </derivirana_varijabla>
  </DomainObject.Predmet.ProtuStrankaListFormatedOIB>
  <DomainObject.Predmet.ProtuStrankaListFormatedWithAdress>
    <izvorni_sadrzaj>
      <item>MOKILI ugostiteljstvo j.d.o.o., Horvaćanska cesta 23, 10000 Zagreb zastupanog po punomoćniku Dario Čujić</item>
    </izvorni_sadrzaj>
    <derivirana_varijabla naziv="DomainObject.Predmet.ProtuStrankaListFormatedWithAdress_1">
      <item>MOKILI ugostiteljstvo j.d.o.o., Horvaćanska cesta 23, 10000 Zagreb zastupanog po punomoćniku Dario Čujić</item>
    </derivirana_varijabla>
  </DomainObject.Predmet.ProtuStrankaListFormatedWithAdress>
  <DomainObject.Predmet.ProtuStrankaListFormatedWithAdressOIB>
    <izvorni_sadrzaj>
      <item>MOKILI ugostiteljstvo j.d.o.o., OIB 97082277710, Horvaćanska cesta 23, 10000 Zagreb zastupanog po punomoćniku Dario Čujić</item>
    </izvorni_sadrzaj>
    <derivirana_varijabla naziv="DomainObject.Predmet.ProtuStrankaListFormatedWithAdressOIB_1">
      <item>MOKILI ugostiteljstvo j.d.o.o., OIB 97082277710, Horvaćanska cesta 23, 10000 Zagreb zastupanog po punomoćniku Dario Čujić</item>
    </derivirana_varijabla>
  </DomainObject.Predmet.ProtuStrankaListFormatedWithAdressOIB>
  <DomainObject.Predmet.ProtuStrankaListNazivFormated>
    <izvorni_sadrzaj>
      <item>MOKILI ugostiteljstvo j.d.o.o.</item>
    </izvorni_sadrzaj>
    <derivirana_varijabla naziv="DomainObject.Predmet.ProtuStrankaListNazivFormated_1">
      <item>MOKILI ugostiteljstvo j.d.o.o.</item>
    </derivirana_varijabla>
  </DomainObject.Predmet.ProtuStrankaListNazivFormated>
  <DomainObject.Predmet.ProtuStrankaListNazivFormatedOIB>
    <izvorni_sadrzaj>
      <item>MOKILI ugostiteljstvo j.d.o.o., OIB 97082277710</item>
    </izvorni_sadrzaj>
    <derivirana_varijabla naziv="DomainObject.Predmet.ProtuStrankaListNazivFormatedOIB_1">
      <item>MOKILI ugostiteljstvo j.d.o.o., OIB 97082277710</item>
    </derivirana_varijabla>
  </DomainObject.Predmet.ProtuStrankaListNazivFormatedOIB>
  <DomainObject.Predmet.OstaliListFormated>
    <izvorni_sadrzaj>
      <item>Dario Čujić punomoćnik sudionika u postupku MOKILI ugostiteljstvo j.d.o.o.</item>
    </izvorni_sadrzaj>
    <derivirana_varijabla naziv="DomainObject.Predmet.OstaliListFormated_1">
      <item>Dario Čujić punomoćnik sudionika u postupku MOKILI ugostiteljstvo j.d.o.o.</item>
    </derivirana_varijabla>
  </DomainObject.Predmet.OstaliListFormated>
  <DomainObject.Predmet.OstaliListFormatedOIB>
    <izvorni_sadrzaj>
      <item>Dario Čujić, OIB 43828140656 punomoćnik sudionika u postupku MOKILI ugostiteljstvo j.d.o.o.</item>
    </izvorni_sadrzaj>
    <derivirana_varijabla naziv="DomainObject.Predmet.OstaliListFormatedOIB_1">
      <item>Dario Čujić, OIB 43828140656 punomoćnik sudionika u postupku MOKILI ugostiteljstvo j.d.o.o.</item>
    </derivirana_varijabla>
  </DomainObject.Predmet.OstaliListFormatedOIB>
  <DomainObject.Predmet.OstaliListFormatedWithAdress>
    <izvorni_sadrzaj>
      <item>Dario Čujić, Bana Josipa Jelačića 36, 10290 Zaprešić punomoćnik sudionika u postupku MOKILI ugostiteljstvo j.d.o.o.</item>
    </izvorni_sadrzaj>
    <derivirana_varijabla naziv="DomainObject.Predmet.OstaliListFormatedWithAdress_1">
      <item>Dario Čujić, Bana Josipa Jelačića 36, 10290 Zaprešić punomoćnik sudionika u postupku MOKILI ugostiteljstvo j.d.o.o.</item>
    </derivirana_varijabla>
  </DomainObject.Predmet.OstaliListFormatedWithAdress>
  <DomainObject.Predmet.OstaliListFormatedWithAdressOIB>
    <izvorni_sadrzaj>
      <item>Dario Čujić, OIB 43828140656, Bana Josipa Jelačića 36, 10290 Zaprešić punomoćnik sudionika u postupku MOKILI ugostiteljstvo j.d.o.o.</item>
    </izvorni_sadrzaj>
    <derivirana_varijabla naziv="DomainObject.Predmet.OstaliListFormatedWithAdressOIB_1">
      <item>Dario Čujić, OIB 43828140656, Bana Josipa Jelačića 36, 10290 Zaprešić punomoćnik sudionika u postupku MOKILI ugostiteljstvo j.d.o.o.</item>
    </derivirana_varijabla>
  </DomainObject.Predmet.OstaliListFormatedWithAdressOIB>
  <DomainObject.Predmet.OstaliListNazivFormated>
    <izvorni_sadrzaj>
      <item>Dario Čujić</item>
    </izvorni_sadrzaj>
    <derivirana_varijabla naziv="DomainObject.Predmet.OstaliListNazivFormated_1">
      <item>Dario Čujić</item>
    </derivirana_varijabla>
  </DomainObject.Predmet.OstaliListNazivFormated>
  <DomainObject.Predmet.OstaliListNazivFormatedOIB>
    <izvorni_sadrzaj>
      <item>Dario Čujić, OIB 43828140656</item>
    </izvorni_sadrzaj>
    <derivirana_varijabla naziv="DomainObject.Predmet.OstaliListNazivFormatedOIB_1">
      <item>Dario Čujić, OIB 43828140656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MOKILI ugostiteljstvo j.d.o.o.</izvorni_sadrzaj>
    <derivirana_varijabla naziv="DomainObject.Predmet.ProtustrankaIDrugi_1">MOKILI ugostiteljstvo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MOKILI ugostiteljstvo j.d.o.o., OIB 97082277710, Horvaćanska cesta 23, 10000 Zagreb</izvorni_sadrzaj>
    <derivirana_varijabla naziv="DomainObject.Predmet.ProtustrankaIDrugiAdressOIB_1">MOKILI ugostiteljstvo j.d.o.o., OIB 97082277710, Horvaćanska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MOKILI ugostiteljstvo j.d.o.o.</item>
      <item>Dario Čujić</item>
    </izvorni_sadrzaj>
    <derivirana_varijabla naziv="DomainObject.Predmet.SudioniciListNaziv_1">
      <item>Fina Regionalni centar Zagreb</item>
      <item>MOKILI ugostiteljstvo j.d.o.o.</item>
      <item>Dario Čujić</item>
    </derivirana_varijabla>
  </DomainObject.Predmet.SudioniciListNaziv>
  <DomainObject.Predmet.SudioniciListAdressOIB>
    <izvorni_sadrzaj>
      <item>Fina Regionalni centar Zagreb, OIB 85821130368, Trg svibanjskih žrtava 1995.1,10000 Zagreb</item>
      <item>MOKILI ugostiteljstvo j.d.o.o., OIB 97082277710, Horvaćanska cesta 23,10000 Zagreb</item>
      <item>Dario Čujić, OIB 43828140656, Bana Josipa Jelačića 36,10290 Zaprešić</item>
    </izvorni_sadrzaj>
    <derivirana_varijabla naziv="DomainObject.Predmet.SudioniciListAdressOIB_1">
      <item>Fina Regionalni centar Zagreb, OIB 85821130368, Trg svibanjskih žrtava 1995.1,10000 Zagreb</item>
      <item>MOKILI ugostiteljstvo j.d.o.o., OIB 97082277710, Horvaćanska cesta 23,10000 Zagreb</item>
      <item>Dario Čujić, OIB 43828140656, Bana Josipa Jelačića 36,10290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97082277710</item>
      <item>, OIB 43828140656</item>
    </izvorni_sadrzaj>
    <derivirana_varijabla naziv="DomainObject.Predmet.SudioniciListNazivOIB_1">
      <item>, OIB 85821130368</item>
      <item>, OIB 97082277710</item>
      <item>, OIB 43828140656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20844-9100-488E-94C9-F53832C3B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1350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2018-05-15T06:43:00Z</dcterms:created>
  <dc:creator>ilukac</dc:creator>
  <cp:lastModifiedBy>Ljubica Radošević</cp:lastModifiedBy>
  <cp:lastPrinted>2018-05-15T09:11:00Z</cp:lastPrinted>
  <dcterms:modified xmlns:xsi="http://www.w3.org/2001/XMLSchema-instance" xsi:type="dcterms:W3CDTF">2018-05-15T09:11:00Z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(St-965-18--oglas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