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c41f" w14:paraId="4d9c41f" w:rsidRDefault="00AE6864" w:rsidP="00AE6864" w:rsidR="00AE686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6864" w:rsidP="00AE6864" w:rsidR="00AE686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E6864" w:rsidP="00AE6864" w:rsidR="00AE686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E6864" w:rsidP="00AE6864" w:rsidR="00AE686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E6864" w:rsidP="00AE6864" w:rsidR="00AE686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E6864" w:rsidP="00AE6864" w:rsidR="00AE686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E6864" w:rsidP="00AE6864" w:rsidR="00AE6864" w:rsidRPr="005D578C">
      <w:pPr>
        <w:jc w:val="center"/>
        <w:rPr>
          <w:rFonts w:cs="Times New Roman" w:eastAsia="Times New Roman"/>
          <w:szCs w:val="24"/>
        </w:rPr>
      </w:pPr>
    </w:p>
    <w:p w:rsidRDefault="00AE6864" w:rsidP="00AE6864" w:rsidR="00AE686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E6864" w:rsidP="00AE6864" w:rsidR="00AE6864" w:rsidRPr="005D578C">
      <w:pPr>
        <w:rPr>
          <w:rFonts w:cs="Times New Roman" w:eastAsia="Times New Roman"/>
          <w:szCs w:val="24"/>
        </w:rPr>
      </w:pPr>
    </w:p>
    <w:p w:rsidRDefault="00AE6864" w:rsidP="00AE6864" w:rsidR="00AE686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8841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DOLENC ISTRA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Novigrad, Sv. Anton 48/A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77886629831, MBS 130005168, 10. veljače 2016.</w:t>
      </w:r>
    </w:p>
    <w:p w:rsidRDefault="00AE6864" w:rsidP="00AE6864" w:rsidR="00AE6864" w:rsidRPr="005D578C">
      <w:pPr>
        <w:rPr>
          <w:rFonts w:cs="Times New Roman" w:eastAsia="Times New Roman"/>
          <w:szCs w:val="24"/>
        </w:rPr>
      </w:pPr>
    </w:p>
    <w:p w:rsidRDefault="00AE6864" w:rsidP="00AE6864" w:rsidR="00AE686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E6864" w:rsidP="00AE6864" w:rsidR="00AE6864" w:rsidRPr="005D578C">
      <w:pPr>
        <w:rPr>
          <w:rFonts w:cs="Times New Roman" w:eastAsia="Times New Roman"/>
          <w:szCs w:val="24"/>
        </w:rPr>
      </w:pPr>
    </w:p>
    <w:p w:rsidRDefault="00AE6864" w:rsidP="00AE6864" w:rsidR="00AE686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DOLENC ISTRA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Novigrad, Sv. Anton 48/A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77886629831, MBS 130005168,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10.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D11FC8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AE6864" w:rsidP="00AE6864" w:rsidR="00AE6864" w:rsidRPr="005D578C">
      <w:pPr>
        <w:rPr>
          <w:rFonts w:cs="Times New Roman" w:eastAsia="Times New Roman"/>
          <w:szCs w:val="24"/>
        </w:rPr>
      </w:pPr>
    </w:p>
    <w:p w:rsidRDefault="00AE6864" w:rsidP="00AE6864" w:rsidR="00AE686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AE6864" w:rsidP="00AE6864" w:rsidR="00AE6864">
      <w:pPr>
        <w:ind w:firstLine="708"/>
        <w:rPr>
          <w:rFonts w:cs="Times New Roman" w:eastAsia="Times New Roman"/>
          <w:szCs w:val="20"/>
        </w:rPr>
      </w:pPr>
    </w:p>
    <w:p w:rsidRDefault="00AE6864" w:rsidP="00AE6864" w:rsidR="00AE686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DOLENC ISTRA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Novigrad, Sv. Anton 48/A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77886629831, MBS 130005168.</w:t>
      </w:r>
    </w:p>
    <w:p w:rsidRDefault="00AE6864" w:rsidP="00AE6864" w:rsidR="00AE6864">
      <w:pPr>
        <w:rPr>
          <w:rFonts w:cs="Times New Roman" w:eastAsia="Times New Roman"/>
          <w:szCs w:val="24"/>
        </w:rPr>
      </w:pPr>
    </w:p>
    <w:p w:rsidRDefault="00AE6864" w:rsidP="00AE6864" w:rsidR="00AE686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DOLENC ISTRA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Novigrad, Sv. Anton 48/A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77886629831, MBS 130005168.</w:t>
      </w:r>
    </w:p>
    <w:p w:rsidRDefault="00AE6864" w:rsidP="00AE6864" w:rsidR="00AE6864">
      <w:pPr>
        <w:rPr>
          <w:rFonts w:cs="Times New Roman" w:eastAsia="Times New Roman"/>
          <w:szCs w:val="24"/>
        </w:rPr>
      </w:pPr>
    </w:p>
    <w:p w:rsidRDefault="00AE6864" w:rsidP="00AE6864" w:rsidR="00AE6864" w:rsidRPr="005D578C">
      <w:pPr>
        <w:rPr>
          <w:rFonts w:cs="Times New Roman" w:eastAsia="Times New Roman"/>
          <w:szCs w:val="24"/>
        </w:rPr>
      </w:pPr>
    </w:p>
    <w:p w:rsidRDefault="00AE6864" w:rsidP="00AE6864" w:rsidR="00AE686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E6864" w:rsidP="00AE6864" w:rsidR="00AE6864">
      <w:pPr>
        <w:ind w:firstLine="708"/>
        <w:rPr>
          <w:rFonts w:cs="Times New Roman" w:eastAsia="Times New Roman"/>
          <w:szCs w:val="24"/>
        </w:rPr>
      </w:pPr>
    </w:p>
    <w:p w:rsidRDefault="00AE6864" w:rsidP="00AE6864" w:rsidR="00AE686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DOLENC ISTRA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St-470/2015-3 od 2. prosinca 2015. pokrenuo skraćeni stečajni postupak nad dužnikom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St-470/2015-4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E6864" w:rsidP="00AE6864" w:rsidR="00AE686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E6864" w:rsidP="00AE6864" w:rsidR="00AE6864" w:rsidRPr="005D578C">
      <w:pPr>
        <w:rPr>
          <w:rFonts w:cs="Times New Roman" w:eastAsia="Times New Roman"/>
          <w:szCs w:val="24"/>
        </w:rPr>
      </w:pPr>
    </w:p>
    <w:p w:rsidRDefault="00AE6864" w:rsidP="00AE6864" w:rsidR="00AE686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10.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E6864" w:rsidP="00AE6864" w:rsidR="00AE6864" w:rsidRPr="005D578C">
      <w:pPr>
        <w:jc w:val="center"/>
        <w:rPr>
          <w:rFonts w:cs="Times New Roman" w:eastAsia="Times New Roman"/>
          <w:szCs w:val="24"/>
        </w:rPr>
      </w:pPr>
    </w:p>
    <w:p w:rsidRDefault="00AE6864" w:rsidP="00AE6864" w:rsidR="00AE686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AE6864" w:rsidP="00AE6864" w:rsidR="00AE686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D11FC8">
        <w:rPr>
          <w:rFonts w:cs="Times New Roman" w:eastAsia="Times New Roman"/>
          <w:szCs w:val="24"/>
        </w:rPr>
        <w:t>, v. r.</w:t>
      </w:r>
      <w:r>
        <w:rPr>
          <w:rFonts w:cs="Times New Roman" w:eastAsia="Times New Roman"/>
          <w:szCs w:val="24"/>
        </w:rPr>
        <w:t xml:space="preserve"> </w:t>
      </w:r>
    </w:p>
    <w:p w:rsidRDefault="00AE6864" w:rsidP="00AE6864" w:rsidR="00AE6864">
      <w:pPr>
        <w:jc w:val="left"/>
        <w:rPr>
          <w:rFonts w:cs="Times New Roman" w:eastAsia="Times New Roman"/>
          <w:szCs w:val="24"/>
        </w:rPr>
      </w:pPr>
    </w:p>
    <w:p w:rsidRDefault="00AE6864" w:rsidP="00AE6864" w:rsidR="00AE6864" w:rsidRPr="005D578C">
      <w:pPr>
        <w:jc w:val="left"/>
        <w:rPr>
          <w:rFonts w:cs="Times New Roman" w:eastAsia="Times New Roman"/>
          <w:szCs w:val="24"/>
        </w:rPr>
      </w:pPr>
    </w:p>
    <w:p w:rsidRDefault="00AE6864" w:rsidP="00AE6864" w:rsidR="00AE686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E6864" w:rsidP="00AE6864" w:rsidR="00AE686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E6864" w:rsidP="00AE6864" w:rsidR="00AE686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E6864" w:rsidP="00AE6864" w:rsidR="00AE6864">
      <w:pPr>
        <w:rPr>
          <w:rFonts w:cs="Times New Roman" w:eastAsia="Times New Roman"/>
          <w:szCs w:val="24"/>
        </w:rPr>
      </w:pPr>
    </w:p>
    <w:p w:rsidRDefault="00AE6864" w:rsidP="00AE6864" w:rsidR="00AE6864" w:rsidRPr="005D578C">
      <w:pPr>
        <w:rPr>
          <w:rFonts w:cs="Times New Roman" w:eastAsia="Times New Roman"/>
          <w:szCs w:val="24"/>
        </w:rPr>
      </w:pPr>
    </w:p>
    <w:p w:rsidRDefault="00AE6864" w:rsidP="00AE6864" w:rsidR="00AE686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E6864" w:rsidP="00AE6864" w:rsidR="00AE686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E6864" w:rsidP="00AE6864" w:rsidR="00AE686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DOLENC ISTRA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Novigrad, Sv. Anton 48/A, </w:t>
      </w:r>
    </w:p>
    <w:p w:rsidRDefault="00AE6864" w:rsidP="00AE6864" w:rsidR="00AE686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Aleš Dolenc, Slovenija, Šmarca, Jeranova ulica 008,</w:t>
      </w:r>
    </w:p>
    <w:p w:rsidRDefault="00AE6864" w:rsidP="00AE6864" w:rsidR="00AE686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AE6864" w:rsidP="00AE6864" w:rsidR="00AE686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E6864" w:rsidP="00AE6864" w:rsidR="00AE686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Krstić, Osijek, Županijska 2,</w:t>
      </w:r>
    </w:p>
    <w:p w:rsidRDefault="00AE6864" w:rsidP="00AE6864" w:rsidR="00AE686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E6864" w:rsidP="00AE6864" w:rsidR="00AE686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E6864" w:rsidP="00AE6864" w:rsidR="00AE686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E6864" w:rsidP="00AE6864" w:rsidR="00AE6864"/>
    <w:p w:rsidRDefault="00AE6864" w:rsidP="00AE6864" w:rsidR="00AE6864"/>
    <w:p w:rsidRDefault="00AE6864" w:rsidP="00AE6864" w:rsidR="00AE6864"/>
    <w:p w:rsidRDefault="008A4B04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864" w:rsidP="00AE6864" w:rsidR="00AE6864">
      <w:r>
        <w:separator/>
      </w:r>
    </w:p>
  </w:endnote>
  <w:endnote w:id="0" w:type="continuationSeparator">
    <w:p w:rsidRDefault="00AE6864" w:rsidP="00AE6864" w:rsidR="00AE6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864" w:rsidP="00AE6864" w:rsidR="00AE6864">
      <w:r>
        <w:separator/>
      </w:r>
    </w:p>
  </w:footnote>
  <w:footnote w:id="0" w:type="continuationSeparator">
    <w:p w:rsidRDefault="00AE6864" w:rsidP="00AE6864" w:rsidR="00AE6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864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A4B0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St-470/2015-5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864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St-470/2015-5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4143"/>
    <w:rsid w:val="0075528E"/>
    <w:rsid w:val="0079403F"/>
    <w:rsid w:val="008A4B04"/>
    <w:rsid w:val="00AE6864"/>
    <w:rsid w:val="00C34143"/>
    <w:rsid w:val="00D1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686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686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E686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68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686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68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686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4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B0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A4B0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A4B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A4B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686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686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E686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68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686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68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686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4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B0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A4B0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A4B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A4B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St-470/2015</izvorni_sadrzaj>
    <derivirana_varijabla naziv="DomainObject.Predmet.OznakaBroj_1">St-470/2015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DOLENC ISTRA d.o.o. NOVIGRAD</izvorni_sadrzaj>
    <derivirana_varijabla naziv="DomainObject.Predmet.ProtustrankaFormated_1">  DOLENC ISTRA d.o.o. NOVIGRAD</derivirana_varijabla>
  </DomainObject.Predmet.ProtustrankaFormated>
  <DomainObject.Predmet.ProtustrankaFormatedOIB>
    <izvorni_sadrzaj>  DOLENC ISTRA d.o.o. NOVIGRAD, OIB 77886629831</izvorni_sadrzaj>
    <derivirana_varijabla naziv="DomainObject.Predmet.ProtustrankaFormatedOIB_1">  DOLENC ISTRA d.o.o. NOVIGRAD, OIB 77886629831</derivirana_varijabla>
  </DomainObject.Predmet.ProtustrankaFormatedOIB>
  <DomainObject.Predmet.ProtustrankaFormatedWithAdress>
    <izvorni_sadrzaj> DOLENC ISTRA d.o.o. NOVIGRAD, Sv. Anton 48/A, 52466 Novigrad</izvorni_sadrzaj>
    <derivirana_varijabla naziv="DomainObject.Predmet.ProtustrankaFormatedWithAdress_1"> DOLENC ISTRA d.o.o. NOVIGRAD, Sv. Anton 48/A, 52466 Novigrad</derivirana_varijabla>
  </DomainObject.Predmet.ProtustrankaFormatedWithAdress>
  <DomainObject.Predmet.ProtustrankaFormatedWithAdressOIB>
    <izvorni_sadrzaj> DOLENC ISTRA d.o.o. NOVIGRAD, OIB 77886629831, Sv. Anton 48/A, 52466 Novigrad</izvorni_sadrzaj>
    <derivirana_varijabla naziv="DomainObject.Predmet.ProtustrankaFormatedWithAdressOIB_1"> DOLENC ISTRA d.o.o. NOVIGRAD, OIB 77886629831, Sv. Anton 48/A, 52466 Novigrad</derivirana_varijabla>
  </DomainObject.Predmet.ProtustrankaFormatedWithAdressOIB>
  <DomainObject.Predmet.ProtustrankaWithAdress>
    <izvorni_sadrzaj>DOLENC ISTRA d.o.o. NOVIGRAD Sv. Anton 48/A, 52466 Novigrad</izvorni_sadrzaj>
    <derivirana_varijabla naziv="DomainObject.Predmet.ProtustrankaWithAdress_1">DOLENC ISTRA d.o.o. NOVIGRAD Sv. Anton 48/A, 52466 Novigrad</derivirana_varijabla>
  </DomainObject.Predmet.ProtustrankaWithAdress>
  <DomainObject.Predmet.ProtustrankaWithAdressOIB>
    <izvorni_sadrzaj>DOLENC ISTRA d.o.o. NOVIGRAD, OIB 77886629831, Sv. Anton 48/A, 52466 Novigrad</izvorni_sadrzaj>
    <derivirana_varijabla naziv="DomainObject.Predmet.ProtustrankaWithAdressOIB_1">DOLENC ISTRA d.o.o. NOVIGRAD, OIB 77886629831, Sv. Anton 48/A, 52466 Novigrad</derivirana_varijabla>
  </DomainObject.Predmet.ProtustrankaWithAdressOIB>
  <DomainObject.Predmet.ProtustrankaNazivFormated>
    <izvorni_sadrzaj>DOLENC ISTRA d.o.o. NOVIGRAD</izvorni_sadrzaj>
    <derivirana_varijabla naziv="DomainObject.Predmet.ProtustrankaNazivFormated_1">DOLENC ISTRA d.o.o. NOVIGRAD</derivirana_varijabla>
  </DomainObject.Predmet.ProtustrankaNazivFormated>
  <DomainObject.Predmet.ProtustrankaNazivFormatedOIB>
    <izvorni_sadrzaj>DOLENC ISTRA d.o.o. NOVIGRAD, OIB 77886629831</izvorni_sadrzaj>
    <derivirana_varijabla naziv="DomainObject.Predmet.ProtustrankaNazivFormatedOIB_1">DOLENC ISTRA d.o.o. NOVIGRAD, OIB 77886629831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4319.59</izvorni_sadrzaj>
    <derivirana_varijabla naziv="DomainObject.Predmet.TrenutnaVrijednost_1">4319.59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DOLENC ISTRA d.o.o. NOVIGRAD</item>
    </izvorni_sadrzaj>
    <derivirana_varijabla naziv="DomainObject.Predmet.ProtuStrankaListFormated_1">
      <item>DOLENC ISTRA d.o.o. NOVIGRAD</item>
    </derivirana_varijabla>
  </DomainObject.Predmet.ProtuStrankaListFormated>
  <DomainObject.Predmet.ProtuStrankaListFormatedOIB>
    <izvorni_sadrzaj>
      <item>DOLENC ISTRA d.o.o. NOVIGRAD, OIB 77886629831</item>
    </izvorni_sadrzaj>
    <derivirana_varijabla naziv="DomainObject.Predmet.ProtuStrankaListFormatedOIB_1">
      <item>DOLENC ISTRA d.o.o. NOVIGRAD, OIB 77886629831</item>
    </derivirana_varijabla>
  </DomainObject.Predmet.ProtuStrankaListFormatedOIB>
  <DomainObject.Predmet.ProtuStrankaListFormatedWithAdress>
    <izvorni_sadrzaj>
      <item>DOLENC ISTRA d.o.o. NOVIGRAD, Sv. Anton 48/A, 52466 Novigrad</item>
    </izvorni_sadrzaj>
    <derivirana_varijabla naziv="DomainObject.Predmet.ProtuStrankaListFormatedWithAdress_1">
      <item>DOLENC ISTRA d.o.o. NOVIGRAD, Sv. Anton 48/A, 52466 Novigrad</item>
    </derivirana_varijabla>
  </DomainObject.Predmet.ProtuStrankaListFormatedWithAdress>
  <DomainObject.Predmet.ProtuStrankaListFormatedWithAdressOIB>
    <izvorni_sadrzaj>
      <item>DOLENC ISTRA d.o.o. NOVIGRAD, OIB 77886629831, Sv. Anton 48/A, 52466 Novigrad</item>
    </izvorni_sadrzaj>
    <derivirana_varijabla naziv="DomainObject.Predmet.ProtuStrankaListFormatedWithAdressOIB_1">
      <item>DOLENC ISTRA d.o.o. NOVIGRAD, OIB 77886629831, Sv. Anton 48/A, 52466 Novigrad</item>
    </derivirana_varijabla>
  </DomainObject.Predmet.ProtuStrankaListFormatedWithAdressOIB>
  <DomainObject.Predmet.ProtuStrankaListNazivFormated>
    <izvorni_sadrzaj>
      <item>DOLENC ISTRA d.o.o. NOVIGRAD</item>
    </izvorni_sadrzaj>
    <derivirana_varijabla naziv="DomainObject.Predmet.ProtuStrankaListNazivFormated_1">
      <item>DOLENC ISTRA d.o.o. NOVIGRAD</item>
    </derivirana_varijabla>
  </DomainObject.Predmet.ProtuStrankaListNazivFormated>
  <DomainObject.Predmet.ProtuStrankaListNazivFormatedOIB>
    <izvorni_sadrzaj>
      <item>DOLENC ISTRA d.o.o. NOVIGRAD, OIB 77886629831</item>
    </izvorni_sadrzaj>
    <derivirana_varijabla naziv="DomainObject.Predmet.ProtuStrankaListNazivFormatedOIB_1">
      <item>DOLENC ISTRA d.o.o. NOVIGRAD, OIB 77886629831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DOLENC ISTRA d.o.o. NOVIGRAD</izvorni_sadrzaj>
    <derivirana_varijabla naziv="DomainObject.Predmet.ProtustrankaIDrugi_1">DOLENC ISTRA d.o.o. NOVIGRAD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DOLENC ISTRA d.o.o. NOVIGRAD, OIB 77886629831, Sv. Anton 48/A, 52466 Novigrad</izvorni_sadrzaj>
    <derivirana_varijabla naziv="DomainObject.Predmet.ProtustrankaIDrugiAdressOIB_1">DOLENC ISTRA d.o.o. NOVIGRAD, OIB 77886629831, Sv. Anton 48/A,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DOLENC ISTRA d.o.o. NOVIGRAD</item>
    </izvorni_sadrzaj>
    <derivirana_varijabla naziv="DomainObject.Predmet.SudioniciListNaziv_1">
      <item>FINANCIJSKA AGENCIJA, RC RIJEKA, PODRUŽNICA PULA, PULA</item>
      <item>DOLENC ISTRA d.o.o. NOVIGRAD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DOLENC ISTRA d.o.o. NOVIGRAD, OIB 77886629831, Sv. Anton 48/A,52466 Novigrad</item>
    </izvorni_sadrzaj>
    <derivirana_varijabla naziv="DomainObject.Predmet.SudioniciListAdressOIB_1">
      <item>FINANCIJSKA AGENCIJA, RC RIJEKA, PODRUŽNICA PULA, PULA, OIB 85821130368, Ulica grada Vukovara 70,Zagreb</item>
      <item>DOLENC ISTRA d.o.o. NOVIGRAD, OIB 77886629831, Sv. Anton 48/A,52466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77886629831</item>
    </izvorni_sadrzaj>
    <derivirana_varijabla naziv="DomainObject.Predmet.SudioniciListNazivOIB_1">
      <item>, OIB 85821130368</item>
      <item>, OIB 77886629831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3257</properties:Characters>
  <properties:Lines>82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2016-02-05T13:18:00Z</dcterms:created>
  <dc:creator>Mihaela Kaligari</dc:creator>
  <dc:description/>
  <cp:keywords/>
  <cp:lastModifiedBy>Mihaela Kaligari</cp:lastModifiedBy>
  <cp:lastPrinted>2016-02-08T13:53:00Z</cp:lastPrinted>
  <dcterms:modified xmlns:xsi="http://www.w3.org/2001/XMLSchema-instance" xsi:type="dcterms:W3CDTF">2016-02-10T09:23:00Z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