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e5527e" w14:paraId="be5527e" w:rsidRDefault="00151FF0" w:rsidP="00317D16" w:rsidR="00F14D32" w:rsidRPr="00151FF0">
      <w:pPr>
        <w15:collapsed w:val="false"/>
      </w:pPr>
      <w:bookmarkStart w:name="_GoBack" w:id="0"/>
      <w:bookmarkEnd w:id="0"/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 w:rsidRPr="00151FF0">
        <w:t>14 St-</w:t>
      </w:r>
      <w:r w:rsidR="00994F8E">
        <w:t>3</w:t>
      </w:r>
      <w:r w:rsidR="00321EE9">
        <w:t>2</w:t>
      </w:r>
      <w:r w:rsidR="00994F8E">
        <w:t>8</w:t>
      </w:r>
      <w:r w:rsidRPr="00151FF0">
        <w:t>/1</w:t>
      </w:r>
      <w:r w:rsidR="004874AB">
        <w:t>6</w:t>
      </w:r>
      <w:r w:rsidRPr="00151FF0">
        <w:t>-</w:t>
      </w:r>
      <w:r w:rsidR="00D23328">
        <w:t>1</w:t>
      </w:r>
      <w:r w:rsidR="007829C8">
        <w:t>82</w:t>
      </w:r>
    </w:p>
    <w:p w:rsidRDefault="00A126F0" w:rsidP="00A126F0" w:rsidR="00A126F0">
      <w:r>
        <w:rPr>
          <w:rStyle w:val="Naglaeno"/>
        </w:rPr>
        <w:t xml:space="preserve">             </w:t>
      </w:r>
      <w:r w:rsidR="00471F10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126F0" w:rsidP="00A126F0" w:rsidR="00A126F0" w:rsidRPr="00D21A2C"/>
    <w:p w:rsidRDefault="00A126F0" w:rsidP="00A126F0" w:rsidR="00A126F0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126F0" w:rsidP="00A126F0" w:rsidR="00F14D32" w:rsidRPr="00A126F0">
      <w:pPr>
        <w:ind w:hanging="720" w:left="360"/>
        <w:rPr>
          <w:b/>
        </w:rPr>
      </w:pPr>
      <w:r>
        <w:rPr>
          <w:b/>
        </w:rPr>
        <w:t xml:space="preserve">    </w:t>
      </w:r>
      <w:r w:rsidRPr="00B82754">
        <w:rPr>
          <w:sz w:val="22"/>
          <w:szCs w:val="22"/>
        </w:rPr>
        <w:t>TRGOVAČKI SUD U OSIJEKU</w:t>
      </w:r>
    </w:p>
    <w:p w:rsidRDefault="00A14C1A" w:rsidP="006D66FA" w:rsidR="00A14C1A">
      <w:pPr>
        <w:jc w:val="center"/>
      </w:pPr>
    </w:p>
    <w:p w:rsidRDefault="006D66FA" w:rsidP="006D66FA" w:rsidR="006D66FA" w:rsidRPr="00C773E3">
      <w:pPr>
        <w:jc w:val="center"/>
      </w:pPr>
      <w:r w:rsidRPr="00C773E3">
        <w:t>REPUBLIKA HRVATSKA</w:t>
      </w:r>
    </w:p>
    <w:p w:rsidRDefault="00F14D32" w:rsidR="00F14D32" w:rsidRPr="00C773E3">
      <w:pPr>
        <w:pStyle w:val="Naslov1"/>
        <w:rPr>
          <w:b w:val="false"/>
          <w:bCs w:val="false"/>
        </w:rPr>
      </w:pPr>
      <w:r w:rsidRPr="00C773E3">
        <w:rPr>
          <w:b w:val="false"/>
          <w:bCs w:val="false"/>
        </w:rPr>
        <w:t>R J E Š E N J E</w:t>
      </w:r>
    </w:p>
    <w:p w:rsidRDefault="00F14D32" w:rsidR="00F14D32">
      <w:pPr>
        <w:jc w:val="center"/>
      </w:pPr>
    </w:p>
    <w:p w:rsidRDefault="00FA1D84" w:rsidR="00FA1D84">
      <w:pPr>
        <w:jc w:val="center"/>
      </w:pPr>
    </w:p>
    <w:p w:rsidRDefault="00C80F42" w:rsidP="00321EE9" w:rsidR="00321EE9" w:rsidRPr="001F308A">
      <w:pPr>
        <w:jc w:val="both"/>
      </w:pPr>
      <w:r>
        <w:tab/>
      </w:r>
      <w:r w:rsidR="00AF1D38" w:rsidRPr="00D877F2">
        <w:t xml:space="preserve">Trgovački sud u Osijeku, po sucu mr. sc. Tihomiru Kovačeviću, kao stečajnom sucu, u stečajnom postupku nad stečajnim dužnikom: </w:t>
      </w:r>
      <w:r w:rsidR="00AF1D38" w:rsidRPr="007D0776">
        <w:rPr>
          <w:bCs/>
        </w:rPr>
        <w:t>VUKOVAR-BENZ d.o.o. za trgovinu naftom i naftnim derivatima u stečaju, Vuko</w:t>
      </w:r>
      <w:r w:rsidR="00AF1D38">
        <w:rPr>
          <w:bCs/>
        </w:rPr>
        <w:t xml:space="preserve">var, Ivana Gorana Kovačića 92, </w:t>
      </w:r>
      <w:r w:rsidR="00AF1D38" w:rsidRPr="007D0776">
        <w:rPr>
          <w:bCs/>
        </w:rPr>
        <w:t>MBS 030071498, OIB 32261423889</w:t>
      </w:r>
      <w:r w:rsidR="00321EE9" w:rsidRPr="001F308A">
        <w:t xml:space="preserve">, dana </w:t>
      </w:r>
      <w:r w:rsidR="0026251B">
        <w:t>10</w:t>
      </w:r>
      <w:r w:rsidR="004B7119" w:rsidRPr="004B7119">
        <w:t xml:space="preserve">. </w:t>
      </w:r>
      <w:r w:rsidR="0026251B">
        <w:t>rujn</w:t>
      </w:r>
      <w:r w:rsidR="004B7119" w:rsidRPr="004B7119">
        <w:t>a 2018</w:t>
      </w:r>
      <w:r w:rsidR="00321EE9" w:rsidRPr="001F308A">
        <w:t xml:space="preserve">. </w:t>
      </w:r>
    </w:p>
    <w:p w:rsidRDefault="008D4802" w:rsidR="008D4802">
      <w:pPr>
        <w:jc w:val="both"/>
      </w:pPr>
    </w:p>
    <w:p w:rsidRDefault="00FA1D84" w:rsidR="00FA1D84">
      <w:pPr>
        <w:jc w:val="both"/>
      </w:pPr>
    </w:p>
    <w:p w:rsidRDefault="00F14D32" w:rsidR="00F14D32" w:rsidRPr="00C773E3">
      <w:pPr>
        <w:jc w:val="center"/>
      </w:pPr>
      <w:r w:rsidRPr="00C773E3">
        <w:t>r i j e š i o   j e</w:t>
      </w:r>
    </w:p>
    <w:p w:rsidRDefault="00C96DCA" w:rsidP="00151FF0" w:rsidR="00C96DCA"/>
    <w:p w:rsidRDefault="00FA1D84" w:rsidP="00151FF0" w:rsidR="00FA1D84"/>
    <w:p w:rsidRDefault="0026251B" w:rsidP="00700BFC" w:rsidR="00700BFC">
      <w:pPr>
        <w:pStyle w:val="Odlomakpopisa"/>
        <w:numPr>
          <w:ilvl w:val="0"/>
          <w:numId w:val="3"/>
        </w:numPr>
        <w:jc w:val="both"/>
      </w:pPr>
      <w:r w:rsidRPr="00B50E90">
        <w:t xml:space="preserve">Nakon pravomoćnosti ovoga rješenja i nakon što kupac PIPER RAZMINIRANJE d.o.o. Zagreb, Pavlenski put 5a, OIB 66828303369 položi kupovninu, te se u zemljišnu knjigu upiše u njegovu korist pravo vlasništva na dosuđenoj nekretnini upisanoj u zk.ul.br. 1219, kč.br. 1485/2, </w:t>
      </w:r>
      <w:r>
        <w:t xml:space="preserve">u k.o. Poljane, </w:t>
      </w:r>
      <w:r w:rsidRPr="00B50E90">
        <w:t>kuća stanovanja i dvorište ukupne površine 1147 m</w:t>
      </w:r>
      <w:r w:rsidRPr="00B50E90">
        <w:rPr>
          <w:vertAlign w:val="superscript"/>
        </w:rPr>
        <w:t>2</w:t>
      </w:r>
      <w:r w:rsidRPr="00B50E90">
        <w:t xml:space="preserve"> brisati će se prava i tereti upisani na nekretnini i to:</w:t>
      </w:r>
    </w:p>
    <w:p w:rsidRDefault="00700BFC" w:rsidP="00700BFC" w:rsidR="00700BFC">
      <w:pPr>
        <w:pStyle w:val="Odlomakpopisa"/>
        <w:ind w:left="720"/>
        <w:jc w:val="both"/>
      </w:pPr>
    </w:p>
    <w:p w:rsidRDefault="00700BFC" w:rsidP="00700BFC" w:rsidR="00700BFC">
      <w:pPr>
        <w:pStyle w:val="Odlomakpopisa"/>
        <w:ind w:left="720"/>
        <w:jc w:val="both"/>
      </w:pPr>
      <w:r>
        <w:t>Na listu „B“ - Vlastovnica</w:t>
      </w:r>
    </w:p>
    <w:p w:rsidRDefault="00700BFC" w:rsidP="009A7BB8" w:rsidR="00700BFC">
      <w:pPr>
        <w:ind w:left="709"/>
        <w:jc w:val="both"/>
      </w:pPr>
    </w:p>
    <w:p w:rsidRDefault="009A7BB8" w:rsidP="009A7BB8" w:rsidR="009A7BB8">
      <w:pPr>
        <w:ind w:left="709"/>
        <w:jc w:val="both"/>
      </w:pPr>
      <w:r>
        <w:t xml:space="preserve">1. Suvlasnički dio: 1/2 ETAŽNO VLASNIŠTVO (E-1)   </w:t>
      </w:r>
    </w:p>
    <w:p w:rsidRDefault="009A7BB8" w:rsidP="009A7BB8" w:rsidR="009A7BB8">
      <w:pPr>
        <w:ind w:left="709"/>
        <w:jc w:val="both"/>
      </w:pPr>
      <w:r>
        <w:t xml:space="preserve">1. - garaža u suterenu, suteren, prizemlje i dio potkrovlja te vanjskog stepeništa na nacrtu obojeno crvenom bojom   </w:t>
      </w:r>
    </w:p>
    <w:p w:rsidRDefault="009A7BB8" w:rsidP="009A7BB8" w:rsidR="009A7BB8">
      <w:pPr>
        <w:ind w:left="709"/>
        <w:jc w:val="both"/>
      </w:pPr>
      <w:r>
        <w:t xml:space="preserve">VUKOVAR-BENZ D.O.O. ZA TRGOVINU NAFTOM I NAFTNIM DERIVATIMA, VUKOVAR, I.G.KOVAČIĆA 92   </w:t>
      </w:r>
    </w:p>
    <w:p w:rsidRDefault="009A7BB8" w:rsidP="009A7BB8" w:rsidR="009A7BB8">
      <w:pPr>
        <w:ind w:left="709"/>
        <w:jc w:val="both"/>
      </w:pPr>
      <w:r>
        <w:t xml:space="preserve">   </w:t>
      </w:r>
    </w:p>
    <w:p w:rsidRDefault="009A7BB8" w:rsidP="009A7BB8" w:rsidR="009A7BB8">
      <w:pPr>
        <w:ind w:left="709"/>
        <w:jc w:val="both"/>
      </w:pPr>
      <w:r>
        <w:t>5.1 Zaprimljeno 30.03.2016. broj Z-1741/16</w:t>
      </w:r>
    </w:p>
    <w:p w:rsidRDefault="009A7BB8" w:rsidP="009A7BB8" w:rsidR="009A7BB8">
      <w:pPr>
        <w:ind w:left="709"/>
        <w:jc w:val="both"/>
      </w:pPr>
    </w:p>
    <w:p w:rsidRDefault="009A7BB8" w:rsidP="009A7BB8" w:rsidR="009A7BB8">
      <w:pPr>
        <w:ind w:left="709"/>
        <w:jc w:val="both"/>
      </w:pPr>
      <w:r>
        <w:t>Temeljem rješenja Trgovačkog suda u Osijeku posl.br. 14 St-328/16-10 od 25. ožujka 2016. godine, zabilježuje se otvaranje stečajnog postupka nad dužnikom VUKOVAR-BENZ d.o.o. Vukovar, I.G.Kovačića 92 OIB:</w:t>
      </w:r>
      <w:r w:rsidR="0037691E">
        <w:t xml:space="preserve"> </w:t>
      </w:r>
      <w:r>
        <w:t xml:space="preserve">32261423889.  </w:t>
      </w:r>
    </w:p>
    <w:p w:rsidRDefault="009A7BB8" w:rsidP="009A7BB8" w:rsidR="00700BFC">
      <w:pPr>
        <w:ind w:left="709"/>
        <w:jc w:val="both"/>
      </w:pPr>
      <w:r>
        <w:t xml:space="preserve">   </w:t>
      </w:r>
    </w:p>
    <w:p w:rsidRDefault="009A7BB8" w:rsidP="009A7BB8" w:rsidR="009A7BB8">
      <w:pPr>
        <w:ind w:left="709"/>
        <w:jc w:val="both"/>
      </w:pPr>
      <w:r>
        <w:t xml:space="preserve">Upisi koji vrijede za sve udjele na B listu:  </w:t>
      </w:r>
    </w:p>
    <w:p w:rsidRDefault="009A7BB8" w:rsidP="009A7BB8" w:rsidR="009A7BB8">
      <w:pPr>
        <w:ind w:left="709"/>
        <w:jc w:val="both"/>
      </w:pPr>
      <w:r>
        <w:t>3.1 Zaprimljeno 12.09.2008. broj Z-4733/08</w:t>
      </w:r>
    </w:p>
    <w:p w:rsidRDefault="009A7BB8" w:rsidP="009A7BB8" w:rsidR="009A7BB8">
      <w:pPr>
        <w:ind w:left="709"/>
        <w:jc w:val="both"/>
      </w:pPr>
    </w:p>
    <w:p w:rsidRDefault="009A7BB8" w:rsidP="009A7BB8" w:rsidR="009A7BB8">
      <w:pPr>
        <w:ind w:left="709"/>
        <w:jc w:val="both"/>
      </w:pPr>
      <w:r>
        <w:t>Temeljem čl. 81 ZZK zabilježuje se spor koji se vodi kod Općinskogs suda u Rijeci tužitelja Ziptrade d.o.o. Rijeka i Urukalo Save spram Hypo-Alpe-Adria bank dd i Vukovar-Benz d.o.o., radi poništenja ugovora o prodaji s aneksima, sklopljen i slomeniziran 11. 12. 2007.g.</w:t>
      </w:r>
      <w:r w:rsidR="0037691E">
        <w:t xml:space="preserve"> </w:t>
      </w:r>
      <w:r>
        <w:t xml:space="preserve">i utvrđenja  </w:t>
      </w:r>
    </w:p>
    <w:p w:rsidRDefault="009A7BB8" w:rsidP="009A7BB8" w:rsidR="009A7BB8">
      <w:pPr>
        <w:ind w:left="709"/>
        <w:jc w:val="both"/>
      </w:pPr>
      <w:r>
        <w:t xml:space="preserve">   </w:t>
      </w:r>
    </w:p>
    <w:p w:rsidRDefault="009A7BB8" w:rsidP="009A7BB8" w:rsidR="009A7BB8">
      <w:pPr>
        <w:ind w:left="709"/>
        <w:jc w:val="both"/>
      </w:pPr>
      <w:r>
        <w:lastRenderedPageBreak/>
        <w:t xml:space="preserve"> </w:t>
      </w:r>
    </w:p>
    <w:p w:rsidRDefault="009A7BB8" w:rsidP="009A7BB8" w:rsidR="009A7BB8">
      <w:pPr>
        <w:ind w:left="709"/>
        <w:jc w:val="both"/>
      </w:pPr>
      <w:r>
        <w:t xml:space="preserve"> </w:t>
      </w:r>
      <w:r w:rsidR="0037691E">
        <w:t>Na listu "</w:t>
      </w:r>
      <w:r>
        <w:t>C</w:t>
      </w:r>
      <w:r w:rsidR="0037691E">
        <w:t>"</w:t>
      </w:r>
      <w:r>
        <w:t xml:space="preserve">  </w:t>
      </w:r>
      <w:r w:rsidR="0037691E">
        <w:t xml:space="preserve">- </w:t>
      </w:r>
      <w:r>
        <w:t xml:space="preserve">Teretovnica  </w:t>
      </w:r>
    </w:p>
    <w:p w:rsidRDefault="009A7BB8" w:rsidP="009A7BB8" w:rsidR="009A7BB8">
      <w:pPr>
        <w:ind w:left="709"/>
        <w:jc w:val="both"/>
      </w:pPr>
      <w:r>
        <w:t xml:space="preserve"> </w:t>
      </w:r>
    </w:p>
    <w:p w:rsidRDefault="009A7BB8" w:rsidP="009A7BB8" w:rsidR="009A7BB8">
      <w:pPr>
        <w:ind w:left="709"/>
        <w:jc w:val="both"/>
      </w:pPr>
      <w:r>
        <w:t xml:space="preserve"> 1. Na suvlasnički dio: 1 (1/2)  </w:t>
      </w:r>
    </w:p>
    <w:p w:rsidRDefault="009A7BB8" w:rsidP="009A7BB8" w:rsidR="009A7BB8">
      <w:pPr>
        <w:ind w:left="709"/>
        <w:jc w:val="both"/>
      </w:pPr>
      <w:r>
        <w:t xml:space="preserve"> 1.1 Zaprimljeno 16.05.2008. broj Z-2668/08</w:t>
      </w:r>
    </w:p>
    <w:p w:rsidRDefault="009956F2" w:rsidP="009956F2" w:rsidR="009956F2">
      <w:pPr>
        <w:ind w:left="851"/>
        <w:jc w:val="both"/>
      </w:pPr>
    </w:p>
    <w:p w:rsidRDefault="009A7BB8" w:rsidP="009956F2" w:rsidR="009A7BB8">
      <w:pPr>
        <w:ind w:left="709"/>
        <w:jc w:val="both"/>
      </w:pPr>
      <w:r>
        <w:t xml:space="preserve">Temeljem Sporazuma o zasnivanju založnog prava; Ugovora broj 0008/08 o poslovnoj suradnji; 1. Aneksa Ugovoru br. 0008/08; Izvadka iz sudskog registra; koji ima snagu javnobilježničkog akta br.OV-4928/08 uknjižuje se založno pravo na 1. etaži:1/2 radi osiguranja novčane tražbine u iznosu od 1.450.000,00 EUR-a zajedno sa svim ugovorenim naknadama, troškovima i kamatama, za korist: OL NEKRETNINE D.O.O., ZAGREB, MIRAMARSKA CESTA 24    </w:t>
      </w:r>
    </w:p>
    <w:p w:rsidRDefault="009A7BB8" w:rsidP="009A7BB8" w:rsidR="009A7BB8">
      <w:pPr>
        <w:ind w:left="709"/>
        <w:jc w:val="both"/>
      </w:pPr>
      <w:r>
        <w:t xml:space="preserve">   </w:t>
      </w:r>
    </w:p>
    <w:p w:rsidRDefault="009A7BB8" w:rsidP="009A7BB8" w:rsidR="009A7BB8">
      <w:pPr>
        <w:ind w:left="709"/>
        <w:jc w:val="both"/>
      </w:pPr>
      <w:r>
        <w:t xml:space="preserve">4. Na suvlasnički dio: 1 (1/2)  </w:t>
      </w:r>
    </w:p>
    <w:p w:rsidRDefault="009A7BB8" w:rsidP="009A7BB8" w:rsidR="009A7BB8">
      <w:pPr>
        <w:ind w:left="709"/>
        <w:jc w:val="both"/>
      </w:pPr>
      <w:r>
        <w:t>4.1 Zaprimljeno 23.05.2011. broj Z-4965/11</w:t>
      </w:r>
    </w:p>
    <w:p w:rsidRDefault="009A7BB8" w:rsidP="009A7BB8" w:rsidR="009A7BB8">
      <w:pPr>
        <w:ind w:left="709"/>
        <w:jc w:val="both"/>
      </w:pPr>
    </w:p>
    <w:p w:rsidRDefault="009A7BB8" w:rsidP="009A7BB8" w:rsidR="009A7BB8">
      <w:pPr>
        <w:ind w:left="709"/>
        <w:jc w:val="both"/>
      </w:pPr>
      <w:r>
        <w:t xml:space="preserve">Temeljem ovosudnog Rješenja od 29. studenog 2012.g. pod posl. br. Ovr-423/2011-47 uknjižuje se založno pravo na nekretnine upisane u A u ukupnom iznosu od 10.795.250,00 Kn sa zakonskim zateznim kamatama koje teku na navedeni iznos od dana 03.travnja 2010.g. pa do isplate, po stopi u visini eskontne stope HNB koja je vrijedila zadnjeg dana polugodišta koje je prethodilo tekućem polugodištu uvećanoj za osam postotnih poena, za korist: </w:t>
      </w:r>
    </w:p>
    <w:p w:rsidRDefault="009A7BB8" w:rsidP="009A7BB8" w:rsidR="009A7BB8">
      <w:pPr>
        <w:ind w:left="709"/>
        <w:jc w:val="both"/>
      </w:pPr>
      <w:r>
        <w:t xml:space="preserve">OL NEKRETNINE, OIB: 64710659356, ZAGREB, IVANA LUČIĆA 2 A    </w:t>
      </w:r>
    </w:p>
    <w:p w:rsidRDefault="009A7BB8" w:rsidP="009A7BB8" w:rsidR="009A7BB8">
      <w:pPr>
        <w:ind w:left="709"/>
        <w:jc w:val="both"/>
      </w:pPr>
      <w:r>
        <w:t xml:space="preserve">   </w:t>
      </w:r>
    </w:p>
    <w:p w:rsidRDefault="009A7BB8" w:rsidP="009A7BB8" w:rsidR="009A7BB8">
      <w:pPr>
        <w:ind w:left="709"/>
        <w:jc w:val="both"/>
      </w:pPr>
      <w:r>
        <w:t xml:space="preserve"> 5. Na suvlasnički dio: 1 (1/2)  </w:t>
      </w:r>
    </w:p>
    <w:p w:rsidRDefault="009A7BB8" w:rsidP="009A7BB8" w:rsidR="009A7BB8">
      <w:pPr>
        <w:ind w:left="709"/>
        <w:jc w:val="both"/>
      </w:pPr>
      <w:r>
        <w:t xml:space="preserve"> 5.1 Zaprimljeno 23.05.2011. broj Z-4965/11</w:t>
      </w:r>
    </w:p>
    <w:p w:rsidRDefault="009A7BB8" w:rsidP="009A7BB8" w:rsidR="009A7BB8">
      <w:pPr>
        <w:ind w:left="709"/>
        <w:jc w:val="both"/>
      </w:pPr>
    </w:p>
    <w:p w:rsidRDefault="009956F2" w:rsidP="009A7BB8" w:rsidR="009A7BB8">
      <w:pPr>
        <w:ind w:left="709"/>
        <w:jc w:val="both"/>
      </w:pPr>
      <w:r>
        <w:t xml:space="preserve"> </w:t>
      </w:r>
      <w:r w:rsidR="009A7BB8">
        <w:t>Zabilježuje se ov</w:t>
      </w:r>
      <w:r>
        <w:t>r</w:t>
      </w:r>
      <w:r w:rsidR="009A7BB8">
        <w:t xml:space="preserve">šivost tražbine.    </w:t>
      </w:r>
    </w:p>
    <w:p w:rsidRDefault="009A7BB8" w:rsidP="009A7BB8" w:rsidR="009A7BB8">
      <w:pPr>
        <w:ind w:left="709"/>
        <w:jc w:val="both"/>
      </w:pPr>
      <w:r>
        <w:t xml:space="preserve">   </w:t>
      </w:r>
    </w:p>
    <w:p w:rsidRDefault="009A7BB8" w:rsidP="009A7BB8" w:rsidR="009A7BB8">
      <w:pPr>
        <w:ind w:left="709"/>
        <w:jc w:val="both"/>
      </w:pPr>
      <w:r>
        <w:t xml:space="preserve"> 6. Na suvlasnički dio: 1 (1/2)  </w:t>
      </w:r>
    </w:p>
    <w:p w:rsidRDefault="009A7BB8" w:rsidP="00FE56B9" w:rsidR="00FE56B9">
      <w:pPr>
        <w:ind w:left="709"/>
        <w:jc w:val="both"/>
      </w:pPr>
      <w:r>
        <w:t xml:space="preserve"> 6.1 Zaprimljeno 02.05.2011. broj Z-4123/11 Ozn. Z-5520/15 GLAVNA HIPOTEKA</w:t>
      </w:r>
    </w:p>
    <w:p w:rsidRDefault="00FE56B9" w:rsidP="00FE56B9" w:rsidR="00FE56B9">
      <w:pPr>
        <w:ind w:left="709"/>
        <w:jc w:val="both"/>
      </w:pPr>
    </w:p>
    <w:p w:rsidRDefault="009A7BB8" w:rsidP="00FE56B9" w:rsidR="0033557F">
      <w:pPr>
        <w:ind w:left="709"/>
        <w:jc w:val="both"/>
      </w:pPr>
      <w:r>
        <w:t xml:space="preserve">Temeljem Ugovora o poslovnoj suradnji IČ 1/2011 sklopljenog dana 21.04.2011 god.ovjerenog kod javnog bilježnika Ivan Parlov iz Zagreba dana 22.04.2011 pod brojem, OV-7534/11 I., Ugovora o cesiji od 21. studenog 2015., uknjižuje se pravo zaloga na nekretninu u A, za iznos od 3.700.000,00 kn, sve sukladno navedenom ugovoru, za korist: </w:t>
      </w:r>
    </w:p>
    <w:p w:rsidRDefault="009A7BB8" w:rsidP="00FE56B9" w:rsidR="009A7BB8">
      <w:pPr>
        <w:ind w:left="709"/>
        <w:jc w:val="both"/>
      </w:pPr>
      <w:r>
        <w:t xml:space="preserve">  </w:t>
      </w:r>
    </w:p>
    <w:p w:rsidRDefault="009A7BB8" w:rsidP="009A7BB8" w:rsidR="009A7BB8">
      <w:pPr>
        <w:ind w:left="709"/>
        <w:jc w:val="both"/>
      </w:pPr>
      <w:r>
        <w:t>6.3 Zaprimljeno 29.04.2016.g. pod brojem Z-2533/2016</w:t>
      </w:r>
    </w:p>
    <w:p w:rsidRDefault="009A7BB8" w:rsidP="009A7BB8" w:rsidR="009A7BB8">
      <w:pPr>
        <w:ind w:left="709"/>
        <w:jc w:val="both"/>
      </w:pPr>
    </w:p>
    <w:p w:rsidRDefault="009A7BB8" w:rsidP="009A7BB8" w:rsidR="009A7BB8">
      <w:pPr>
        <w:ind w:left="709"/>
        <w:jc w:val="both"/>
      </w:pPr>
      <w:r>
        <w:t xml:space="preserve">UKNJIŽBA, USTUPANJE ZALOŽNOG PRAVA, UGOVOR O CESIJI 11.01.2016  </w:t>
      </w:r>
    </w:p>
    <w:p w:rsidRDefault="009A7BB8" w:rsidP="009A7BB8" w:rsidR="009A7BB8">
      <w:pPr>
        <w:ind w:left="709"/>
        <w:jc w:val="both"/>
      </w:pPr>
      <w:r>
        <w:t xml:space="preserve">WCB HOLIDAY, OIB: 06064158225, RADNIČKA CESTA 54, 10000 ZAGREB    </w:t>
      </w:r>
    </w:p>
    <w:p w:rsidRDefault="009A7BB8" w:rsidP="009A7BB8" w:rsidR="009A7BB8">
      <w:pPr>
        <w:ind w:left="709"/>
        <w:jc w:val="both"/>
      </w:pPr>
      <w:r>
        <w:t xml:space="preserve">   </w:t>
      </w:r>
    </w:p>
    <w:p w:rsidRDefault="009A7BB8" w:rsidP="009A7BB8" w:rsidR="009A7BB8">
      <w:pPr>
        <w:ind w:left="709"/>
        <w:jc w:val="both"/>
      </w:pPr>
      <w:r>
        <w:t xml:space="preserve"> 8. Na suvlasnički dio: 1 (1/2)  </w:t>
      </w:r>
    </w:p>
    <w:p w:rsidRDefault="009A7BB8" w:rsidP="009A7BB8" w:rsidR="009A7BB8">
      <w:pPr>
        <w:ind w:left="709"/>
        <w:jc w:val="both"/>
      </w:pPr>
      <w:r>
        <w:t xml:space="preserve"> 8.1 Zaprimljeno 01.12.2015. broj Z-5565/15</w:t>
      </w:r>
    </w:p>
    <w:p w:rsidRDefault="009A7BB8" w:rsidP="009A7BB8" w:rsidR="009A7BB8">
      <w:pPr>
        <w:ind w:left="709"/>
        <w:jc w:val="both"/>
      </w:pPr>
    </w:p>
    <w:p w:rsidRDefault="009A7BB8" w:rsidP="009A7BB8" w:rsidR="009A7BB8">
      <w:pPr>
        <w:ind w:left="709"/>
        <w:jc w:val="both"/>
      </w:pPr>
      <w:r>
        <w:t xml:space="preserve">Temeljem Ugovora o osnivanju hipoteke na nekretnini od 24. studeni 2014.g. i aneksa ugovoru o osnivanju hipoteke na nekretnini od 2. rujna 2015.g., uknjižuje se pravo zaloga u iznosu od 1.950.000,00 kuna i iznosu od 735.000,00 kuna sa pripadajućim zakonskim kamatama u visini eskontne stope koju objavljuje HNB uvećane za pet </w:t>
      </w:r>
      <w:r>
        <w:lastRenderedPageBreak/>
        <w:t xml:space="preserve">postotnih poena, koje teku od dospijeća, dan potpisivanja predmetnog ugovora pa do isplate, za korist:    </w:t>
      </w:r>
    </w:p>
    <w:p w:rsidRDefault="00766D07" w:rsidP="009A7BB8" w:rsidR="00766D07">
      <w:pPr>
        <w:ind w:left="709"/>
        <w:jc w:val="both"/>
      </w:pPr>
    </w:p>
    <w:p w:rsidRDefault="009A7BB8" w:rsidP="009A7BB8" w:rsidR="009A7BB8">
      <w:pPr>
        <w:ind w:left="709"/>
        <w:jc w:val="both"/>
      </w:pPr>
      <w:r>
        <w:t>8.2 Zaprimljeno 08.04.2016.g. pod brojem Z-1956/2016</w:t>
      </w:r>
    </w:p>
    <w:p w:rsidRDefault="009A7BB8" w:rsidP="009A7BB8" w:rsidR="009A7BB8">
      <w:pPr>
        <w:ind w:left="709"/>
        <w:jc w:val="both"/>
      </w:pPr>
    </w:p>
    <w:p w:rsidRDefault="009A7BB8" w:rsidP="009A7BB8" w:rsidR="009A7BB8">
      <w:pPr>
        <w:ind w:left="709"/>
        <w:jc w:val="both"/>
      </w:pPr>
      <w:r>
        <w:t>Prvenstveni red upisa: Z-5565/2015</w:t>
      </w:r>
    </w:p>
    <w:p w:rsidRDefault="009A7BB8" w:rsidP="009A7BB8" w:rsidR="009A7BB8">
      <w:pPr>
        <w:ind w:left="709"/>
        <w:jc w:val="both"/>
      </w:pPr>
    </w:p>
    <w:p w:rsidRDefault="009A7BB8" w:rsidP="009A7BB8" w:rsidR="009A7BB8">
      <w:pPr>
        <w:ind w:left="709"/>
        <w:jc w:val="both"/>
      </w:pPr>
      <w:r>
        <w:t xml:space="preserve">UKNJIŽBA, PRAVO ZAKUPA, UGOVOR O USTUPU TRAŽBINE (CESIJA) I UGOVOR O PRIJENOSU UGOVORA  </w:t>
      </w:r>
    </w:p>
    <w:p w:rsidRDefault="009A7BB8" w:rsidP="009A7BB8" w:rsidR="009A7BB8">
      <w:pPr>
        <w:ind w:left="709"/>
        <w:jc w:val="both"/>
      </w:pPr>
      <w:r>
        <w:t xml:space="preserve">EXCLUSIVE BUSINESS D.O.O., OIB: 40902757334, MEDULIĆEVA ULICA 4, 10000 ZAGREB    </w:t>
      </w:r>
    </w:p>
    <w:p w:rsidRDefault="009A7BB8" w:rsidP="009A7BB8" w:rsidR="009A7BB8">
      <w:pPr>
        <w:ind w:left="709"/>
        <w:jc w:val="both"/>
      </w:pPr>
      <w:r>
        <w:t xml:space="preserve">   </w:t>
      </w:r>
    </w:p>
    <w:p w:rsidRDefault="009A7BB8" w:rsidP="009A7BB8" w:rsidR="009A7BB8">
      <w:pPr>
        <w:ind w:left="709"/>
        <w:jc w:val="both"/>
      </w:pPr>
      <w:r>
        <w:t xml:space="preserve"> 9. Na suvlasnički dio: 1 (1/2)  </w:t>
      </w:r>
    </w:p>
    <w:p w:rsidRDefault="009A7BB8" w:rsidP="009A7BB8" w:rsidR="009A7BB8">
      <w:pPr>
        <w:ind w:left="709"/>
        <w:jc w:val="both"/>
      </w:pPr>
      <w:r>
        <w:t xml:space="preserve"> 9.1 Zaprimljeno 14.01.2016. broj Z-166/16</w:t>
      </w:r>
    </w:p>
    <w:p w:rsidRDefault="009A7BB8" w:rsidP="009A7BB8" w:rsidR="009A7BB8">
      <w:pPr>
        <w:ind w:left="709"/>
        <w:jc w:val="both"/>
      </w:pPr>
    </w:p>
    <w:p w:rsidRDefault="009A7BB8" w:rsidP="009A7BB8" w:rsidR="009A7BB8">
      <w:pPr>
        <w:ind w:left="709"/>
        <w:jc w:val="both"/>
      </w:pPr>
      <w:r>
        <w:t xml:space="preserve">Zabilježuje se odbijeni prijedlog za osnivanje prava građenja predlagatelja MILES d.o.o. iz Vukovara, OIB:70865745403.  </w:t>
      </w:r>
    </w:p>
    <w:p w:rsidRDefault="009A7BB8" w:rsidP="009A7BB8" w:rsidR="009A7BB8">
      <w:pPr>
        <w:ind w:left="709"/>
        <w:jc w:val="both"/>
      </w:pPr>
      <w:r>
        <w:t xml:space="preserve">   </w:t>
      </w:r>
    </w:p>
    <w:p w:rsidRDefault="009A7BB8" w:rsidP="009A7BB8" w:rsidR="009A7BB8">
      <w:pPr>
        <w:ind w:left="709"/>
        <w:jc w:val="both"/>
      </w:pPr>
      <w:r>
        <w:t xml:space="preserve"> 10. Na suvlasnički dio: 1 (1/2)  </w:t>
      </w:r>
    </w:p>
    <w:p w:rsidRDefault="009A7BB8" w:rsidP="009A7BB8" w:rsidR="009A7BB8">
      <w:pPr>
        <w:ind w:left="709"/>
        <w:jc w:val="both"/>
      </w:pPr>
      <w:r>
        <w:t xml:space="preserve"> 10.1 Zaprimljeno 08.04.2016.g. pod brojem Z-1956/2016</w:t>
      </w:r>
    </w:p>
    <w:p w:rsidRDefault="009A7BB8" w:rsidP="009A7BB8" w:rsidR="009A7BB8">
      <w:pPr>
        <w:ind w:left="709"/>
        <w:jc w:val="both"/>
      </w:pPr>
    </w:p>
    <w:p w:rsidRDefault="009A7BB8" w:rsidP="009A7BB8" w:rsidR="009A7BB8">
      <w:pPr>
        <w:ind w:left="709"/>
        <w:jc w:val="both"/>
      </w:pPr>
      <w:r>
        <w:t>UKNJIŽBA, PRAVO ZAKUPA, UGOVOR O USTUPANJU TRAŽBINE (CESIJA) I UGOVORA O PRIJENOSU UGOVORA  PRVENSTVENI RED POD POSL.BR. Z-2334/2014 na dan 17. travnja 2014.g.</w:t>
      </w:r>
    </w:p>
    <w:p w:rsidRDefault="009A7BB8" w:rsidP="009A7BB8" w:rsidR="009A7BB8">
      <w:pPr>
        <w:ind w:left="709"/>
        <w:jc w:val="both"/>
      </w:pPr>
      <w:r>
        <w:t xml:space="preserve">vezano uz B 1 (1.1)  </w:t>
      </w:r>
    </w:p>
    <w:p w:rsidRDefault="009A7BB8" w:rsidP="009A7BB8" w:rsidR="009A7BB8">
      <w:pPr>
        <w:ind w:left="709"/>
        <w:jc w:val="both"/>
      </w:pPr>
      <w:r>
        <w:t xml:space="preserve">EXCLUSIVE BUSINESS D.O.O., OIB: 40902757334, MEDULIĆEVA ULICA 4, 10000 ZAGREB    </w:t>
      </w:r>
    </w:p>
    <w:p w:rsidRDefault="009A7BB8" w:rsidP="009A7BB8" w:rsidR="009A7BB8">
      <w:pPr>
        <w:ind w:left="709"/>
        <w:jc w:val="both"/>
      </w:pPr>
      <w:r>
        <w:t xml:space="preserve">   </w:t>
      </w:r>
    </w:p>
    <w:p w:rsidRDefault="009A7BB8" w:rsidP="009A7BB8" w:rsidR="009A7BB8">
      <w:pPr>
        <w:ind w:left="709"/>
        <w:jc w:val="both"/>
      </w:pPr>
      <w:r>
        <w:t xml:space="preserve">14. Na suvlasnički dio: 1 (1/2)  </w:t>
      </w:r>
    </w:p>
    <w:p w:rsidRDefault="009A7BB8" w:rsidP="009A7BB8" w:rsidR="009A7BB8">
      <w:pPr>
        <w:ind w:left="709"/>
        <w:jc w:val="both"/>
      </w:pPr>
      <w:r>
        <w:t>14.1 Zaprimljeno 05.05.2016.g. pod brojem Z-2624/2016</w:t>
      </w:r>
    </w:p>
    <w:p w:rsidRDefault="009A7BB8" w:rsidP="009A7BB8" w:rsidR="009A7BB8">
      <w:pPr>
        <w:ind w:left="709"/>
        <w:jc w:val="both"/>
      </w:pPr>
    </w:p>
    <w:p w:rsidRDefault="009A7BB8" w:rsidP="009A7BB8" w:rsidR="0026251B">
      <w:pPr>
        <w:ind w:left="709"/>
        <w:jc w:val="both"/>
      </w:pPr>
      <w:r>
        <w:t>ZABILJEŽBA, OVRHA, PRIJEDLOG 05.05.2016, RJEŠENJE O OVRSI NA TEMELJU OVRŠNE ISPRAVE OVR-3847/2016 12.12.2016, Općinskog suda u Vukovaru, na nekretninama Vukovar Benz D.O.O., OIB: 32261423889, zabilježuje se ovrha utvrđenjem vruijednosti nekretnine, prodajom i namirenjem ovrhovoditelja OL Nekretnine d.o.o. Zagreb iz iznosa dobivenog prodajom.</w:t>
      </w:r>
    </w:p>
    <w:p w:rsidRDefault="00BE6A5F" w:rsidP="009A7BB8" w:rsidR="00BE6A5F">
      <w:pPr>
        <w:ind w:left="709"/>
        <w:jc w:val="both"/>
      </w:pPr>
    </w:p>
    <w:p w:rsidRDefault="00675B54" w:rsidP="00BE6A5F" w:rsidR="00675B54">
      <w:pPr>
        <w:ind w:left="709"/>
        <w:jc w:val="both"/>
      </w:pPr>
      <w:r>
        <w:t>Na listu "B" – Vlastovnica</w:t>
      </w:r>
    </w:p>
    <w:p w:rsidRDefault="00BE6A5F" w:rsidP="00BE6A5F" w:rsidR="00BE6A5F">
      <w:pPr>
        <w:ind w:left="709"/>
        <w:jc w:val="both"/>
      </w:pPr>
      <w:r>
        <w:t xml:space="preserve">2. Suvlasnički dio: 1/2 ETAŽNO VLASNIŠTVO (E-2)   </w:t>
      </w:r>
    </w:p>
    <w:p w:rsidRDefault="00BE6A5F" w:rsidP="00BE6A5F" w:rsidR="00BE6A5F">
      <w:pPr>
        <w:ind w:left="709"/>
        <w:jc w:val="both"/>
      </w:pPr>
      <w:r>
        <w:t xml:space="preserve">1. - garaža u suterenu, I kat, dio potkrovlja i vanjskog stepeništa na nacrtu obojeno zelenom bojom   </w:t>
      </w:r>
    </w:p>
    <w:p w:rsidRDefault="00BE6A5F" w:rsidP="00BE6A5F" w:rsidR="00BE6A5F">
      <w:pPr>
        <w:ind w:left="709"/>
        <w:jc w:val="both"/>
      </w:pPr>
      <w:r>
        <w:t xml:space="preserve">VUKOVAR-BENZ D.O.O. ZA TRGOVINU NAFTOM I NAFTNIM DERIVATIMA, VUKOVAR, I.G.KOVAČIĆA 92   </w:t>
      </w:r>
    </w:p>
    <w:p w:rsidRDefault="00BE6A5F" w:rsidP="00BE6A5F" w:rsidR="00BE6A5F">
      <w:pPr>
        <w:ind w:left="709"/>
        <w:jc w:val="both"/>
      </w:pPr>
      <w:r>
        <w:t xml:space="preserve">   </w:t>
      </w:r>
    </w:p>
    <w:p w:rsidRDefault="00BE6A5F" w:rsidP="00BE6A5F" w:rsidR="00BE6A5F">
      <w:pPr>
        <w:ind w:left="709"/>
        <w:jc w:val="both"/>
      </w:pPr>
      <w:r>
        <w:t xml:space="preserve"> 4.1 Zaprimljeno 30.03.2016. broj Z-1741/16</w:t>
      </w:r>
    </w:p>
    <w:p w:rsidRDefault="00BE6A5F" w:rsidP="00BE6A5F" w:rsidR="00BE6A5F">
      <w:pPr>
        <w:ind w:left="709"/>
        <w:jc w:val="both"/>
      </w:pPr>
    </w:p>
    <w:p w:rsidRDefault="00BE6A5F" w:rsidP="00BE6A5F" w:rsidR="00BE6A5F">
      <w:pPr>
        <w:ind w:left="709"/>
        <w:jc w:val="both"/>
      </w:pPr>
      <w:r>
        <w:t xml:space="preserve">Temeljem rješenja Trgovačkog suda u Osijeku posl.br. 14 St-328/16-10 od 25. ožujka 2016. godine, zabilježuje se otvaranje stečajnog postupka nad dužnikom VUKOVAR-BENZ d.o.o. Vukovar, I.G.Kovačića 92 OIB:32261423889.  </w:t>
      </w:r>
    </w:p>
    <w:p w:rsidRDefault="00BE6A5F" w:rsidP="00BE6A5F" w:rsidR="00BE6A5F">
      <w:pPr>
        <w:ind w:left="709"/>
        <w:jc w:val="both"/>
      </w:pPr>
      <w:r>
        <w:t xml:space="preserve">   </w:t>
      </w:r>
    </w:p>
    <w:p w:rsidRDefault="00BE6A5F" w:rsidP="00BE6A5F" w:rsidR="00BE6A5F">
      <w:pPr>
        <w:ind w:left="709"/>
        <w:jc w:val="both"/>
      </w:pPr>
      <w:r>
        <w:lastRenderedPageBreak/>
        <w:t xml:space="preserve"> </w:t>
      </w:r>
    </w:p>
    <w:p w:rsidRDefault="00BE6A5F" w:rsidP="00BE6A5F" w:rsidR="00BE6A5F">
      <w:pPr>
        <w:ind w:left="709"/>
        <w:jc w:val="both"/>
      </w:pPr>
      <w:r>
        <w:t xml:space="preserve"> </w:t>
      </w:r>
    </w:p>
    <w:p w:rsidRDefault="00BE6A5F" w:rsidP="00BE6A5F" w:rsidR="00BE6A5F">
      <w:pPr>
        <w:ind w:left="709"/>
        <w:jc w:val="both"/>
      </w:pPr>
      <w:r>
        <w:t xml:space="preserve">Upisi koji vrijede za sve udjele na B listu:  </w:t>
      </w:r>
    </w:p>
    <w:p w:rsidRDefault="00BE6A5F" w:rsidP="00BE6A5F" w:rsidR="00BE6A5F">
      <w:pPr>
        <w:ind w:left="709"/>
        <w:jc w:val="both"/>
      </w:pPr>
      <w:r>
        <w:t>3.1 Zaprimljeno 12.09.2008. broj Z-4733/08</w:t>
      </w:r>
    </w:p>
    <w:p w:rsidRDefault="00BE6A5F" w:rsidP="00BE6A5F" w:rsidR="00BE6A5F">
      <w:pPr>
        <w:ind w:left="709"/>
        <w:jc w:val="both"/>
      </w:pPr>
    </w:p>
    <w:p w:rsidRDefault="00BE6A5F" w:rsidP="00BE6A5F" w:rsidR="00BE6A5F">
      <w:pPr>
        <w:ind w:left="709"/>
        <w:jc w:val="both"/>
      </w:pPr>
      <w:r>
        <w:t xml:space="preserve">Temeljem čl. 81 ZZK zabilježuje se spor koji se vodi kod Općinskogs suda u Rijeci tužitelja Ziptrade d.o.o. Rijeka i Urukalo Save spram Hypo-Alpe-Adria bank dd i Vukovar-Benz d.o.o., radi poništenja ugovora o prodaji s aneksima, sklopljen i slomeniziran 11. 12. 2007.g.i utvrđenja  </w:t>
      </w:r>
    </w:p>
    <w:p w:rsidRDefault="00BE6A5F" w:rsidP="00BE6A5F" w:rsidR="00BE6A5F">
      <w:pPr>
        <w:ind w:left="709"/>
        <w:jc w:val="both"/>
      </w:pPr>
      <w:r>
        <w:t xml:space="preserve">   </w:t>
      </w:r>
    </w:p>
    <w:p w:rsidRDefault="00BE6A5F" w:rsidP="00BE6A5F" w:rsidR="00BE6A5F">
      <w:pPr>
        <w:ind w:left="709"/>
        <w:jc w:val="both"/>
      </w:pPr>
      <w:r>
        <w:t xml:space="preserve"> </w:t>
      </w:r>
    </w:p>
    <w:p w:rsidRDefault="00BE6A5F" w:rsidP="00BE6A5F" w:rsidR="00BE6A5F">
      <w:pPr>
        <w:ind w:left="709"/>
        <w:jc w:val="both"/>
      </w:pPr>
      <w:r>
        <w:t xml:space="preserve"> </w:t>
      </w:r>
      <w:r w:rsidR="00CD1639">
        <w:t>Na listu "C"</w:t>
      </w:r>
      <w:r>
        <w:t xml:space="preserve"> </w:t>
      </w:r>
      <w:r w:rsidR="00CD1639">
        <w:t xml:space="preserve">- </w:t>
      </w:r>
      <w:r>
        <w:t xml:space="preserve">Teretovnica  </w:t>
      </w:r>
    </w:p>
    <w:p w:rsidRDefault="00BE6A5F" w:rsidP="00BE6A5F" w:rsidR="00BE6A5F">
      <w:pPr>
        <w:ind w:left="709"/>
        <w:jc w:val="both"/>
      </w:pPr>
      <w:r>
        <w:t xml:space="preserve"> </w:t>
      </w:r>
    </w:p>
    <w:p w:rsidRDefault="00BE6A5F" w:rsidP="00BE6A5F" w:rsidR="00BE6A5F">
      <w:pPr>
        <w:ind w:left="709"/>
        <w:jc w:val="both"/>
      </w:pPr>
      <w:r>
        <w:t xml:space="preserve"> 1. Na suvlasnički dio: 2 (1/2)  </w:t>
      </w:r>
    </w:p>
    <w:p w:rsidRDefault="00BE6A5F" w:rsidP="00BE6A5F" w:rsidR="00BE6A5F">
      <w:pPr>
        <w:ind w:left="709"/>
        <w:jc w:val="both"/>
      </w:pPr>
      <w:r>
        <w:t xml:space="preserve"> 1.1 Zaprimljeno 23.05.2008. broj Z-2789/08</w:t>
      </w:r>
    </w:p>
    <w:p w:rsidRDefault="00BE6A5F" w:rsidP="00BE6A5F" w:rsidR="00BE6A5F">
      <w:pPr>
        <w:ind w:left="709"/>
        <w:jc w:val="both"/>
      </w:pPr>
    </w:p>
    <w:p w:rsidRDefault="00BE6A5F" w:rsidP="00BE6A5F" w:rsidR="00BE6A5F">
      <w:pPr>
        <w:ind w:left="709"/>
        <w:jc w:val="both"/>
      </w:pPr>
      <w:r>
        <w:t xml:space="preserve">Temeljem Sporazuma o zasnivanju založnog prava; Ugovora broj 0008/08 o poslovnoj suradnji; 1. Aneksa Ugovoru br. 0008/08; Izvadka iz sudskog registra; koji ima snagu javnobilježničkog akta br.OV-4928/08 uknjižuje se založno pravo na 1. etaži:1/2 radi osiguranja novčane tražbine u iznosu od 1.450.000,00 EUR-a zajedno sa svim ugovorenim naknadama, troškovima i kamatama, za korist: </w:t>
      </w:r>
    </w:p>
    <w:p w:rsidRDefault="00BE6A5F" w:rsidP="00BE6A5F" w:rsidR="00BE6A5F">
      <w:pPr>
        <w:ind w:left="709"/>
        <w:jc w:val="both"/>
      </w:pPr>
      <w:r>
        <w:t xml:space="preserve">OL NEKRETNINE D.O.O., ZAGREB, MIRAMARSKA CESTA 24    </w:t>
      </w:r>
    </w:p>
    <w:p w:rsidRDefault="00BE6A5F" w:rsidP="00BE6A5F" w:rsidR="00BE6A5F">
      <w:pPr>
        <w:ind w:left="709"/>
        <w:jc w:val="both"/>
      </w:pPr>
      <w:r>
        <w:t xml:space="preserve">   </w:t>
      </w:r>
    </w:p>
    <w:p w:rsidRDefault="00BE6A5F" w:rsidP="00BE6A5F" w:rsidR="00BE6A5F">
      <w:pPr>
        <w:ind w:left="709"/>
        <w:jc w:val="both"/>
      </w:pPr>
      <w:r>
        <w:t xml:space="preserve">4. Na suvlasnički dio: 2 (1/2)  </w:t>
      </w:r>
    </w:p>
    <w:p w:rsidRDefault="00BE6A5F" w:rsidP="00BE6A5F" w:rsidR="00BE6A5F">
      <w:pPr>
        <w:ind w:left="709"/>
        <w:jc w:val="both"/>
      </w:pPr>
      <w:r>
        <w:t>4.1 Zaprimljeno 23.05.2011. broj Z-4965/11</w:t>
      </w:r>
    </w:p>
    <w:p w:rsidRDefault="00BE6A5F" w:rsidP="00BE6A5F" w:rsidR="00BE6A5F">
      <w:pPr>
        <w:ind w:left="709"/>
        <w:jc w:val="both"/>
      </w:pPr>
    </w:p>
    <w:p w:rsidRDefault="00BE6A5F" w:rsidP="00BE6A5F" w:rsidR="00BE6A5F">
      <w:pPr>
        <w:ind w:left="709"/>
        <w:jc w:val="both"/>
      </w:pPr>
      <w:r>
        <w:t xml:space="preserve">Temeljem ovosudnog Rješenja od 29. studenog 2012.g. pod posl. br. Ovr-423/2011-47 uknjižuje se založno pravo na nekretnine upisane u A u ukupnom iznosu od 10.795.250,00 Kn sa zakonskim zateznim kamatama koje teku na navedeni iznos od dana 03.travnja 2010.g. pa do isplate, po stopi u visini eskontne stope HNB koja je vrijedila zadnjeg dana polugodišta koje je prethodilo tekućem polugodištu uvećanoj za osam postotnih poena, za korist: </w:t>
      </w:r>
    </w:p>
    <w:p w:rsidRDefault="00BE6A5F" w:rsidP="00BE6A5F" w:rsidR="00BE6A5F">
      <w:pPr>
        <w:ind w:left="709"/>
        <w:jc w:val="both"/>
      </w:pPr>
      <w:r>
        <w:t xml:space="preserve">OL NEKRETNINE, OIB: 64710659356, ZAGREB, IVANA LUČIĆA 2 A    </w:t>
      </w:r>
    </w:p>
    <w:p w:rsidRDefault="00BE6A5F" w:rsidP="00BE6A5F" w:rsidR="00BE6A5F">
      <w:pPr>
        <w:ind w:left="709"/>
        <w:jc w:val="both"/>
      </w:pPr>
      <w:r>
        <w:t xml:space="preserve">   </w:t>
      </w:r>
    </w:p>
    <w:p w:rsidRDefault="00BE6A5F" w:rsidP="00BE6A5F" w:rsidR="00BE6A5F">
      <w:pPr>
        <w:ind w:left="709"/>
        <w:jc w:val="both"/>
      </w:pPr>
      <w:r>
        <w:t xml:space="preserve">5. Na suvlasnički dio: 2 (1/2)  </w:t>
      </w:r>
    </w:p>
    <w:p w:rsidRDefault="00BE6A5F" w:rsidP="00BE6A5F" w:rsidR="00BE6A5F">
      <w:pPr>
        <w:ind w:left="709"/>
        <w:jc w:val="both"/>
      </w:pPr>
      <w:r>
        <w:t>5.1 Zaprimljeno 23.05.2011. broj Z-4965/11</w:t>
      </w:r>
    </w:p>
    <w:p w:rsidRDefault="00BE6A5F" w:rsidP="00BE6A5F" w:rsidR="00BE6A5F">
      <w:pPr>
        <w:ind w:left="709"/>
        <w:jc w:val="both"/>
      </w:pPr>
    </w:p>
    <w:p w:rsidRDefault="00BE6A5F" w:rsidP="00BE6A5F" w:rsidR="00BE6A5F">
      <w:pPr>
        <w:ind w:left="709"/>
        <w:jc w:val="both"/>
      </w:pPr>
      <w:r>
        <w:t xml:space="preserve">Zabilježuje se ovršivost tražbine.    </w:t>
      </w:r>
    </w:p>
    <w:p w:rsidRDefault="00BE6A5F" w:rsidP="00BE6A5F" w:rsidR="00BE6A5F">
      <w:pPr>
        <w:ind w:left="709"/>
        <w:jc w:val="both"/>
      </w:pPr>
      <w:r>
        <w:t xml:space="preserve">   </w:t>
      </w:r>
    </w:p>
    <w:p w:rsidRDefault="00BE6A5F" w:rsidP="00BE6A5F" w:rsidR="00BE6A5F">
      <w:pPr>
        <w:ind w:left="709"/>
        <w:jc w:val="both"/>
      </w:pPr>
      <w:r>
        <w:t xml:space="preserve">6. Na suvlasnički dio: 2 (1/2)  </w:t>
      </w:r>
    </w:p>
    <w:p w:rsidRDefault="00BE6A5F" w:rsidP="00BE6A5F" w:rsidR="00BE6A5F">
      <w:pPr>
        <w:ind w:left="709"/>
        <w:jc w:val="both"/>
      </w:pPr>
      <w:r>
        <w:t>6.1 Zaprimljeno 02.05.2011. broj Z-4123/11 Ozn. Z-5520/15 GLAVNA HIPOTEKA</w:t>
      </w:r>
    </w:p>
    <w:p w:rsidRDefault="00BE6A5F" w:rsidP="00BE6A5F" w:rsidR="00BE6A5F">
      <w:pPr>
        <w:ind w:left="709"/>
        <w:jc w:val="both"/>
      </w:pPr>
    </w:p>
    <w:p w:rsidRDefault="00BE6A5F" w:rsidP="00BE6A5F" w:rsidR="00BE6A5F">
      <w:pPr>
        <w:ind w:left="709"/>
        <w:jc w:val="both"/>
      </w:pPr>
      <w:r>
        <w:t xml:space="preserve">Temeljem Ugovora o poslovnoj suradnji IČ 1/2011 sklopljenog dana 21.04.2011 god.ovjerenog kod javnog bilježnika Ivan Parlov iz Zagreba dana 22.04.2011 pod brojem, OV-7534/11 I., Ugovora o cesiji od 21. studenog 2015., uknjižuje se pravo zaloga na nekretninu u A, za iznos od 3.700.000,00 kn, sve sukladno navedenom ugovoru, za korist: </w:t>
      </w:r>
    </w:p>
    <w:p w:rsidRDefault="001C647E" w:rsidP="00BE6A5F" w:rsidR="001C647E">
      <w:pPr>
        <w:ind w:left="709"/>
        <w:jc w:val="both"/>
      </w:pPr>
    </w:p>
    <w:p w:rsidRDefault="00BE6A5F" w:rsidP="00BE6A5F" w:rsidR="00BE6A5F">
      <w:pPr>
        <w:ind w:left="709"/>
        <w:jc w:val="both"/>
      </w:pPr>
      <w:r>
        <w:t>6.3 Zaprimljeno 29.04.2016.g. pod brojem Z-2533/2016</w:t>
      </w:r>
    </w:p>
    <w:p w:rsidRDefault="00BE6A5F" w:rsidP="00BE6A5F" w:rsidR="00BE6A5F">
      <w:pPr>
        <w:ind w:left="709"/>
        <w:jc w:val="both"/>
      </w:pPr>
    </w:p>
    <w:p w:rsidRDefault="00BE6A5F" w:rsidP="00BE6A5F" w:rsidR="00BE6A5F">
      <w:pPr>
        <w:ind w:left="709"/>
        <w:jc w:val="both"/>
      </w:pPr>
      <w:r>
        <w:lastRenderedPageBreak/>
        <w:t xml:space="preserve">UKNJIŽBA, USTUPANJE ZALOŽNOG PRAVA, UGOVOR O CESIJI 11.01.2016  </w:t>
      </w:r>
    </w:p>
    <w:p w:rsidRDefault="001C647E" w:rsidP="00BE6A5F" w:rsidR="001C647E">
      <w:pPr>
        <w:ind w:left="709"/>
        <w:jc w:val="both"/>
      </w:pPr>
    </w:p>
    <w:p w:rsidRDefault="00BE6A5F" w:rsidP="00BE6A5F" w:rsidR="00BE6A5F">
      <w:pPr>
        <w:ind w:left="709"/>
        <w:jc w:val="both"/>
      </w:pPr>
      <w:r>
        <w:t xml:space="preserve">WCB HOLIDAY, OIB: 06064158225, RADNIČKA CESTA 54, 10000 ZAGREB    </w:t>
      </w:r>
    </w:p>
    <w:p w:rsidRDefault="00BE6A5F" w:rsidP="00BE6A5F" w:rsidR="00BE6A5F">
      <w:pPr>
        <w:ind w:left="709"/>
        <w:jc w:val="both"/>
      </w:pPr>
      <w:r>
        <w:t xml:space="preserve">   </w:t>
      </w:r>
    </w:p>
    <w:p w:rsidRDefault="00BE6A5F" w:rsidP="00BE6A5F" w:rsidR="00BE6A5F">
      <w:pPr>
        <w:ind w:left="709"/>
        <w:jc w:val="both"/>
      </w:pPr>
      <w:r>
        <w:t xml:space="preserve">7. Na suvlasnički dio: 2 (1/2)  </w:t>
      </w:r>
    </w:p>
    <w:p w:rsidRDefault="00BE6A5F" w:rsidP="00BE6A5F" w:rsidR="00BE6A5F">
      <w:pPr>
        <w:ind w:left="709"/>
        <w:jc w:val="both"/>
      </w:pPr>
      <w:r>
        <w:t>7.1 Zaprimljeno 01.12.2015. broj Z-5565/15</w:t>
      </w:r>
    </w:p>
    <w:p w:rsidRDefault="00BE6A5F" w:rsidP="00BE6A5F" w:rsidR="00BE6A5F">
      <w:pPr>
        <w:ind w:left="709"/>
        <w:jc w:val="both"/>
      </w:pPr>
    </w:p>
    <w:p w:rsidRDefault="00BE6A5F" w:rsidP="00BE6A5F" w:rsidR="00BE6A5F">
      <w:pPr>
        <w:ind w:left="709"/>
        <w:jc w:val="both"/>
      </w:pPr>
      <w:r>
        <w:t xml:space="preserve">Temeljem Ugovora o osnivanju hipoteke na nekretnini od 24. studeni 2014.g. i aneksa ugovoru o osnivanju hipoteke na nekretnini od 2. rujna 2015.g., uknjižuje se pravo zaloga u iznosu od 1.950.000,00 kuna i iznosu od 735.000,00 kuna sa pripadajućim zakonskim kamatama u visini eskontne stope koju objavljuje HNB uvećane za pet postotnih poena, koje teku od dospijeća, dan potpisivanja predmetnog ugovora pa do isplate, za korist:    </w:t>
      </w:r>
    </w:p>
    <w:p w:rsidRDefault="00BE6A5F" w:rsidP="00BE6A5F" w:rsidR="0015743B">
      <w:pPr>
        <w:ind w:left="709"/>
        <w:jc w:val="both"/>
      </w:pPr>
      <w:r>
        <w:t xml:space="preserve"> </w:t>
      </w:r>
    </w:p>
    <w:p w:rsidRDefault="00BE6A5F" w:rsidP="00BE6A5F" w:rsidR="00BE6A5F">
      <w:pPr>
        <w:ind w:left="709"/>
        <w:jc w:val="both"/>
      </w:pPr>
      <w:r>
        <w:t>7.2 Zaprimljeno 08.04.2016.g. pod brojem Z-1956/2016</w:t>
      </w:r>
    </w:p>
    <w:p w:rsidRDefault="00BE6A5F" w:rsidP="00BE6A5F" w:rsidR="00BE6A5F">
      <w:pPr>
        <w:ind w:left="709"/>
        <w:jc w:val="both"/>
      </w:pPr>
    </w:p>
    <w:p w:rsidRDefault="00BE6A5F" w:rsidP="00BE6A5F" w:rsidR="00BE6A5F">
      <w:pPr>
        <w:ind w:left="709"/>
        <w:jc w:val="both"/>
      </w:pPr>
      <w:r>
        <w:t>Prvenstveni red upisa: Z-5565/2015</w:t>
      </w:r>
    </w:p>
    <w:p w:rsidRDefault="00BE6A5F" w:rsidP="00BE6A5F" w:rsidR="00BE6A5F">
      <w:pPr>
        <w:ind w:left="709"/>
        <w:jc w:val="both"/>
      </w:pPr>
    </w:p>
    <w:p w:rsidRDefault="00BE6A5F" w:rsidP="00BE6A5F" w:rsidR="00BE6A5F">
      <w:pPr>
        <w:ind w:left="709"/>
        <w:jc w:val="both"/>
      </w:pPr>
      <w:r>
        <w:t xml:space="preserve">UKNJIŽBA, PRAVO ZAKUPA, UGOVOR O USTUPANJU TRAŽBINE (CESIJA) I UGOVOR O PRIJENOSU UGOVORA  </w:t>
      </w:r>
    </w:p>
    <w:p w:rsidRDefault="00BE6A5F" w:rsidP="00BE6A5F" w:rsidR="00BE6A5F">
      <w:pPr>
        <w:ind w:left="709"/>
        <w:jc w:val="both"/>
      </w:pPr>
      <w:r>
        <w:t xml:space="preserve">EXCLUSIVE BUSINESS D.O.O., OIB: 40902757334, MEDULIĆEVA ULICA 4, 10000 ZAGREB    </w:t>
      </w:r>
    </w:p>
    <w:p w:rsidRDefault="00BE6A5F" w:rsidP="00BE6A5F" w:rsidR="00BE6A5F">
      <w:pPr>
        <w:ind w:left="709"/>
        <w:jc w:val="both"/>
      </w:pPr>
      <w:r>
        <w:t xml:space="preserve">   </w:t>
      </w:r>
    </w:p>
    <w:p w:rsidRDefault="00BE6A5F" w:rsidP="00BE6A5F" w:rsidR="00BE6A5F">
      <w:pPr>
        <w:ind w:left="709"/>
        <w:jc w:val="both"/>
      </w:pPr>
      <w:r>
        <w:t xml:space="preserve"> 8. Na suvlasnički dio: 2 (1/2)  </w:t>
      </w:r>
    </w:p>
    <w:p w:rsidRDefault="00BE6A5F" w:rsidP="00BE6A5F" w:rsidR="00BE6A5F">
      <w:pPr>
        <w:ind w:left="709"/>
        <w:jc w:val="both"/>
      </w:pPr>
      <w:r>
        <w:t xml:space="preserve"> 8.1 Zaprimljeno 14.01.2016. broj Z-166/16</w:t>
      </w:r>
    </w:p>
    <w:p w:rsidRDefault="00BE6A5F" w:rsidP="00BE6A5F" w:rsidR="00BE6A5F">
      <w:pPr>
        <w:ind w:left="709"/>
        <w:jc w:val="both"/>
      </w:pPr>
    </w:p>
    <w:p w:rsidRDefault="00BE6A5F" w:rsidP="00BE6A5F" w:rsidR="00BE6A5F">
      <w:pPr>
        <w:ind w:left="709"/>
        <w:jc w:val="both"/>
      </w:pPr>
      <w:r>
        <w:t xml:space="preserve">Zabilježuje se odbijeni prijedlog za osnivanje prava građenja predlagatelja MILES d.o.o. iz Vukovara, OIB:70865745403.  </w:t>
      </w:r>
    </w:p>
    <w:p w:rsidRDefault="00BE6A5F" w:rsidP="00BE6A5F" w:rsidR="00BE6A5F">
      <w:pPr>
        <w:ind w:left="709"/>
        <w:jc w:val="both"/>
      </w:pPr>
      <w:r>
        <w:t xml:space="preserve">   </w:t>
      </w:r>
    </w:p>
    <w:p w:rsidRDefault="00BE6A5F" w:rsidP="00BE6A5F" w:rsidR="00BE6A5F">
      <w:pPr>
        <w:ind w:left="709"/>
        <w:jc w:val="both"/>
      </w:pPr>
      <w:r>
        <w:t xml:space="preserve">11. Na suvlasnički dio: 2 (1/2)  </w:t>
      </w:r>
    </w:p>
    <w:p w:rsidRDefault="00BE6A5F" w:rsidP="00BE6A5F" w:rsidR="00BE6A5F">
      <w:pPr>
        <w:ind w:left="709"/>
        <w:jc w:val="both"/>
      </w:pPr>
      <w:r>
        <w:t>11.1 Zaprimljeno 08.04.2016.g. pod brojem Z-1956/2016</w:t>
      </w:r>
    </w:p>
    <w:p w:rsidRDefault="00BE6A5F" w:rsidP="00BE6A5F" w:rsidR="00BE6A5F">
      <w:pPr>
        <w:ind w:left="709"/>
        <w:jc w:val="both"/>
      </w:pPr>
    </w:p>
    <w:p w:rsidRDefault="00BE6A5F" w:rsidP="00F61994" w:rsidR="00BE6A5F">
      <w:pPr>
        <w:ind w:left="709"/>
        <w:jc w:val="both"/>
      </w:pPr>
      <w:r>
        <w:t xml:space="preserve">UKNJIŽBA, PRAVO ZAKUPA, UGOVOR O USTUPANJU TRAŽBINE (CESIJA) I UGOVORA O PRIJENOSU UGOVORA  </w:t>
      </w:r>
    </w:p>
    <w:p w:rsidRDefault="00F61994" w:rsidP="00BE6A5F" w:rsidR="00F61994">
      <w:pPr>
        <w:ind w:left="709"/>
        <w:jc w:val="both"/>
      </w:pPr>
    </w:p>
    <w:p w:rsidRDefault="00BE6A5F" w:rsidP="00BE6A5F" w:rsidR="00BE6A5F">
      <w:pPr>
        <w:ind w:left="709"/>
        <w:jc w:val="both"/>
      </w:pPr>
      <w:r>
        <w:t xml:space="preserve">EXCLUSIVE BUSINESS D.O.O., OIB: 40902757334, MEDULIĆEVA ULICA 4, 10000 ZAGREB    </w:t>
      </w:r>
    </w:p>
    <w:p w:rsidRDefault="00BE6A5F" w:rsidP="00BE6A5F" w:rsidR="00BE6A5F">
      <w:pPr>
        <w:ind w:left="709"/>
        <w:jc w:val="both"/>
      </w:pPr>
      <w:r>
        <w:t xml:space="preserve">   </w:t>
      </w:r>
    </w:p>
    <w:p w:rsidRDefault="00BE6A5F" w:rsidP="00BE6A5F" w:rsidR="00BE6A5F">
      <w:pPr>
        <w:ind w:left="709"/>
        <w:jc w:val="both"/>
      </w:pPr>
      <w:r>
        <w:t xml:space="preserve">15. Na suvlasnički dio: 2 (1/2)  </w:t>
      </w:r>
    </w:p>
    <w:p w:rsidRDefault="00BE6A5F" w:rsidP="00BE6A5F" w:rsidR="00BE6A5F">
      <w:pPr>
        <w:ind w:left="709"/>
        <w:jc w:val="both"/>
      </w:pPr>
      <w:r>
        <w:t>15.1 Zaprimljeno 05.05.2016.g. pod brojem Z-2624/2016</w:t>
      </w:r>
    </w:p>
    <w:p w:rsidRDefault="00BE6A5F" w:rsidP="00BE6A5F" w:rsidR="00BE6A5F">
      <w:pPr>
        <w:ind w:left="709"/>
        <w:jc w:val="both"/>
      </w:pPr>
    </w:p>
    <w:p w:rsidRDefault="00BE6A5F" w:rsidP="00BE6A5F" w:rsidR="00BE6A5F">
      <w:pPr>
        <w:ind w:left="709"/>
        <w:jc w:val="both"/>
      </w:pPr>
      <w:r>
        <w:t>ZABILJEŽBA, OVRHA, PRIJEDLOG 05.05.2016, RJEŠENJE O OVRSI NA TEMELJU OVRŠNE ISPRAVE OVR-3847/2016 12.12.2016, Općinskog suda u Vukovaru, na nekretninama Vukovar Benz D.O.O., OIB: 32261423889, zab</w:t>
      </w:r>
      <w:r w:rsidR="00F61994">
        <w:t>ilježuje se ovrha utvrđenjem vr</w:t>
      </w:r>
      <w:r>
        <w:t>ijednosti nekretnine, prodajom i namirenjem ovrhovoditelja OL Nekretnine d.o.o. Zagreb iz iznosa dobivenog prodajom.</w:t>
      </w:r>
    </w:p>
    <w:p w:rsidRDefault="00BE6A5F" w:rsidP="009A7BB8" w:rsidR="00BE6A5F" w:rsidRPr="00B50E90">
      <w:pPr>
        <w:ind w:left="709"/>
        <w:jc w:val="both"/>
      </w:pPr>
    </w:p>
    <w:p w:rsidRDefault="0026251B" w:rsidP="0026251B" w:rsidR="0026251B" w:rsidRPr="00B50E90">
      <w:pPr>
        <w:pStyle w:val="Odlomakpopisa"/>
        <w:numPr>
          <w:ilvl w:val="0"/>
          <w:numId w:val="3"/>
        </w:numPr>
        <w:jc w:val="both"/>
      </w:pPr>
      <w:r w:rsidRPr="00B50E90">
        <w:t>Nakon što ponuditelj položi kupovninu i nakon pravomoćnosti ovoga rješenja nekretnina će se predati kupcu, a temeljem posebnog zaključka.</w:t>
      </w:r>
    </w:p>
    <w:p w:rsidRDefault="0026251B" w:rsidP="0026251B" w:rsidR="0026251B">
      <w:pPr>
        <w:jc w:val="both"/>
      </w:pPr>
    </w:p>
    <w:p w:rsidRDefault="0026251B" w:rsidP="0026251B" w:rsidR="0026251B">
      <w:pPr>
        <w:jc w:val="both"/>
      </w:pPr>
    </w:p>
    <w:p w:rsidRDefault="0026251B" w:rsidP="0026251B" w:rsidR="0026251B">
      <w:pPr>
        <w:jc w:val="center"/>
      </w:pPr>
      <w:r>
        <w:t>Obrazloženje</w:t>
      </w:r>
    </w:p>
    <w:p w:rsidRDefault="0026251B" w:rsidP="0026251B" w:rsidR="0026251B">
      <w:pPr>
        <w:jc w:val="center"/>
      </w:pPr>
    </w:p>
    <w:p w:rsidRDefault="0026251B" w:rsidP="0026251B" w:rsidR="0026251B">
      <w:pPr>
        <w:jc w:val="both"/>
      </w:pPr>
      <w:r>
        <w:tab/>
        <w:t>Sukladno rješenju Visokog trgovačkog suda Republike Hrvatske poslovnog broja 27 Pž</w:t>
      </w:r>
      <w:r w:rsidR="007C003F">
        <w:t>-3828/2018-2 od 27.06.</w:t>
      </w:r>
      <w:r>
        <w:t xml:space="preserve">2018. kojim je ukinuto rješenje ovog suda poslovni broj St-328/16-160 od 9.05.2018. u dijelu točaka 5. i 6. izreke koji se odnosi na nekretninu upisanu u </w:t>
      </w:r>
      <w:r w:rsidRPr="00B50E90">
        <w:t>zk.ul.br. 1219, kč.br. 1485/2</w:t>
      </w:r>
      <w:r>
        <w:t xml:space="preserve"> </w:t>
      </w:r>
      <w:r w:rsidRPr="00B50E90">
        <w:t>u k.o. Poljane</w:t>
      </w:r>
      <w:r>
        <w:t>, prvostupanjski sud je nastavio postupak sukladno uputi drugostupanjskog suda.</w:t>
      </w:r>
    </w:p>
    <w:p w:rsidRDefault="0026251B" w:rsidP="0026251B" w:rsidR="0026251B">
      <w:pPr>
        <w:jc w:val="both"/>
      </w:pPr>
    </w:p>
    <w:p w:rsidRDefault="0026251B" w:rsidP="0026251B" w:rsidR="0026251B">
      <w:pPr>
        <w:jc w:val="both"/>
      </w:pPr>
      <w:r>
        <w:tab/>
        <w:t xml:space="preserve">Uvidom u Izvadak iz zemljišne knjige Općinskog suda u Rijeci Zemljišnoknjižni odjel Opatija za nekretninu upisanu u </w:t>
      </w:r>
      <w:r w:rsidRPr="00B50E90">
        <w:t>zk.ul.br. 1219, kč.br. 1485/2</w:t>
      </w:r>
      <w:r>
        <w:t xml:space="preserve"> </w:t>
      </w:r>
      <w:r w:rsidRPr="00B50E90">
        <w:t>u k.o. Poljane</w:t>
      </w:r>
      <w:r>
        <w:t>, utvrđeno je da ugovor o zakupu iste sklopljen s EXCLUSIVE BUSINESS d.o.o., OIB: 40902757334, Medulićeva ulica 4, Zagreb („C“ Teretovnica zabilježba pod 8.2 i 10.</w:t>
      </w:r>
      <w:r w:rsidR="007C003F">
        <w:t xml:space="preserve">1, te 7.2 i 11.1 – zaprimljeno </w:t>
      </w:r>
      <w:r>
        <w:t>8.04.2016.) nije upisan u zemljišne knjige prije stjecanja založnog prava („C“ –Teretovnica zabilježba pod</w:t>
      </w:r>
      <w:r w:rsidR="007C003F">
        <w:t xml:space="preserve"> 8.1 i 7.1. – zaprimljeno </w:t>
      </w:r>
      <w:r>
        <w:t>1.12.2015.), te isti prestaje pravomoćnošću rješenja o dosudi nekretnine kupcu, sukladno odredbi čl. 88. st. 2. Ovršnog zakona (NN 112/12, 25/13, 93/14, 55/16 i 73/17, dalje: OZ), te će se n</w:t>
      </w:r>
      <w:r w:rsidRPr="00B50E90">
        <w:t xml:space="preserve">akon pravomoćnosti ovoga rješenja i nakon što kupac PIPER RAZMINIRANJE d.o.o. Zagreb, Pavlenski put 5a, OIB 66828303369 položi kupovninu, te se u zemljišnu knjigu upiše u njegovu korist pravo vlasništva na dosuđenoj nekretnini upisanoj u zk.ul.br. 1219, kč.br. 1485/2, </w:t>
      </w:r>
      <w:r>
        <w:t xml:space="preserve">u k.o. Poljane, </w:t>
      </w:r>
      <w:r w:rsidRPr="00B50E90">
        <w:t>kuća stanovanja i dvorište ukupne površine 1147 m</w:t>
      </w:r>
      <w:r w:rsidRPr="00B50E90">
        <w:rPr>
          <w:vertAlign w:val="superscript"/>
        </w:rPr>
        <w:t>2</w:t>
      </w:r>
      <w:r w:rsidRPr="00B50E90">
        <w:t xml:space="preserve"> brisati prava i tereti upisani na nekretnini</w:t>
      </w:r>
      <w:r>
        <w:t xml:space="preserve"> kako je to navedeno u t. 1. izreke ovoga rješenja.</w:t>
      </w:r>
    </w:p>
    <w:p w:rsidRDefault="0026251B" w:rsidP="0026251B" w:rsidR="0026251B">
      <w:pPr>
        <w:jc w:val="both"/>
      </w:pPr>
    </w:p>
    <w:p w:rsidRDefault="0026251B" w:rsidP="0026251B" w:rsidR="0026251B">
      <w:pPr>
        <w:jc w:val="both"/>
      </w:pPr>
      <w:r>
        <w:tab/>
        <w:t xml:space="preserve">Predmetni Ugovor o zakupu sklopljen je s CROSSING d.o.o., OIB: 75386980867 Vukovar, Sajmište 110, </w:t>
      </w:r>
      <w:r w:rsidRPr="00E630AE">
        <w:t>10.04.2014</w:t>
      </w:r>
      <w:r>
        <w:t>. koji je Ugovorom o prijenosu ugovora od 11.11.2015. prenesen na EXCLUSIVE BUSINESS d.o.o., OIB: 40902757334, Medulićeva ulica 4, Zagreb.</w:t>
      </w:r>
    </w:p>
    <w:p w:rsidRDefault="0026251B" w:rsidP="0026251B" w:rsidR="0026251B">
      <w:pPr>
        <w:jc w:val="both"/>
      </w:pPr>
    </w:p>
    <w:p w:rsidRDefault="0026251B" w:rsidP="0026251B" w:rsidR="0026251B">
      <w:pPr>
        <w:jc w:val="both"/>
      </w:pPr>
      <w:r>
        <w:tab/>
        <w:t>Također je sud utvrdio da nisu ispunjeni uvjeti za primjenu odredbe čl. 188. Stečajnog zakona (NN 71/15 i 104/17, dalje: SZ) jer ne samo da zakupac EXCLUSIVE BUSINESS d.o.o., OIB: 40902757334, Medulićeva ulica 4, Zagreb, nije platio zakupninu unaprijed nego nije platio ni dospjelu zakupninu zbog čega je stečajni upravitelj u ime stečajnog dužnika pokrenuo sudski postupak radi prisilne naplate dospjele zakupnine pred Trgovačkim sudom u Osijeku pod poslovnim brojem Povrv-114/18-9.</w:t>
      </w:r>
    </w:p>
    <w:p w:rsidRDefault="0026251B" w:rsidP="0026251B" w:rsidR="0026251B">
      <w:pPr>
        <w:jc w:val="both"/>
      </w:pPr>
    </w:p>
    <w:p w:rsidRDefault="0026251B" w:rsidP="0026251B" w:rsidR="0026251B">
      <w:pPr>
        <w:jc w:val="both"/>
      </w:pPr>
      <w:r>
        <w:tab/>
        <w:t>Slijedom navedenoga sud je odlučio kao u izreci rješenja sukladno čl. 88., 103., 108. i 132.c OZ, a sve u skladu s čl. 247. SZ.</w:t>
      </w:r>
    </w:p>
    <w:p w:rsidRDefault="0026251B" w:rsidP="0026251B" w:rsidR="0026251B">
      <w:pPr>
        <w:jc w:val="both"/>
      </w:pPr>
    </w:p>
    <w:p w:rsidRDefault="0026251B" w:rsidP="0026251B" w:rsidR="0026251B">
      <w:pPr>
        <w:jc w:val="center"/>
      </w:pPr>
      <w:r>
        <w:t>U Osijeku 10</w:t>
      </w:r>
      <w:r w:rsidRPr="007F6DBE">
        <w:t xml:space="preserve">. </w:t>
      </w:r>
      <w:r>
        <w:t>rujan</w:t>
      </w:r>
      <w:r w:rsidRPr="007F6DBE">
        <w:t xml:space="preserve"> </w:t>
      </w:r>
      <w:r w:rsidRPr="004B7119">
        <w:t>2018</w:t>
      </w:r>
      <w:r>
        <w:t>.</w:t>
      </w:r>
    </w:p>
    <w:p w:rsidRDefault="0026251B" w:rsidP="0026251B" w:rsidR="0026251B">
      <w:pPr>
        <w:jc w:val="center"/>
      </w:pPr>
    </w:p>
    <w:p w:rsidRDefault="0026251B" w:rsidP="0026251B" w:rsidR="0026251B">
      <w:pPr>
        <w:jc w:val="both"/>
      </w:pPr>
      <w:r>
        <w:t>Zapisničar: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SUDAC:</w:t>
      </w:r>
    </w:p>
    <w:p w:rsidRDefault="0026251B" w:rsidP="0026251B" w:rsidR="0026251B">
      <w:pPr>
        <w:jc w:val="both"/>
      </w:pPr>
      <w:r>
        <w:t>Elizabeta Đeke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mr. sc. Tihomir Kovačević</w:t>
      </w:r>
    </w:p>
    <w:p w:rsidRDefault="0026251B" w:rsidP="0026251B" w:rsidR="0026251B">
      <w:pPr>
        <w:jc w:val="both"/>
      </w:pPr>
    </w:p>
    <w:p w:rsidRDefault="0026251B" w:rsidP="0026251B" w:rsidR="0026251B">
      <w:pPr>
        <w:jc w:val="both"/>
      </w:pPr>
    </w:p>
    <w:p w:rsidRDefault="0026251B" w:rsidP="0026251B" w:rsidR="0026251B">
      <w:pPr>
        <w:jc w:val="both"/>
      </w:pPr>
      <w:r>
        <w:t>POUKA O PRAVNOM LIJEKU:</w:t>
      </w:r>
    </w:p>
    <w:p w:rsidRDefault="0026251B" w:rsidP="0026251B" w:rsidR="0026251B">
      <w:pPr>
        <w:jc w:val="both"/>
      </w:pPr>
      <w:r>
        <w:t>Protiv ovog rješenja može nezadovoljna stranka uložiti žalbu Visokom trgovačkom sudu Republike Hrvatske u Zagrebu u roku od 8 dana pismeno u 3 primjerka putem ovog suda.</w:t>
      </w:r>
    </w:p>
    <w:p w:rsidRDefault="0026251B" w:rsidP="0026251B" w:rsidR="0026251B">
      <w:pPr>
        <w:jc w:val="both"/>
      </w:pPr>
    </w:p>
    <w:p w:rsidRDefault="0026251B" w:rsidP="0026251B" w:rsidR="0026251B">
      <w:pPr>
        <w:jc w:val="both"/>
      </w:pPr>
    </w:p>
    <w:p w:rsidRDefault="0026251B" w:rsidP="0026251B" w:rsidR="0026251B">
      <w:pPr>
        <w:jc w:val="both"/>
      </w:pPr>
    </w:p>
    <w:p w:rsidRDefault="0026251B" w:rsidP="0026251B" w:rsidR="0026251B">
      <w:pPr>
        <w:jc w:val="both"/>
      </w:pPr>
      <w:r>
        <w:lastRenderedPageBreak/>
        <w:t>D N A :</w:t>
      </w:r>
    </w:p>
    <w:p w:rsidRDefault="0026251B" w:rsidP="0026251B" w:rsidR="0026251B">
      <w:pPr>
        <w:pStyle w:val="Odlomakpopisa"/>
        <w:numPr>
          <w:ilvl w:val="0"/>
          <w:numId w:val="5"/>
        </w:numPr>
        <w:jc w:val="both"/>
      </w:pPr>
      <w:r>
        <w:t>stečajni upravitelj Dragutin Romić</w:t>
      </w:r>
    </w:p>
    <w:p w:rsidRDefault="0026251B" w:rsidP="0026251B" w:rsidR="0026251B">
      <w:pPr>
        <w:pStyle w:val="Odlomakpopisa"/>
        <w:numPr>
          <w:ilvl w:val="0"/>
          <w:numId w:val="5"/>
        </w:numPr>
      </w:pPr>
      <w:r w:rsidRPr="00785529">
        <w:t xml:space="preserve">PIPER RAZMINIRANJE d.o.o. Zagreb, Pavlenski put 5a </w:t>
      </w:r>
    </w:p>
    <w:p w:rsidRDefault="0026251B" w:rsidP="0026251B" w:rsidR="0026251B">
      <w:pPr>
        <w:pStyle w:val="Odlomakpopisa"/>
        <w:numPr>
          <w:ilvl w:val="0"/>
          <w:numId w:val="5"/>
        </w:numPr>
        <w:jc w:val="both"/>
      </w:pPr>
      <w:r>
        <w:t>I. BIVING NEKRETNINE d.o.o. 51410 Ičići, Vlašići 4A</w:t>
      </w:r>
    </w:p>
    <w:p w:rsidRDefault="0026251B" w:rsidP="0026251B" w:rsidR="0026251B">
      <w:pPr>
        <w:pStyle w:val="Odlomakpopisa"/>
        <w:numPr>
          <w:ilvl w:val="0"/>
          <w:numId w:val="5"/>
        </w:numPr>
        <w:jc w:val="both"/>
      </w:pPr>
      <w:r>
        <w:t>Općinski sud u Rijeci zk odjel Opatija po pravomoćnosti</w:t>
      </w:r>
    </w:p>
    <w:p w:rsidRDefault="0026251B" w:rsidP="0026251B" w:rsidR="0026251B">
      <w:pPr>
        <w:pStyle w:val="Odlomakpopisa"/>
        <w:numPr>
          <w:ilvl w:val="0"/>
          <w:numId w:val="5"/>
        </w:numPr>
        <w:jc w:val="both"/>
      </w:pPr>
      <w:r>
        <w:t>Ministarstvo financija Porezna uprava Rijeka po pravomoćnosti</w:t>
      </w:r>
    </w:p>
    <w:p w:rsidRDefault="0026251B" w:rsidP="0026251B" w:rsidR="0026251B">
      <w:pPr>
        <w:pStyle w:val="Odlomakpopisa"/>
        <w:numPr>
          <w:ilvl w:val="0"/>
          <w:numId w:val="5"/>
        </w:numPr>
        <w:jc w:val="both"/>
      </w:pPr>
      <w:r>
        <w:t>Financijska agencija radi objave na mrežnim stranicama po pravomoćnosti</w:t>
      </w:r>
    </w:p>
    <w:p w:rsidRDefault="0026251B" w:rsidP="0026251B" w:rsidR="0026251B">
      <w:pPr>
        <w:pStyle w:val="Odlomakpopisa"/>
        <w:numPr>
          <w:ilvl w:val="0"/>
          <w:numId w:val="5"/>
        </w:numPr>
        <w:jc w:val="both"/>
      </w:pPr>
      <w:r>
        <w:t>mrežna stranica e-Oglasna ploča sudova</w:t>
      </w:r>
    </w:p>
    <w:p w:rsidRDefault="00FA1D84" w:rsidP="004E0F0A" w:rsidR="00FA1D84">
      <w:pPr>
        <w:jc w:val="both"/>
      </w:pPr>
    </w:p>
    <w:p w:rsidRDefault="00F64B22" w:rsidP="004E0F0A" w:rsidR="00F64B22">
      <w:pPr>
        <w:jc w:val="both"/>
      </w:pPr>
    </w:p>
    <w:p w:rsidRDefault="00135243" w:rsidP="005B22D3" w:rsidR="00135243">
      <w:pPr>
        <w:pStyle w:val="Odlomakpopisa"/>
        <w:ind w:left="720"/>
        <w:jc w:val="both"/>
      </w:pPr>
    </w:p>
    <w:sectPr w:rsidR="0013524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D5DEF" w:rsidR="008D5DEF">
      <w:r>
        <w:separator/>
      </w:r>
    </w:p>
  </w:endnote>
  <w:endnote w:id="0" w:type="continuationSeparator">
    <w:p w:rsidRDefault="008D5DEF" w:rsidR="008D5D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29C8" w:rsidR="007829C8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29C8" w:rsidR="007829C8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29C8" w:rsidR="007829C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D5DEF" w:rsidR="008D5DEF">
      <w:r>
        <w:separator/>
      </w:r>
    </w:p>
  </w:footnote>
  <w:footnote w:id="0" w:type="continuationSeparator">
    <w:p w:rsidRDefault="008D5DEF" w:rsidR="008D5DE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538FE" w:rsidR="009538F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344CC">
      <w:rPr>
        <w:rStyle w:val="Brojstranice"/>
        <w:noProof/>
      </w:rPr>
      <w:t>7</w:t>
    </w:r>
    <w:r>
      <w:rPr>
        <w:rStyle w:val="Brojstranice"/>
      </w:rPr>
      <w:fldChar w:fldCharType="end"/>
    </w:r>
  </w:p>
  <w:p w:rsidRDefault="00317D16" w:rsidP="00F92D15" w:rsidR="009538FE">
    <w:pPr>
      <w:pStyle w:val="Zaglavlje"/>
    </w:pPr>
    <w:r>
      <w:tab/>
    </w:r>
    <w:r>
      <w:tab/>
    </w:r>
    <w:r w:rsidR="004874AB" w:rsidRPr="004874AB">
      <w:t>14 St-</w:t>
    </w:r>
    <w:r w:rsidR="00994F8E" w:rsidRPr="00994F8E">
      <w:t>328/16-1</w:t>
    </w:r>
    <w:r w:rsidR="007829C8">
      <w:t>82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DB4388C"/>
    <w:multiLevelType w:val="hybridMultilevel"/>
    <w:tmpl w:val="1696B6F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E490667"/>
    <w:multiLevelType w:val="hybridMultilevel"/>
    <w:tmpl w:val="AC7CA08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2135D11"/>
    <w:multiLevelType w:val="hybridMultilevel"/>
    <w:tmpl w:val="3DD8F7F4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BF781982" w:ilvl="1">
      <w:start w:val="4"/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eastAsia="Times New Roman" w:hAnsi="Times New Roman" w:ascii="Times New Roman" w:hint="default"/>
      </w:rPr>
    </w:lvl>
    <w:lvl w:tplc="8B1EA776" w:ilvl="2">
      <w:start w:val="1"/>
      <w:numFmt w:val="upperRoman"/>
      <w:lvlText w:val="%3."/>
      <w:lvlJc w:val="left"/>
      <w:pPr>
        <w:tabs>
          <w:tab w:pos="3405" w:val="num"/>
        </w:tabs>
        <w:ind w:hanging="720" w:left="3405"/>
      </w:pPr>
      <w:rPr>
        <w:rFonts w:hint="default"/>
      </w:rPr>
    </w:lvl>
    <w:lvl w:tplc="01D49508" w:ilvl="3">
      <w:start w:val="1"/>
      <w:numFmt w:val="lowerLetter"/>
      <w:lvlText w:val="%4)"/>
      <w:lvlJc w:val="left"/>
      <w:pPr>
        <w:ind w:hanging="360" w:left="1778"/>
      </w:pPr>
      <w:rPr>
        <w:rFonts w:hint="default"/>
      </w:r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">
    <w:nsid w:val="34D4731D"/>
    <w:multiLevelType w:val="hybridMultilevel"/>
    <w:tmpl w:val="5A9CA346"/>
    <w:lvl w:tplc="2DDCC0B4" w:ilvl="0">
      <w:start w:val="14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3E67451B"/>
    <w:multiLevelType w:val="hybridMultilevel"/>
    <w:tmpl w:val="53703F78"/>
    <w:lvl w:tplc="68E80E3C" w:ilvl="0">
      <w:start w:val="1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416E5E1B"/>
    <w:multiLevelType w:val="hybridMultilevel"/>
    <w:tmpl w:val="981E3E8A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6">
    <w:nsid w:val="449A13D5"/>
    <w:multiLevelType w:val="hybridMultilevel"/>
    <w:tmpl w:val="C5C01304"/>
    <w:lvl w:tplc="D86057CC" w:ilvl="0">
      <w:start w:val="14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7">
    <w:nsid w:val="50DC3CB4"/>
    <w:multiLevelType w:val="hybridMultilevel"/>
    <w:tmpl w:val="936288B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52746AC6"/>
    <w:multiLevelType w:val="hybridMultilevel"/>
    <w:tmpl w:val="53AA1A5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55B11D8A"/>
    <w:multiLevelType w:val="hybridMultilevel"/>
    <w:tmpl w:val="79BEF428"/>
    <w:lvl w:tplc="CA1A03B4" w:ilvl="0">
      <w:start w:val="14"/>
      <w:numFmt w:val="bullet"/>
      <w:lvlText w:val="-"/>
      <w:lvlJc w:val="left"/>
      <w:pPr>
        <w:ind w:hanging="360" w:left="177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8"/>
      </w:pPr>
      <w:rPr>
        <w:rFonts w:hAnsi="Wingdings" w:ascii="Wingdings" w:hint="default"/>
      </w:rPr>
    </w:lvl>
  </w:abstractNum>
  <w:abstractNum w:abstractNumId="10">
    <w:nsid w:val="5E634743"/>
    <w:multiLevelType w:val="hybridMultilevel"/>
    <w:tmpl w:val="0C348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63CD009B"/>
    <w:multiLevelType w:val="hybridMultilevel"/>
    <w:tmpl w:val="C76CFA7A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BF781982" w:ilvl="1">
      <w:start w:val="4"/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eastAsia="Times New Roman" w:hAnsi="Times New Roman" w:ascii="Times New Roman" w:hint="default"/>
      </w:rPr>
    </w:lvl>
    <w:lvl w:tplc="8B1EA776" w:ilvl="2">
      <w:start w:val="1"/>
      <w:numFmt w:val="upperRoman"/>
      <w:lvlText w:val="%3."/>
      <w:lvlJc w:val="left"/>
      <w:pPr>
        <w:tabs>
          <w:tab w:pos="3405" w:val="num"/>
        </w:tabs>
        <w:ind w:hanging="720" w:left="3405"/>
      </w:pPr>
      <w:rPr>
        <w:rFonts w:hint="default"/>
      </w:rPr>
    </w:lvl>
    <w:lvl w:tplc="01D49508" w:ilvl="3">
      <w:start w:val="1"/>
      <w:numFmt w:val="lowerLetter"/>
      <w:lvlText w:val="%4)"/>
      <w:lvlJc w:val="left"/>
      <w:pPr>
        <w:ind w:hanging="360" w:left="1778"/>
      </w:pPr>
      <w:rPr>
        <w:rFonts w:hint="default"/>
      </w:r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2">
    <w:nsid w:val="6FC104A4"/>
    <w:multiLevelType w:val="hybridMultilevel"/>
    <w:tmpl w:val="F522D454"/>
    <w:lvl w:tplc="041A000F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5"/>
  </w:num>
  <w:num w:numId="2">
    <w:abstractNumId w:val="10"/>
  </w:num>
  <w:num w:numId="3">
    <w:abstractNumId w:val="7"/>
  </w:num>
  <w:num w:numId="4">
    <w:abstractNumId w:val="0"/>
  </w:num>
  <w:num w:numId="5">
    <w:abstractNumId w:val="8"/>
  </w:num>
  <w:num w:numId="6">
    <w:abstractNumId w:val="3"/>
  </w:num>
  <w:num w:numId="7">
    <w:abstractNumId w:val="11"/>
  </w:num>
  <w:num w:numId="8">
    <w:abstractNumId w:val="12"/>
  </w:num>
  <w:num w:numId="9">
    <w:abstractNumId w:val="4"/>
  </w:num>
  <w:num w:numId="10">
    <w:abstractNumId w:val="1"/>
  </w:num>
  <w:num w:numId="11">
    <w:abstractNumId w:val="9"/>
  </w:num>
  <w:num w:numId="12">
    <w:abstractNumId w:val="2"/>
  </w:num>
  <w:num w:numId="13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5EF2"/>
    <w:rsid w:val="000128AD"/>
    <w:rsid w:val="00016486"/>
    <w:rsid w:val="00016C41"/>
    <w:rsid w:val="00024407"/>
    <w:rsid w:val="0002599A"/>
    <w:rsid w:val="00031CCE"/>
    <w:rsid w:val="00036C09"/>
    <w:rsid w:val="00041473"/>
    <w:rsid w:val="000420EE"/>
    <w:rsid w:val="000462E0"/>
    <w:rsid w:val="0004674A"/>
    <w:rsid w:val="00053A04"/>
    <w:rsid w:val="000568B2"/>
    <w:rsid w:val="00057141"/>
    <w:rsid w:val="00064CBA"/>
    <w:rsid w:val="00072BAB"/>
    <w:rsid w:val="00076D97"/>
    <w:rsid w:val="000818DC"/>
    <w:rsid w:val="0008436A"/>
    <w:rsid w:val="000975C1"/>
    <w:rsid w:val="000A12CC"/>
    <w:rsid w:val="000A2033"/>
    <w:rsid w:val="000A5733"/>
    <w:rsid w:val="000B439A"/>
    <w:rsid w:val="000B6885"/>
    <w:rsid w:val="000C0BFA"/>
    <w:rsid w:val="000E01EA"/>
    <w:rsid w:val="000E417E"/>
    <w:rsid w:val="000E7A1B"/>
    <w:rsid w:val="000F6F63"/>
    <w:rsid w:val="000F7AD4"/>
    <w:rsid w:val="00104772"/>
    <w:rsid w:val="0011647C"/>
    <w:rsid w:val="00120C1F"/>
    <w:rsid w:val="00123BDD"/>
    <w:rsid w:val="00135243"/>
    <w:rsid w:val="00140052"/>
    <w:rsid w:val="00141C3B"/>
    <w:rsid w:val="0014287E"/>
    <w:rsid w:val="00143FD5"/>
    <w:rsid w:val="001453F8"/>
    <w:rsid w:val="00145BB5"/>
    <w:rsid w:val="00151FF0"/>
    <w:rsid w:val="001569D3"/>
    <w:rsid w:val="0015743B"/>
    <w:rsid w:val="001668EF"/>
    <w:rsid w:val="0017059A"/>
    <w:rsid w:val="0018257F"/>
    <w:rsid w:val="00183E34"/>
    <w:rsid w:val="0018437A"/>
    <w:rsid w:val="00186F62"/>
    <w:rsid w:val="00190A55"/>
    <w:rsid w:val="00193062"/>
    <w:rsid w:val="00194E0B"/>
    <w:rsid w:val="001A33FF"/>
    <w:rsid w:val="001A56FE"/>
    <w:rsid w:val="001B0326"/>
    <w:rsid w:val="001B7186"/>
    <w:rsid w:val="001C5ACC"/>
    <w:rsid w:val="001C647E"/>
    <w:rsid w:val="001C7FE2"/>
    <w:rsid w:val="001D08BC"/>
    <w:rsid w:val="001D6E9E"/>
    <w:rsid w:val="001E7CB5"/>
    <w:rsid w:val="00200022"/>
    <w:rsid w:val="00202778"/>
    <w:rsid w:val="00204449"/>
    <w:rsid w:val="00204939"/>
    <w:rsid w:val="002120F8"/>
    <w:rsid w:val="002221AD"/>
    <w:rsid w:val="00223526"/>
    <w:rsid w:val="00225A74"/>
    <w:rsid w:val="00235A47"/>
    <w:rsid w:val="00253BF7"/>
    <w:rsid w:val="00257080"/>
    <w:rsid w:val="0026251B"/>
    <w:rsid w:val="00262793"/>
    <w:rsid w:val="0026470C"/>
    <w:rsid w:val="0027230A"/>
    <w:rsid w:val="00273211"/>
    <w:rsid w:val="0027717E"/>
    <w:rsid w:val="00277491"/>
    <w:rsid w:val="00277A2F"/>
    <w:rsid w:val="00282387"/>
    <w:rsid w:val="002844C1"/>
    <w:rsid w:val="002B2D75"/>
    <w:rsid w:val="002C18DB"/>
    <w:rsid w:val="002C2C66"/>
    <w:rsid w:val="002C2CDE"/>
    <w:rsid w:val="002C4521"/>
    <w:rsid w:val="002C4D92"/>
    <w:rsid w:val="002E4642"/>
    <w:rsid w:val="002E7C6A"/>
    <w:rsid w:val="002F0567"/>
    <w:rsid w:val="002F7679"/>
    <w:rsid w:val="00310CEE"/>
    <w:rsid w:val="00312C45"/>
    <w:rsid w:val="00317D16"/>
    <w:rsid w:val="00321EE9"/>
    <w:rsid w:val="00322D56"/>
    <w:rsid w:val="003344CC"/>
    <w:rsid w:val="0033557F"/>
    <w:rsid w:val="003423A5"/>
    <w:rsid w:val="003504DC"/>
    <w:rsid w:val="00356851"/>
    <w:rsid w:val="003573DF"/>
    <w:rsid w:val="00361758"/>
    <w:rsid w:val="003732DC"/>
    <w:rsid w:val="0037691E"/>
    <w:rsid w:val="0038403B"/>
    <w:rsid w:val="00385332"/>
    <w:rsid w:val="003A14D4"/>
    <w:rsid w:val="003A3A0C"/>
    <w:rsid w:val="003B010F"/>
    <w:rsid w:val="003C1E2F"/>
    <w:rsid w:val="003D3368"/>
    <w:rsid w:val="003D5822"/>
    <w:rsid w:val="003E6318"/>
    <w:rsid w:val="003E68B7"/>
    <w:rsid w:val="0040049C"/>
    <w:rsid w:val="004061D1"/>
    <w:rsid w:val="0041012D"/>
    <w:rsid w:val="00413F34"/>
    <w:rsid w:val="00414684"/>
    <w:rsid w:val="00417DFD"/>
    <w:rsid w:val="004222C6"/>
    <w:rsid w:val="00424DCF"/>
    <w:rsid w:val="00442D50"/>
    <w:rsid w:val="0044388A"/>
    <w:rsid w:val="00444D5D"/>
    <w:rsid w:val="00445CA2"/>
    <w:rsid w:val="00445D25"/>
    <w:rsid w:val="00452631"/>
    <w:rsid w:val="00455130"/>
    <w:rsid w:val="004619A8"/>
    <w:rsid w:val="0046590F"/>
    <w:rsid w:val="00471F10"/>
    <w:rsid w:val="00474651"/>
    <w:rsid w:val="004761A5"/>
    <w:rsid w:val="00477F15"/>
    <w:rsid w:val="00480489"/>
    <w:rsid w:val="004841E8"/>
    <w:rsid w:val="004854D4"/>
    <w:rsid w:val="004868A7"/>
    <w:rsid w:val="004874AB"/>
    <w:rsid w:val="00491777"/>
    <w:rsid w:val="004A7283"/>
    <w:rsid w:val="004A732E"/>
    <w:rsid w:val="004A79EB"/>
    <w:rsid w:val="004B7119"/>
    <w:rsid w:val="004C0A11"/>
    <w:rsid w:val="004C1A49"/>
    <w:rsid w:val="004C4F1E"/>
    <w:rsid w:val="004C5288"/>
    <w:rsid w:val="004C7585"/>
    <w:rsid w:val="004D2E81"/>
    <w:rsid w:val="004D5F92"/>
    <w:rsid w:val="004E0F0A"/>
    <w:rsid w:val="004E7002"/>
    <w:rsid w:val="004F225F"/>
    <w:rsid w:val="004F5F89"/>
    <w:rsid w:val="004F5FD3"/>
    <w:rsid w:val="004F68EF"/>
    <w:rsid w:val="00500F4A"/>
    <w:rsid w:val="0050432F"/>
    <w:rsid w:val="00505DD0"/>
    <w:rsid w:val="005131D3"/>
    <w:rsid w:val="005153F9"/>
    <w:rsid w:val="005216BB"/>
    <w:rsid w:val="00525F80"/>
    <w:rsid w:val="00530129"/>
    <w:rsid w:val="00533684"/>
    <w:rsid w:val="00542A40"/>
    <w:rsid w:val="00542FAD"/>
    <w:rsid w:val="00555A5F"/>
    <w:rsid w:val="005606B3"/>
    <w:rsid w:val="00562DE4"/>
    <w:rsid w:val="00564D26"/>
    <w:rsid w:val="00571372"/>
    <w:rsid w:val="005902D9"/>
    <w:rsid w:val="00592DAE"/>
    <w:rsid w:val="005A1517"/>
    <w:rsid w:val="005A71D1"/>
    <w:rsid w:val="005B22D3"/>
    <w:rsid w:val="005C15A4"/>
    <w:rsid w:val="005C72BB"/>
    <w:rsid w:val="005D2747"/>
    <w:rsid w:val="005E2DEC"/>
    <w:rsid w:val="005F01EB"/>
    <w:rsid w:val="005F0872"/>
    <w:rsid w:val="005F4DFA"/>
    <w:rsid w:val="0061543A"/>
    <w:rsid w:val="006240CF"/>
    <w:rsid w:val="006407A2"/>
    <w:rsid w:val="00662006"/>
    <w:rsid w:val="00665B88"/>
    <w:rsid w:val="006668A4"/>
    <w:rsid w:val="006677ED"/>
    <w:rsid w:val="00673D54"/>
    <w:rsid w:val="00675B54"/>
    <w:rsid w:val="00675C32"/>
    <w:rsid w:val="006764F3"/>
    <w:rsid w:val="006779FA"/>
    <w:rsid w:val="00684FAB"/>
    <w:rsid w:val="00684FD6"/>
    <w:rsid w:val="0069081D"/>
    <w:rsid w:val="00695E96"/>
    <w:rsid w:val="006A7EDF"/>
    <w:rsid w:val="006B21A4"/>
    <w:rsid w:val="006C0E18"/>
    <w:rsid w:val="006C25CD"/>
    <w:rsid w:val="006C48A6"/>
    <w:rsid w:val="006D66FA"/>
    <w:rsid w:val="006E614C"/>
    <w:rsid w:val="006F5948"/>
    <w:rsid w:val="00700864"/>
    <w:rsid w:val="00700BFC"/>
    <w:rsid w:val="00702C11"/>
    <w:rsid w:val="00712931"/>
    <w:rsid w:val="007140D0"/>
    <w:rsid w:val="007222D3"/>
    <w:rsid w:val="00723367"/>
    <w:rsid w:val="00724A43"/>
    <w:rsid w:val="00725EE2"/>
    <w:rsid w:val="0072713B"/>
    <w:rsid w:val="007305FD"/>
    <w:rsid w:val="00735ED1"/>
    <w:rsid w:val="0074756B"/>
    <w:rsid w:val="007500C1"/>
    <w:rsid w:val="00750813"/>
    <w:rsid w:val="0076398F"/>
    <w:rsid w:val="00764FCC"/>
    <w:rsid w:val="00766D07"/>
    <w:rsid w:val="00766FD3"/>
    <w:rsid w:val="007747D7"/>
    <w:rsid w:val="00777CC4"/>
    <w:rsid w:val="007829C8"/>
    <w:rsid w:val="00782CEE"/>
    <w:rsid w:val="00782F39"/>
    <w:rsid w:val="00785529"/>
    <w:rsid w:val="007857DE"/>
    <w:rsid w:val="0079368D"/>
    <w:rsid w:val="007B0F43"/>
    <w:rsid w:val="007B3C3B"/>
    <w:rsid w:val="007B53D9"/>
    <w:rsid w:val="007B59AB"/>
    <w:rsid w:val="007B6DF7"/>
    <w:rsid w:val="007C003F"/>
    <w:rsid w:val="007C7170"/>
    <w:rsid w:val="007E652C"/>
    <w:rsid w:val="007E7BDB"/>
    <w:rsid w:val="007F273F"/>
    <w:rsid w:val="007F33F7"/>
    <w:rsid w:val="007F6DBE"/>
    <w:rsid w:val="0080559F"/>
    <w:rsid w:val="00813169"/>
    <w:rsid w:val="00813F4C"/>
    <w:rsid w:val="00816670"/>
    <w:rsid w:val="008270E5"/>
    <w:rsid w:val="00830343"/>
    <w:rsid w:val="00833A8B"/>
    <w:rsid w:val="00840E1C"/>
    <w:rsid w:val="008531CD"/>
    <w:rsid w:val="00862028"/>
    <w:rsid w:val="008671C8"/>
    <w:rsid w:val="00875522"/>
    <w:rsid w:val="008756C6"/>
    <w:rsid w:val="00876DC3"/>
    <w:rsid w:val="00880934"/>
    <w:rsid w:val="00884B2C"/>
    <w:rsid w:val="008A55E4"/>
    <w:rsid w:val="008B2B42"/>
    <w:rsid w:val="008B4753"/>
    <w:rsid w:val="008B670B"/>
    <w:rsid w:val="008C164B"/>
    <w:rsid w:val="008D4802"/>
    <w:rsid w:val="008D5DEF"/>
    <w:rsid w:val="008F446A"/>
    <w:rsid w:val="008F4E29"/>
    <w:rsid w:val="00905A63"/>
    <w:rsid w:val="00911262"/>
    <w:rsid w:val="00912CA9"/>
    <w:rsid w:val="009131A7"/>
    <w:rsid w:val="00915282"/>
    <w:rsid w:val="009231C0"/>
    <w:rsid w:val="00926E70"/>
    <w:rsid w:val="00931E58"/>
    <w:rsid w:val="00932A65"/>
    <w:rsid w:val="00935ADF"/>
    <w:rsid w:val="00946437"/>
    <w:rsid w:val="00947B6C"/>
    <w:rsid w:val="009502E3"/>
    <w:rsid w:val="009531E8"/>
    <w:rsid w:val="009532CA"/>
    <w:rsid w:val="009538FE"/>
    <w:rsid w:val="00957FC9"/>
    <w:rsid w:val="00960862"/>
    <w:rsid w:val="009623D3"/>
    <w:rsid w:val="00962B98"/>
    <w:rsid w:val="009645E9"/>
    <w:rsid w:val="00970E12"/>
    <w:rsid w:val="00972875"/>
    <w:rsid w:val="00982019"/>
    <w:rsid w:val="0098273F"/>
    <w:rsid w:val="00982D96"/>
    <w:rsid w:val="00983AA2"/>
    <w:rsid w:val="0098450F"/>
    <w:rsid w:val="00986B6A"/>
    <w:rsid w:val="009910CC"/>
    <w:rsid w:val="00994F8E"/>
    <w:rsid w:val="009956F2"/>
    <w:rsid w:val="009A4340"/>
    <w:rsid w:val="009A7BB8"/>
    <w:rsid w:val="009B0F1B"/>
    <w:rsid w:val="009B1E92"/>
    <w:rsid w:val="009B5F3B"/>
    <w:rsid w:val="009D67DD"/>
    <w:rsid w:val="009E7F83"/>
    <w:rsid w:val="009F0D37"/>
    <w:rsid w:val="00A0104B"/>
    <w:rsid w:val="00A126F0"/>
    <w:rsid w:val="00A13DF6"/>
    <w:rsid w:val="00A14705"/>
    <w:rsid w:val="00A14C1A"/>
    <w:rsid w:val="00A14E5B"/>
    <w:rsid w:val="00A152F2"/>
    <w:rsid w:val="00A3003C"/>
    <w:rsid w:val="00A34E0A"/>
    <w:rsid w:val="00A46A91"/>
    <w:rsid w:val="00A577B6"/>
    <w:rsid w:val="00A57D3E"/>
    <w:rsid w:val="00A70C6D"/>
    <w:rsid w:val="00A74469"/>
    <w:rsid w:val="00A7779B"/>
    <w:rsid w:val="00A90CA5"/>
    <w:rsid w:val="00A91489"/>
    <w:rsid w:val="00A924F5"/>
    <w:rsid w:val="00A93365"/>
    <w:rsid w:val="00AB601F"/>
    <w:rsid w:val="00AB6394"/>
    <w:rsid w:val="00AD61F7"/>
    <w:rsid w:val="00AD7E47"/>
    <w:rsid w:val="00AE2026"/>
    <w:rsid w:val="00AE693D"/>
    <w:rsid w:val="00AF0B43"/>
    <w:rsid w:val="00AF1D38"/>
    <w:rsid w:val="00AF3B44"/>
    <w:rsid w:val="00AF6D89"/>
    <w:rsid w:val="00B00182"/>
    <w:rsid w:val="00B01AEB"/>
    <w:rsid w:val="00B03B3C"/>
    <w:rsid w:val="00B06771"/>
    <w:rsid w:val="00B2607E"/>
    <w:rsid w:val="00B32B35"/>
    <w:rsid w:val="00B3364A"/>
    <w:rsid w:val="00B33ED8"/>
    <w:rsid w:val="00B40758"/>
    <w:rsid w:val="00B41D7F"/>
    <w:rsid w:val="00B553CD"/>
    <w:rsid w:val="00B7323F"/>
    <w:rsid w:val="00B7486B"/>
    <w:rsid w:val="00B82EB8"/>
    <w:rsid w:val="00B83C12"/>
    <w:rsid w:val="00B92F6B"/>
    <w:rsid w:val="00BA301E"/>
    <w:rsid w:val="00BB3B71"/>
    <w:rsid w:val="00BC00E1"/>
    <w:rsid w:val="00BC068F"/>
    <w:rsid w:val="00BC30DA"/>
    <w:rsid w:val="00BC5EF2"/>
    <w:rsid w:val="00BC69B4"/>
    <w:rsid w:val="00BD0763"/>
    <w:rsid w:val="00BD2D5E"/>
    <w:rsid w:val="00BD402C"/>
    <w:rsid w:val="00BE4AEB"/>
    <w:rsid w:val="00BE6A5F"/>
    <w:rsid w:val="00C02EC5"/>
    <w:rsid w:val="00C17E69"/>
    <w:rsid w:val="00C20B4A"/>
    <w:rsid w:val="00C25670"/>
    <w:rsid w:val="00C34239"/>
    <w:rsid w:val="00C4763B"/>
    <w:rsid w:val="00C47A65"/>
    <w:rsid w:val="00C57D86"/>
    <w:rsid w:val="00C67A04"/>
    <w:rsid w:val="00C773E3"/>
    <w:rsid w:val="00C80F42"/>
    <w:rsid w:val="00C810E6"/>
    <w:rsid w:val="00C81FF4"/>
    <w:rsid w:val="00C82547"/>
    <w:rsid w:val="00C834BD"/>
    <w:rsid w:val="00C84F09"/>
    <w:rsid w:val="00C8578B"/>
    <w:rsid w:val="00C8618B"/>
    <w:rsid w:val="00C87352"/>
    <w:rsid w:val="00C90547"/>
    <w:rsid w:val="00C9484A"/>
    <w:rsid w:val="00C96DCA"/>
    <w:rsid w:val="00CA2B29"/>
    <w:rsid w:val="00CA6649"/>
    <w:rsid w:val="00CB0AF9"/>
    <w:rsid w:val="00CB329E"/>
    <w:rsid w:val="00CB50B1"/>
    <w:rsid w:val="00CB5635"/>
    <w:rsid w:val="00CC15DD"/>
    <w:rsid w:val="00CC3247"/>
    <w:rsid w:val="00CD1611"/>
    <w:rsid w:val="00CD1639"/>
    <w:rsid w:val="00CE58E7"/>
    <w:rsid w:val="00CF024C"/>
    <w:rsid w:val="00CF5189"/>
    <w:rsid w:val="00D03196"/>
    <w:rsid w:val="00D06B4D"/>
    <w:rsid w:val="00D130E3"/>
    <w:rsid w:val="00D16A63"/>
    <w:rsid w:val="00D176E9"/>
    <w:rsid w:val="00D204DE"/>
    <w:rsid w:val="00D23328"/>
    <w:rsid w:val="00D23353"/>
    <w:rsid w:val="00D27143"/>
    <w:rsid w:val="00D3098C"/>
    <w:rsid w:val="00D40851"/>
    <w:rsid w:val="00D51D7D"/>
    <w:rsid w:val="00D5639E"/>
    <w:rsid w:val="00D571DF"/>
    <w:rsid w:val="00D57D64"/>
    <w:rsid w:val="00D62AE6"/>
    <w:rsid w:val="00D70C6E"/>
    <w:rsid w:val="00D7443C"/>
    <w:rsid w:val="00D84FFA"/>
    <w:rsid w:val="00DA0B76"/>
    <w:rsid w:val="00DA22CC"/>
    <w:rsid w:val="00DA29CF"/>
    <w:rsid w:val="00DA37DE"/>
    <w:rsid w:val="00DA3EA7"/>
    <w:rsid w:val="00DC3FE0"/>
    <w:rsid w:val="00DC4048"/>
    <w:rsid w:val="00DC4D66"/>
    <w:rsid w:val="00DC4E39"/>
    <w:rsid w:val="00DD2D05"/>
    <w:rsid w:val="00DD31F6"/>
    <w:rsid w:val="00DE1877"/>
    <w:rsid w:val="00DE53C6"/>
    <w:rsid w:val="00DF00D4"/>
    <w:rsid w:val="00DF0979"/>
    <w:rsid w:val="00DF21ED"/>
    <w:rsid w:val="00DF5C40"/>
    <w:rsid w:val="00E01FA4"/>
    <w:rsid w:val="00E161D1"/>
    <w:rsid w:val="00E16428"/>
    <w:rsid w:val="00E22748"/>
    <w:rsid w:val="00E26734"/>
    <w:rsid w:val="00E30002"/>
    <w:rsid w:val="00E31038"/>
    <w:rsid w:val="00E34613"/>
    <w:rsid w:val="00E43D31"/>
    <w:rsid w:val="00E45E23"/>
    <w:rsid w:val="00E53416"/>
    <w:rsid w:val="00E575A0"/>
    <w:rsid w:val="00E57B52"/>
    <w:rsid w:val="00E77D1D"/>
    <w:rsid w:val="00E842E7"/>
    <w:rsid w:val="00E90780"/>
    <w:rsid w:val="00E94DDC"/>
    <w:rsid w:val="00EA2144"/>
    <w:rsid w:val="00EB00AE"/>
    <w:rsid w:val="00EB271D"/>
    <w:rsid w:val="00EC3792"/>
    <w:rsid w:val="00EC4F53"/>
    <w:rsid w:val="00EE4CDB"/>
    <w:rsid w:val="00EF2C88"/>
    <w:rsid w:val="00F00D98"/>
    <w:rsid w:val="00F14D32"/>
    <w:rsid w:val="00F15D64"/>
    <w:rsid w:val="00F240AF"/>
    <w:rsid w:val="00F33BC9"/>
    <w:rsid w:val="00F430B8"/>
    <w:rsid w:val="00F434DE"/>
    <w:rsid w:val="00F51CB0"/>
    <w:rsid w:val="00F570A8"/>
    <w:rsid w:val="00F570C0"/>
    <w:rsid w:val="00F601A2"/>
    <w:rsid w:val="00F61894"/>
    <w:rsid w:val="00F61994"/>
    <w:rsid w:val="00F62DB4"/>
    <w:rsid w:val="00F62E0F"/>
    <w:rsid w:val="00F64B22"/>
    <w:rsid w:val="00F708F4"/>
    <w:rsid w:val="00F709CB"/>
    <w:rsid w:val="00F71199"/>
    <w:rsid w:val="00F85DFD"/>
    <w:rsid w:val="00F92185"/>
    <w:rsid w:val="00F92D15"/>
    <w:rsid w:val="00F94F9A"/>
    <w:rsid w:val="00FA1D84"/>
    <w:rsid w:val="00FB13CE"/>
    <w:rsid w:val="00FC03FB"/>
    <w:rsid w:val="00FC4EA8"/>
    <w:rsid w:val="00FD4A03"/>
    <w:rsid w:val="00FD6C57"/>
    <w:rsid w:val="00FE565A"/>
    <w:rsid w:val="00FE56B9"/>
    <w:rsid w:val="00FE5A6E"/>
    <w:rsid w:val="00FF286D"/>
    <w:rsid w:val="00FF2F68"/>
    <w:rsid w:val="00FF40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cs="Tahoma" w:hAnsi="Tahoma" w:ascii="Tahoma"/>
      <w:sz w:val="16"/>
      <w:szCs w:val="16"/>
    </w:rPr>
  </w:style>
  <w:style w:styleId="Naglaeno" w:type="character">
    <w:name w:val="Strong"/>
    <w:qFormat/>
    <w:rsid w:val="00A126F0"/>
    <w:rPr>
      <w:b/>
      <w:bCs/>
    </w:rPr>
  </w:style>
  <w:style w:styleId="Odlomakpopisa" w:type="paragraph">
    <w:name w:val="List Paragraph"/>
    <w:basedOn w:val="Normal"/>
    <w:uiPriority w:val="34"/>
    <w:qFormat/>
    <w:rsid w:val="00B83C12"/>
    <w:pPr>
      <w:ind w:left="708"/>
    </w:pPr>
  </w:style>
  <w:style w:customStyle="true" w:styleId="TijelotekstaChar" w:type="character">
    <w:name w:val="Tijelo teksta Char"/>
    <w:link w:val="Tijeloteksta"/>
    <w:rsid w:val="00B83C1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344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344CC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344CC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344CC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344CC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ascii="Tahoma" w:cs="Tahoma" w:hAnsi="Tahoma"/>
      <w:sz w:val="16"/>
      <w:szCs w:val="16"/>
    </w:rPr>
  </w:style>
  <w:style w:styleId="Naglaeno" w:type="character">
    <w:name w:val="Strong"/>
    <w:qFormat/>
    <w:rsid w:val="00A126F0"/>
    <w:rPr>
      <w:b/>
      <w:bCs/>
    </w:rPr>
  </w:style>
  <w:style w:styleId="Odlomakpopisa" w:type="paragraph">
    <w:name w:val="List Paragraph"/>
    <w:basedOn w:val="Normal"/>
    <w:uiPriority w:val="34"/>
    <w:qFormat/>
    <w:rsid w:val="00B83C12"/>
    <w:pPr>
      <w:ind w:left="708"/>
    </w:pPr>
  </w:style>
  <w:style w:customStyle="1" w:styleId="TijelotekstaChar" w:type="character">
    <w:name w:val="Tijelo teksta Char"/>
    <w:link w:val="Tijeloteksta"/>
    <w:rsid w:val="00B83C1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344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344CC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344CC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344CC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344CC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06116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rujna 2018.</izvorni_sadrzaj>
    <derivirana_varijabla naziv="DomainObject.DatumDonosenjaOdluke_1">10.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328</izvorni_sadrzaj>
    <derivirana_varijabla naziv="DomainObject.Predmet.Broj_1">328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veljače 2016.</izvorni_sadrzaj>
    <derivirana_varijabla naziv="DomainObject.Predmet.DatumOsnivanja_1">11.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St-328/2016</izvorni_sadrzaj>
    <derivirana_varijabla naziv="DomainObject.Predmet.OznakaBroj_1">St-328/2016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VUKOVAR-BENZ d.o.o. za trgovinu naftom i naftnim derivatima</izvorni_sadrzaj>
    <derivirana_varijabla naziv="DomainObject.Predmet.ProtustrankaFormated_1">  VUKOVAR-BENZ d.o.o. za trgovinu naftom i naftnim derivatima</derivirana_varijabla>
  </DomainObject.Predmet.ProtustrankaFormated>
  <DomainObject.Predmet.ProtustrankaFormatedOIB>
    <izvorni_sadrzaj>  VUKOVAR-BENZ d.o.o. za trgovinu naftom i naftnim derivatima, OIB 32261423889</izvorni_sadrzaj>
    <derivirana_varijabla naziv="DomainObject.Predmet.ProtustrankaFormatedOIB_1">  VUKOVAR-BENZ d.o.o. za trgovinu naftom i naftnim derivatima, OIB 32261423889</derivirana_varijabla>
  </DomainObject.Predmet.ProtustrankaFormatedOIB>
  <DomainObject.Predmet.ProtustrankaFormatedWithAdress>
    <izvorni_sadrzaj> VUKOVAR-BENZ d.o.o. za trgovinu naftom i naftnim derivatima, Ivana Gorana Kovačića 92, 32000 Vukovar</izvorni_sadrzaj>
    <derivirana_varijabla naziv="DomainObject.Predmet.ProtustrankaFormatedWithAdress_1"> VUKOVAR-BENZ d.o.o. za trgovinu naftom i naftnim derivatima, Ivana Gorana Kovačića 92, 32000 Vukovar</derivirana_varijabla>
  </DomainObject.Predmet.ProtustrankaFormatedWithAdress>
  <DomainObject.Predmet.ProtustrankaFormatedWithAdressOIB>
    <izvorni_sadrzaj> VUKOVAR-BENZ d.o.o. za trgovinu naftom i naftnim derivatima, OIB 32261423889, Ivana Gorana Kovačića 92, 32000 Vukovar</izvorni_sadrzaj>
    <derivirana_varijabla naziv="DomainObject.Predmet.ProtustrankaFormatedWithAdressOIB_1"> VUKOVAR-BENZ d.o.o. za trgovinu naftom i naftnim derivatima, OIB 32261423889, Ivana Gorana Kovačića 92, 32000 Vukovar</derivirana_varijabla>
  </DomainObject.Predmet.ProtustrankaFormatedWithAdressOIB>
  <DomainObject.Predmet.ProtustrankaWithAdress>
    <izvorni_sadrzaj>VUKOVAR-BENZ d.o.o. za trgovinu naftom i naftnim derivatima Ivana Gorana Kovačića 92, 32000 Vukovar</izvorni_sadrzaj>
    <derivirana_varijabla naziv="DomainObject.Predmet.ProtustrankaWithAdress_1">VUKOVAR-BENZ d.o.o. za trgovinu naftom i naftnim derivatima Ivana Gorana Kovačića 92, 32000 Vukovar</derivirana_varijabla>
  </DomainObject.Predmet.ProtustrankaWithAdress>
  <DomainObject.Predmet.ProtustrankaWithAdressOIB>
    <izvorni_sadrzaj>VUKOVAR-BENZ d.o.o. za trgovinu naftom i naftnim derivatima, OIB 32261423889, Ivana Gorana Kovačića 92, 32000 Vukovar</izvorni_sadrzaj>
    <derivirana_varijabla naziv="DomainObject.Predmet.ProtustrankaWithAdressOIB_1">VUKOVAR-BENZ d.o.o. za trgovinu naftom i naftnim derivatima, OIB 32261423889, Ivana Gorana Kovačića 92, 32000 Vukovar</derivirana_varijabla>
  </DomainObject.Predmet.ProtustrankaWithAdressOIB>
  <DomainObject.Predmet.ProtustrankaNazivFormated>
    <izvorni_sadrzaj>VUKOVAR-BENZ d.o.o. za trgovinu naftom i naftnim derivatima</izvorni_sadrzaj>
    <derivirana_varijabla naziv="DomainObject.Predmet.ProtustrankaNazivFormated_1">VUKOVAR-BENZ d.o.o. za trgovinu naftom i naftnim derivatima</derivirana_varijabla>
  </DomainObject.Predmet.ProtustrankaNazivFormated>
  <DomainObject.Predmet.ProtustrankaNazivFormatedOIB>
    <izvorni_sadrzaj>VUKOVAR-BENZ d.o.o. za trgovinu naftom i naftnim derivatima, OIB 32261423889</izvorni_sadrzaj>
    <derivirana_varijabla naziv="DomainObject.Predmet.ProtustrankaNazivFormatedOIB_1">VUKOVAR-BENZ d.o.o. za trgovinu naftom i naftnim derivatima, OIB 32261423889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Osijek</izvorni_sadrzaj>
    <derivirana_varijabla naziv="DomainObject.Predmet.StrankaFormated_1">  Fina regionalni centar Osijek</derivirana_varijabla>
  </DomainObject.Predmet.StrankaFormated>
  <DomainObject.Predmet.StrankaFormatedOIB>
    <izvorni_sadrzaj>  Fina regionalni centar Osijek, OIB 85821130368</izvorni_sadrzaj>
    <derivirana_varijabla naziv="DomainObject.Predmet.StrankaFormatedOIB_1">  Fina regionalni centar Osijek, OIB 85821130368</derivirana_varijabla>
  </DomainObject.Predmet.StrankaFormatedOIB>
  <DomainObject.Predmet.StrankaFormatedWithAdress>
    <izvorni_sadrzaj> Fina regionalni centar Osijek</izvorni_sadrzaj>
    <derivirana_varijabla naziv="DomainObject.Predmet.StrankaFormatedWithAdress_1"> Fina regionalni centar Osijek</derivirana_varijabla>
  </DomainObject.Predmet.StrankaFormatedWithAdress>
  <DomainObject.Predmet.StrankaFormatedWithAdressOIB>
    <izvorni_sadrzaj> Fina regionalni centar Osijek, OIB 85821130368</izvorni_sadrzaj>
    <derivirana_varijabla naziv="DomainObject.Predmet.StrankaFormatedWithAdressOIB_1"> Fina regionalni centar Osijek, OIB 85821130368</derivirana_varijabla>
  </DomainObject.Predmet.StrankaFormatedWithAdressOIB>
  <DomainObject.Predmet.StrankaWithAdress>
    <izvorni_sadrzaj>Fina regionalni centar Osijek </izvorni_sadrzaj>
    <derivirana_varijabla naziv="DomainObject.Predmet.StrankaWithAdress_1">Fina regionalni centar Osijek </derivirana_varijabla>
  </DomainObject.Predmet.StrankaWithAdress>
  <DomainObject.Predmet.StrankaWithAdressOIB>
    <izvorni_sadrzaj>Fina regionalni centar Osijek, OIB 85821130368</izvorni_sadrzaj>
    <derivirana_varijabla naziv="DomainObject.Predmet.StrankaWithAdressOIB_1">Fina regionalni centar Osijek, OIB 85821130368</derivirana_varijabla>
  </DomainObject.Predmet.StrankaWithAdressOIB>
  <DomainObject.Predmet.StrankaNazivFormated>
    <izvorni_sadrzaj>Fina regionalni centar Osijek</izvorni_sadrzaj>
    <derivirana_varijabla naziv="DomainObject.Predmet.StrankaNazivFormated_1">Fina regionalni centar Osijek</derivirana_varijabla>
  </DomainObject.Predmet.StrankaNazivFormated>
  <DomainObject.Predmet.StrankaNazivFormatedOIB>
    <izvorni_sadrzaj>Fina regionalni centar Osijek, OIB 85821130368</izvorni_sadrzaj>
    <derivirana_varijabla naziv="DomainObject.Predmet.StrankaNazivFormatedOIB_1">Fina regionalni centar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regionalni centar Osijek</item>
    </izvorni_sadrzaj>
    <derivirana_varijabla naziv="DomainObject.Predmet.StrankaListFormated_1">
      <item>Fina regionalni centar Osijek</item>
    </derivirana_varijabla>
  </DomainObject.Predmet.StrankaListFormated>
  <DomainObject.Predmet.StrankaListFormatedOIB>
    <izvorni_sadrzaj>
      <item>Fina regionalni centar Osijek, OIB 85821130368</item>
    </izvorni_sadrzaj>
    <derivirana_varijabla naziv="DomainObject.Predmet.StrankaListFormatedOIB_1">
      <item>Fina regionalni centar Osijek, OIB 85821130368</item>
    </derivirana_varijabla>
  </DomainObject.Predmet.StrankaListFormatedOIB>
  <DomainObject.Predmet.StrankaListFormatedWithAdress>
    <izvorni_sadrzaj>
      <item>Fina regionalni centar Osijek</item>
    </izvorni_sadrzaj>
    <derivirana_varijabla naziv="DomainObject.Predmet.StrankaListFormatedWithAdress_1">
      <item>Fina regionalni centar Osijek</item>
    </derivirana_varijabla>
  </DomainObject.Predmet.StrankaListFormatedWithAdress>
  <DomainObject.Predmet.StrankaListFormatedWithAdressOIB>
    <izvorni_sadrzaj>
      <item>Fina regionalni centar Osijek, OIB 85821130368</item>
    </izvorni_sadrzaj>
    <derivirana_varijabla naziv="DomainObject.Predmet.StrankaListFormatedWithAdressOIB_1">
      <item>Fina regionalni centar Osijek, OIB 85821130368</item>
    </derivirana_varijabla>
  </DomainObject.Predmet.StrankaListFormatedWithAdressOIB>
  <DomainObject.Predmet.StrankaListNazivFormated>
    <izvorni_sadrzaj>
      <item>Fina regionalni centar Osijek</item>
    </izvorni_sadrzaj>
    <derivirana_varijabla naziv="DomainObject.Predmet.StrankaListNazivFormated_1">
      <item>Fina regionalni centar Osijek</item>
    </derivirana_varijabla>
  </DomainObject.Predmet.StrankaListNazivFormated>
  <DomainObject.Predmet.StrankaListNazivFormatedOIB>
    <izvorni_sadrzaj>
      <item>Fina regionalni centar Osijek, OIB 85821130368</item>
    </izvorni_sadrzaj>
    <derivirana_varijabla naziv="DomainObject.Predmet.StrankaListNazivFormatedOIB_1">
      <item>Fina regionalni centar Osijek, OIB 85821130368</item>
    </derivirana_varijabla>
  </DomainObject.Predmet.StrankaListNazivFormatedOIB>
  <DomainObject.Predmet.ProtuStrankaListFormated>
    <izvorni_sadrzaj>
      <item>VUKOVAR-BENZ d.o.o. za trgovinu naftom i naftnim derivatima</item>
    </izvorni_sadrzaj>
    <derivirana_varijabla naziv="DomainObject.Predmet.ProtuStrankaListFormated_1">
      <item>VUKOVAR-BENZ d.o.o. za trgovinu naftom i naftnim derivatima</item>
    </derivirana_varijabla>
  </DomainObject.Predmet.ProtuStrankaListFormated>
  <DomainObject.Predmet.ProtuStrankaListFormatedOIB>
    <izvorni_sadrzaj>
      <item>VUKOVAR-BENZ d.o.o. za trgovinu naftom i naftnim derivatima, OIB 32261423889</item>
    </izvorni_sadrzaj>
    <derivirana_varijabla naziv="DomainObject.Predmet.ProtuStrankaListFormatedOIB_1">
      <item>VUKOVAR-BENZ d.o.o. za trgovinu naftom i naftnim derivatima, OIB 32261423889</item>
    </derivirana_varijabla>
  </DomainObject.Predmet.ProtuStrankaListFormatedOIB>
  <DomainObject.Predmet.ProtuStrankaListFormatedWithAdress>
    <izvorni_sadrzaj>
      <item>VUKOVAR-BENZ d.o.o. za trgovinu naftom i naftnim derivatima, Ivana Gorana Kovačića 92, 32000 Vukovar</item>
    </izvorni_sadrzaj>
    <derivirana_varijabla naziv="DomainObject.Predmet.ProtuStrankaListFormatedWithAdress_1">
      <item>VUKOVAR-BENZ d.o.o. za trgovinu naftom i naftnim derivatima, Ivana Gorana Kovačića 92, 32000 Vukovar</item>
    </derivirana_varijabla>
  </DomainObject.Predmet.ProtuStrankaListFormatedWithAdress>
  <DomainObject.Predmet.ProtuStrankaListFormatedWithAdressOIB>
    <izvorni_sadrzaj>
      <item>VUKOVAR-BENZ d.o.o. za trgovinu naftom i naftnim derivatima, OIB 32261423889, Ivana Gorana Kovačića 92, 32000 Vukovar</item>
    </izvorni_sadrzaj>
    <derivirana_varijabla naziv="DomainObject.Predmet.ProtuStrankaListFormatedWithAdressOIB_1">
      <item>VUKOVAR-BENZ d.o.o. za trgovinu naftom i naftnim derivatima, OIB 32261423889, Ivana Gorana Kovačića 92, 32000 Vukovar</item>
    </derivirana_varijabla>
  </DomainObject.Predmet.ProtuStrankaListFormatedWithAdressOIB>
  <DomainObject.Predmet.ProtuStrankaListNazivFormated>
    <izvorni_sadrzaj>
      <item>VUKOVAR-BENZ d.o.o. za trgovinu naftom i naftnim derivatima</item>
    </izvorni_sadrzaj>
    <derivirana_varijabla naziv="DomainObject.Predmet.ProtuStrankaListNazivFormated_1">
      <item>VUKOVAR-BENZ d.o.o. za trgovinu naftom i naftnim derivatima</item>
    </derivirana_varijabla>
  </DomainObject.Predmet.ProtuStrankaListNazivFormated>
  <DomainObject.Predmet.ProtuStrankaListNazivFormatedOIB>
    <izvorni_sadrzaj>
      <item>VUKOVAR-BENZ d.o.o. za trgovinu naftom i naftnim derivatima, OIB 32261423889</item>
    </izvorni_sadrzaj>
    <derivirana_varijabla naziv="DomainObject.Predmet.ProtuStrankaListNazivFormatedOIB_1">
      <item>VUKOVAR-BENZ d.o.o. za trgovinu naftom i naftnim derivatima, OIB 32261423889</item>
    </derivirana_varijabla>
  </DomainObject.Predmet.ProtuStrankaListNazivFormatedOIB>
  <DomainObject.Predmet.OstaliListFormated>
    <izvorni_sadrzaj>
      <item>Dragutin Romić</item>
      <item>ŽDO GUO Vukovar</item>
      <item>Denis Toth</item>
      <item>CROSSING d.o.o.</item>
      <item>OL NEKRETNINE d.o.o.</item>
      <item>POREZNA UPRAVA Osijek</item>
      <item>EXCLUSIVE BUSINESS d.o.o.</item>
      <item>WBC HOLIDAY j.d.o.o.</item>
    </izvorni_sadrzaj>
    <derivirana_varijabla naziv="DomainObject.Predmet.OstaliListFormated_1">
      <item>Dragutin Romić</item>
      <item>ŽDO GUO Vukovar</item>
      <item>Denis Toth</item>
      <item>CROSSING d.o.o.</item>
      <item>OL NEKRETNINE d.o.o.</item>
      <item>POREZNA UPRAVA Osijek</item>
      <item>EXCLUSIVE BUSINESS d.o.o.</item>
      <item>WBC HOLIDAY j.d.o.o.</item>
    </derivirana_varijabla>
  </DomainObject.Predmet.OstaliListFormated>
  <DomainObject.Predmet.OstaliListFormatedOIB>
    <izvorni_sadrzaj>
      <item>Dragutin Romić, OIB 07423571519</item>
      <item>ŽDO GUO Vukovar</item>
      <item>Denis Toth, OIB 23476796467</item>
      <item>CROSSING d.o.o., OIB 75386980867</item>
      <item>OL NEKRETNINE d.o.o., OIB 64710659356</item>
      <item>POREZNA UPRAVA Osijek</item>
      <item>EXCLUSIVE BUSINESS d.o.o., OIB 40902757334</item>
      <item>WBC HOLIDAY j.d.o.o., OIB 06064158225</item>
    </izvorni_sadrzaj>
    <derivirana_varijabla naziv="DomainObject.Predmet.OstaliListFormatedOIB_1">
      <item>Dragutin Romić, OIB 07423571519</item>
      <item>ŽDO GUO Vukovar</item>
      <item>Denis Toth, OIB 23476796467</item>
      <item>CROSSING d.o.o., OIB 75386980867</item>
      <item>OL NEKRETNINE d.o.o., OIB 64710659356</item>
      <item>POREZNA UPRAVA Osijek</item>
      <item>EXCLUSIVE BUSINESS d.o.o., OIB 40902757334</item>
      <item>WBC HOLIDAY j.d.o.o., OIB 06064158225</item>
    </derivirana_varijabla>
  </DomainObject.Predmet.OstaliListFormatedOIB>
  <DomainObject.Predmet.OstaliListFormatedWithAdress>
    <izvorni_sadrzaj>
      <item>Dragutin Romić, Papuka 28, 31431 Čepin</item>
      <item>ŽDO GUO Vukovar</item>
      <item>Denis Toth, Europska avenija 18, 31000 Osijek</item>
      <item>CROSSING d.o.o., Sajmište 110, 32000 Vukovar</item>
      <item>OL NEKRETNINE d.o.o., Miramarska cesta 24/6, 10000 Zagreb</item>
      <item>POREZNA UPRAVA Osijek</item>
      <item>EXCLUSIVE BUSINESS d.o.o., Medulićeva 4, 10000 Zagreb</item>
      <item>WBC HOLIDAY j.d.o.o., Radnička cesta 54, 10000 Zagreb</item>
    </izvorni_sadrzaj>
    <derivirana_varijabla naziv="DomainObject.Predmet.OstaliListFormatedWithAdress_1">
      <item>Dragutin Romić, Papuka 28, 31431 Čepin</item>
      <item>ŽDO GUO Vukovar</item>
      <item>Denis Toth, Europska avenija 18, 31000 Osijek</item>
      <item>CROSSING d.o.o., Sajmište 110, 32000 Vukovar</item>
      <item>OL NEKRETNINE d.o.o., Miramarska cesta 24/6, 10000 Zagreb</item>
      <item>POREZNA UPRAVA Osijek</item>
      <item>EXCLUSIVE BUSINESS d.o.o., Medulićeva 4, 10000 Zagreb</item>
      <item>WBC HOLIDAY j.d.o.o., Radnička cesta 54, 10000 Zagreb</item>
    </derivirana_varijabla>
  </DomainObject.Predmet.OstaliListFormatedWithAdress>
  <DomainObject.Predmet.OstaliListFormatedWithAdressOIB>
    <izvorni_sadrzaj>
      <item>Dragutin Romić, OIB 07423571519, Papuka 28, 31431 Čepin</item>
      <item>ŽDO GUO Vukovar</item>
      <item>Denis Toth, OIB 23476796467, Europska avenija 18, 31000 Osijek</item>
      <item>CROSSING d.o.o., OIB 75386980867, Sajmište 110, 32000 Vukovar</item>
      <item>OL NEKRETNINE d.o.o., OIB 64710659356, Miramarska cesta 24/6, 10000 Zagreb</item>
      <item>POREZNA UPRAVA Osijek</item>
      <item>EXCLUSIVE BUSINESS d.o.o., OIB 40902757334, Medulićeva 4, 10000 Zagreb</item>
      <item>WBC HOLIDAY j.d.o.o., OIB 06064158225, Radnička cesta 54, 10000 Zagreb</item>
    </izvorni_sadrzaj>
    <derivirana_varijabla naziv="DomainObject.Predmet.OstaliListFormatedWithAdressOIB_1">
      <item>Dragutin Romić, OIB 07423571519, Papuka 28, 31431 Čepin</item>
      <item>ŽDO GUO Vukovar</item>
      <item>Denis Toth, OIB 23476796467, Europska avenija 18, 31000 Osijek</item>
      <item>CROSSING d.o.o., OIB 75386980867, Sajmište 110, 32000 Vukovar</item>
      <item>OL NEKRETNINE d.o.o., OIB 64710659356, Miramarska cesta 24/6, 10000 Zagreb</item>
      <item>POREZNA UPRAVA Osijek</item>
      <item>EXCLUSIVE BUSINESS d.o.o., OIB 40902757334, Medulićeva 4, 10000 Zagreb</item>
      <item>WBC HOLIDAY j.d.o.o., OIB 06064158225, Radnička cesta 54, 10000 Zagreb</item>
    </derivirana_varijabla>
  </DomainObject.Predmet.OstaliListFormatedWithAdressOIB>
  <DomainObject.Predmet.OstaliListNazivFormated>
    <izvorni_sadrzaj>
      <item>Dragutin Romić</item>
      <item>ŽDO GUO Vukovar</item>
      <item>Denis Toth</item>
      <item>CROSSING d.o.o.</item>
      <item>OL NEKRETNINE d.o.o.</item>
      <item>POREZNA UPRAVA Osijek</item>
      <item>EXCLUSIVE BUSINESS d.o.o.</item>
      <item>WBC HOLIDAY j.d.o.o.</item>
    </izvorni_sadrzaj>
    <derivirana_varijabla naziv="DomainObject.Predmet.OstaliListNazivFormated_1">
      <item>Dragutin Romić</item>
      <item>ŽDO GUO Vukovar</item>
      <item>Denis Toth</item>
      <item>CROSSING d.o.o.</item>
      <item>OL NEKRETNINE d.o.o.</item>
      <item>POREZNA UPRAVA Osijek</item>
      <item>EXCLUSIVE BUSINESS d.o.o.</item>
      <item>WBC HOLIDAY j.d.o.o.</item>
    </derivirana_varijabla>
  </DomainObject.Predmet.OstaliListNazivFormated>
  <DomainObject.Predmet.OstaliListNazivFormatedOIB>
    <izvorni_sadrzaj>
      <item>Dragutin Romić, OIB 07423571519</item>
      <item>ŽDO GUO Vukovar</item>
      <item>Denis Toth, OIB 23476796467</item>
      <item>CROSSING d.o.o., OIB 75386980867</item>
      <item>OL NEKRETNINE d.o.o., OIB 64710659356</item>
      <item>POREZNA UPRAVA Osijek</item>
      <item>EXCLUSIVE BUSINESS d.o.o., OIB 40902757334</item>
      <item>WBC HOLIDAY j.d.o.o., OIB 06064158225</item>
    </izvorni_sadrzaj>
    <derivirana_varijabla naziv="DomainObject.Predmet.OstaliListNazivFormatedOIB_1">
      <item>Dragutin Romić, OIB 07423571519</item>
      <item>ŽDO GUO Vukovar</item>
      <item>Denis Toth, OIB 23476796467</item>
      <item>CROSSING d.o.o., OIB 75386980867</item>
      <item>OL NEKRETNINE d.o.o., OIB 64710659356</item>
      <item>POREZNA UPRAVA Osijek</item>
      <item>EXCLUSIVE BUSINESS d.o.o., OIB 40902757334</item>
      <item>WBC HOLIDAY j.d.o.o., OIB 06064158225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rujna 2018.</izvorni_sadrzaj>
    <derivirana_varijabla naziv="DomainObject.Datum_1">10.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Osijek</izvorni_sadrzaj>
    <derivirana_varijabla naziv="DomainObject.Predmet.StrankaIDrugi_1">Fina regionalni centar Osijek</derivirana_varijabla>
  </DomainObject.Predmet.StrankaIDrugi>
  <DomainObject.Predmet.ProtustrankaIDrugi>
    <izvorni_sadrzaj>VUKOVAR-BENZ d.o.o. za trgovinu naftom i naftnim derivatima</izvorni_sadrzaj>
    <derivirana_varijabla naziv="DomainObject.Predmet.ProtustrankaIDrugi_1">VUKOVAR-BENZ d.o.o. za trgovinu naftom i naftnim derivatima</derivirana_varijabla>
  </DomainObject.Predmet.ProtustrankaIDrugi>
  <DomainObject.Predmet.StrankaIDrugiAdressOIB>
    <izvorni_sadrzaj>Fina regionalni centar Osijek, OIB 85821130368</izvorni_sadrzaj>
    <derivirana_varijabla naziv="DomainObject.Predmet.StrankaIDrugiAdressOIB_1">Fina regionalni centar Osijek, OIB 85821130368</derivirana_varijabla>
  </DomainObject.Predmet.StrankaIDrugiAdressOIB>
  <DomainObject.Predmet.ProtustrankaIDrugiAdressOIB>
    <izvorni_sadrzaj>VUKOVAR-BENZ d.o.o. za trgovinu naftom i naftnim derivatima, OIB 32261423889, Ivana Gorana Kovačića 92, 32000 Vukovar</izvorni_sadrzaj>
    <derivirana_varijabla naziv="DomainObject.Predmet.ProtustrankaIDrugiAdressOIB_1">VUKOVAR-BENZ d.o.o. za trgovinu naftom i naftnim derivatima, OIB 32261423889, Ivana Gorana Kovačića 92, 32000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VUKOVAR-BENZ d.o.o. za trgovinu naftom i naftnim derivatima</item>
      <item>Fina regionalni centar Osijek</item>
      <item>Dragutin Romić</item>
      <item>ŽDO GUO Vukovar</item>
      <item>Denis Toth</item>
      <item>CROSSING d.o.o.</item>
      <item>OL NEKRETNINE d.o.o.</item>
      <item>POREZNA UPRAVA Osijek</item>
      <item>EXCLUSIVE BUSINESS d.o.o.</item>
      <item>WBC HOLIDAY j.d.o.o.</item>
    </izvorni_sadrzaj>
    <derivirana_varijabla naziv="DomainObject.Predmet.SudioniciListNaziv_1">
      <item>VUKOVAR-BENZ d.o.o. za trgovinu naftom i naftnim derivatima</item>
      <item>Fina regionalni centar Osijek</item>
      <item>Dragutin Romić</item>
      <item>ŽDO GUO Vukovar</item>
      <item>Denis Toth</item>
      <item>CROSSING d.o.o.</item>
      <item>OL NEKRETNINE d.o.o.</item>
      <item>POREZNA UPRAVA Osijek</item>
      <item>EXCLUSIVE BUSINESS d.o.o.</item>
      <item>WBC HOLIDAY j.d.o.o.</item>
    </derivirana_varijabla>
  </DomainObject.Predmet.SudioniciListNaziv>
  <DomainObject.Predmet.SudioniciListAdressOIB>
    <izvorni_sadrzaj>
      <item>VUKOVAR-BENZ d.o.o. za trgovinu naftom i naftnim derivatima, OIB 32261423889, Ivana Gorana Kovačića 92,32000 Vukovar</item>
      <item>Fina regionalni centar Osijek, OIB 85821130368</item>
      <item>Dragutin Romić, OIB 07423571519, Papuka 28,31431 Čepin</item>
      <item>ŽDO GUO Vukovar</item>
      <item>Denis Toth, OIB 23476796467, Europska avenija 18,31000 Osijek</item>
      <item>CROSSING d.o.o., OIB 75386980867, Sajmište 110,32000 Vukovar</item>
      <item>OL NEKRETNINE d.o.o., OIB 64710659356, Miramarska cesta 24/6,10000 Zagreb</item>
      <item>POREZNA UPRAVA Osijek</item>
      <item>EXCLUSIVE BUSINESS d.o.o., OIB 40902757334, Medulićeva 4,10000 Zagreb</item>
      <item>WBC HOLIDAY j.d.o.o., OIB 06064158225, Radnička cesta 54,10000 Zagreb</item>
    </izvorni_sadrzaj>
    <derivirana_varijabla naziv="DomainObject.Predmet.SudioniciListAdressOIB_1">
      <item>VUKOVAR-BENZ d.o.o. za trgovinu naftom i naftnim derivatima, OIB 32261423889, Ivana Gorana Kovačića 92,32000 Vukovar</item>
      <item>Fina regionalni centar Osijek, OIB 85821130368</item>
      <item>Dragutin Romić, OIB 07423571519, Papuka 28,31431 Čepin</item>
      <item>ŽDO GUO Vukovar</item>
      <item>Denis Toth, OIB 23476796467, Europska avenija 18,31000 Osijek</item>
      <item>CROSSING d.o.o., OIB 75386980867, Sajmište 110,32000 Vukovar</item>
      <item>OL NEKRETNINE d.o.o., OIB 64710659356, Miramarska cesta 24/6,10000 Zagreb</item>
      <item>POREZNA UPRAVA Osijek</item>
      <item>EXCLUSIVE BUSINESS d.o.o., OIB 40902757334, Medulićeva 4,10000 Zagreb</item>
      <item>WBC HOLIDAY j.d.o.o., OIB 06064158225, Radnička cesta 54,10000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32261423889</item>
      <item>, OIB 85821130368</item>
      <item>, OIB 07423571519</item>
      <item>, OIB null</item>
      <item>, OIB 23476796467</item>
      <item>, OIB 75386980867</item>
      <item>, OIB 64710659356</item>
      <item>, OIB null</item>
      <item>, OIB 40902757334</item>
      <item>, OIB 06064158225</item>
    </izvorni_sadrzaj>
    <derivirana_varijabla naziv="DomainObject.Predmet.SudioniciListNazivOIB_1">
      <item>, OIB 32261423889</item>
      <item>, OIB 85821130368</item>
      <item>, OIB 07423571519</item>
      <item>, OIB null</item>
      <item>, OIB 23476796467</item>
      <item>, OIB 75386980867</item>
      <item>, OIB 64710659356</item>
      <item>, OIB null</item>
      <item>, OIB 40902757334</item>
      <item>, OIB 06064158225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Dragutin Romić, OIB 07423571519, Ulica Papuka 28 Čepin</item>
    </izvorni_sadrzaj>
    <derivirana_varijabla naziv="DomainObject.Predmet.StecajniUpraviteljiListAddressOIB_1">
      <item>Dragutin Romić, OIB 07423571519, Ulica Papuka 28 Čepin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7</properties:Pages>
  <properties:Words>1865</properties:Words>
  <properties:Characters>10927</properties:Characters>
  <properties:Lines>307</properties:Lines>
  <properties:Paragraphs>116</properties:Paragraphs>
  <properties:TotalTime>66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12972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2018-09-10T06:15:00Z</dcterms:created>
  <dc:creator>banka</dc:creator>
  <cp:lastModifiedBy>Elizabeta Đeke</cp:lastModifiedBy>
  <cp:lastPrinted>2018-09-10T07:19:00Z</cp:lastPrinted>
  <dcterms:modified xmlns:xsi="http://www.w3.org/2001/XMLSchema-instance" xsi:type="dcterms:W3CDTF">2018-09-10T09:09:00Z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 10.9..docx)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7</vt:i4>
  </prop:property>
</prop:Properties>
</file>