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eb2f" w14:paraId="9caeb2f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02D58">
        <w:t>103</w:t>
      </w:r>
      <w:r w:rsidR="00B7752F">
        <w:t>/201</w:t>
      </w:r>
      <w:r w:rsidR="00D70EFD">
        <w:t>9</w:t>
      </w:r>
      <w:r w:rsidR="0039730F">
        <w:t>-</w:t>
      </w:r>
      <w:r w:rsidR="00383DF6">
        <w:t>2</w:t>
      </w:r>
    </w:p>
    <w:p w:rsidRDefault="0052374E" w:rsidP="0052374E" w:rsidR="00A576FE">
      <w:pPr>
        <w:ind w:left="1134"/>
      </w:pP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02D58">
        <w:t xml:space="preserve">BODEGA ZADAR </w:t>
      </w:r>
      <w:r w:rsidR="00302D58" w:rsidRPr="005D3532">
        <w:t xml:space="preserve">d.o.o., </w:t>
      </w:r>
      <w:r w:rsidR="00302D58">
        <w:t>Zadar</w:t>
      </w:r>
      <w:r w:rsidR="00302D58" w:rsidRPr="005D3532">
        <w:t xml:space="preserve">, </w:t>
      </w:r>
      <w:r w:rsidR="00302D58">
        <w:t>Široka ulica 3</w:t>
      </w:r>
      <w:r w:rsidR="00302D58" w:rsidRPr="005D3532">
        <w:t xml:space="preserve">, OIB: </w:t>
      </w:r>
      <w:r w:rsidR="00302D58">
        <w:t>69164712719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302D58">
        <w:t>Goranu Ležaiću iz Zagreba</w:t>
      </w:r>
      <w:r>
        <w:t xml:space="preserve">,  </w:t>
      </w:r>
      <w:r w:rsidR="001248AD">
        <w:t>18</w:t>
      </w:r>
      <w:r w:rsidR="00B7471E">
        <w:t xml:space="preserve">. </w:t>
      </w:r>
      <w:r w:rsidR="005B7E98">
        <w:t>ožujka</w:t>
      </w:r>
      <w:r w:rsidR="00B7471E">
        <w:t xml:space="preserve"> 201</w:t>
      </w:r>
      <w:r w:rsidR="0052374E">
        <w:t>9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246BC1">
        <w:rPr>
          <w:b/>
        </w:rPr>
        <w:t>17</w:t>
      </w:r>
      <w:r w:rsidRPr="00E5435F">
        <w:rPr>
          <w:b/>
        </w:rPr>
        <w:t xml:space="preserve">. </w:t>
      </w:r>
      <w:r w:rsidR="005B7E98">
        <w:rPr>
          <w:b/>
        </w:rPr>
        <w:t>travnja</w:t>
      </w:r>
      <w:r>
        <w:rPr>
          <w:b/>
        </w:rPr>
        <w:t xml:space="preserve"> 2019</w:t>
      </w:r>
      <w:r w:rsidR="005B7E98">
        <w:rPr>
          <w:b/>
        </w:rPr>
        <w:t>. u 9</w:t>
      </w:r>
      <w:r w:rsidRPr="00E5435F">
        <w:rPr>
          <w:b/>
        </w:rPr>
        <w:t>,</w:t>
      </w:r>
      <w:r w:rsidR="00302D58">
        <w:rPr>
          <w:b/>
        </w:rPr>
        <w:t>20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0B628F">
        <w:t>Goran Ležaić iz Zagreba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0B628F">
        <w:t xml:space="preserve">BODEGA ZADAR </w:t>
      </w:r>
      <w:r w:rsidR="000B628F" w:rsidRPr="005D3532">
        <w:t xml:space="preserve">d.o.o., </w:t>
      </w:r>
      <w:r w:rsidR="000B628F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lastRenderedPageBreak/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0B628F">
        <w:t>415</w:t>
      </w:r>
      <w:r w:rsidR="00C6393F">
        <w:t>/</w:t>
      </w:r>
      <w:r w:rsidR="00E3211A">
        <w:t>20</w:t>
      </w:r>
      <w:r w:rsidR="005B7E98">
        <w:t>1</w:t>
      </w:r>
      <w:r w:rsidR="000B628F">
        <w:t>8</w:t>
      </w:r>
      <w:r w:rsidR="00D70EFD">
        <w:t>-7</w:t>
      </w:r>
      <w:r w:rsidR="00C6393F">
        <w:t xml:space="preserve"> od </w:t>
      </w:r>
      <w:r w:rsidR="008336E3">
        <w:t>18</w:t>
      </w:r>
      <w:r w:rsidR="00C6393F">
        <w:t xml:space="preserve">. </w:t>
      </w:r>
      <w:r w:rsidR="008336E3">
        <w:t>veljače 2019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1248AD">
        <w:t>18</w:t>
      </w:r>
      <w:r w:rsidR="00B7471E">
        <w:t xml:space="preserve">. </w:t>
      </w:r>
      <w:r w:rsidR="005B7E98">
        <w:t>ožujka</w:t>
      </w:r>
      <w:r w:rsidR="00B7471E">
        <w:t xml:space="preserve"> 201</w:t>
      </w:r>
      <w:r w:rsidR="00D70EFD">
        <w:t>9</w:t>
      </w:r>
      <w:r w:rsidR="00B7471E">
        <w:t>.</w:t>
      </w:r>
    </w:p>
    <w:p w:rsidRDefault="00A576FE" w:rsidP="00A576FE" w:rsidR="00A576FE"/>
    <w:p w:rsidRDefault="005F067E" w:rsidP="004B6FD4" w:rsidR="00A576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>
        <w:tab/>
      </w:r>
      <w:r>
        <w:tab/>
      </w:r>
      <w:r w:rsidR="00B7752F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1248AD">
        <w:t>Goranu Ležaiću iz Zagreba</w:t>
      </w:r>
      <w:r w:rsidR="001248AD" w:rsidRPr="005D3532">
        <w:t xml:space="preserve">, </w:t>
      </w:r>
      <w:r w:rsidR="001248AD">
        <w:t xml:space="preserve">Vrbje 11 </w:t>
      </w:r>
      <w:r w:rsidR="0052374E">
        <w:t>–</w:t>
      </w:r>
      <w:r>
        <w:t xml:space="preserve"> </w:t>
      </w:r>
      <w:r w:rsidR="0052374E">
        <w:t>e- poštom</w:t>
      </w:r>
      <w:r>
        <w:t xml:space="preserve"> i na e-oglasnu ploču</w:t>
      </w:r>
    </w:p>
    <w:p w:rsidRDefault="001248AD" w:rsidP="00B7752F" w:rsidR="005B7E98">
      <w:pPr>
        <w:pStyle w:val="Odlomakpopisa"/>
        <w:numPr>
          <w:ilvl w:val="0"/>
          <w:numId w:val="11"/>
        </w:numPr>
      </w:pPr>
      <w:r>
        <w:t xml:space="preserve">BODEGA ZADAR </w:t>
      </w:r>
      <w:r w:rsidRPr="005D3532">
        <w:t xml:space="preserve">d.o.o., </w:t>
      </w:r>
      <w:r>
        <w:t>Zadar</w:t>
      </w:r>
      <w:r w:rsidRPr="005D3532">
        <w:t xml:space="preserve">, </w:t>
      </w:r>
      <w:r>
        <w:t xml:space="preserve">Široka ulica 3 </w:t>
      </w:r>
      <w:r w:rsidR="008336E3">
        <w:t>putem e-oglasne ploče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7F7358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302D58">
      <w:t>103</w:t>
    </w:r>
    <w:r w:rsidR="00F91A0A">
      <w:t>/201</w:t>
    </w:r>
    <w:r w:rsidR="00D70EFD">
      <w:t>9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EFB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B628F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48AD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46BC1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2D58"/>
    <w:rsid w:val="0030362B"/>
    <w:rsid w:val="00311F50"/>
    <w:rsid w:val="00313EC8"/>
    <w:rsid w:val="00315FD8"/>
    <w:rsid w:val="00316C10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2D92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374E"/>
    <w:rsid w:val="00524FF0"/>
    <w:rsid w:val="00530AEA"/>
    <w:rsid w:val="00540F8E"/>
    <w:rsid w:val="005449BB"/>
    <w:rsid w:val="00551421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B7E98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5F39FB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3E88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07392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08FD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7F7358"/>
    <w:rsid w:val="008042F7"/>
    <w:rsid w:val="00805D5C"/>
    <w:rsid w:val="00816C5F"/>
    <w:rsid w:val="00817A32"/>
    <w:rsid w:val="00822F1B"/>
    <w:rsid w:val="00826F59"/>
    <w:rsid w:val="008336E3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802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0282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0EFD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St-103/2019</izvorni_sadrzaj>
    <derivirana_varijabla naziv="DomainObject.Predmet.OznakaBroj_1">St-103/2019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BODEGA ZADAR društvo s ograničenom odgovornošću za ugostiteljstvo, trgovinu i usluge</izvorni_sadrzaj>
    <derivirana_varijabla naziv="DomainObject.Predmet.ProtustrankaFormated_1">  BODEGA ZADAR društvo s ograničenom odgovornošću za ugostiteljstvo, trgovinu i usluge</derivirana_varijabla>
  </DomainObject.Predmet.ProtustrankaFormated>
  <DomainObject.Predmet.ProtustrankaFormatedOIB>
    <izvorni_sadrzaj>  BODEGA ZADAR društvo s ograničenom odgovornošću za ugostiteljstvo, trgovinu i usluge, OIB 69164712719</izvorni_sadrzaj>
    <derivirana_varijabla naziv="DomainObject.Predmet.ProtustrankaFormatedOIB_1">  BODEGA ZADAR društvo s ograničenom odgovornošću za ugostiteljstvo, trgovinu i usluge, OIB 69164712719</derivirana_varijabla>
  </DomainObject.Predmet.ProtustrankaFormatedOIB>
  <DomainObject.Predmet.ProtustrankaFormatedWithAdress>
    <izvorni_sadrzaj> BODEGA ZADAR društvo s ograničenom odgovornošću za ugostiteljstvo, trgovinu i usluge, Široka ulica 3, 23000 Zadar</izvorni_sadrzaj>
    <derivirana_varijabla naziv="DomainObject.Predmet.ProtustrankaFormatedWithAdress_1"> BODEGA ZADAR društvo s ograničenom odgovornošću za ugostiteljstvo, trgovinu i usluge, Široka ulica 3, 23000 Zadar</derivirana_varijabla>
  </DomainObject.Predmet.ProtustrankaFormatedWithAdress>
  <DomainObject.Predmet.ProtustrankaFormatedWithAdressOIB>
    <izvorni_sadrzaj> BODEGA ZADAR društvo s ograničenom odgovornošću za ugostiteljstvo, trgovinu i usluge, OIB 69164712719, Široka ulica 3, 23000 Zadar</izvorni_sadrzaj>
    <derivirana_varijabla naziv="DomainObject.Predmet.ProtustrankaFormatedWithAdressOIB_1"> BODEGA ZADAR društvo s ograničenom odgovornošću za ugostiteljstvo, trgovinu i usluge, OIB 69164712719, Široka ulica 3, 23000 Zadar</derivirana_varijabla>
  </DomainObject.Predmet.ProtustrankaFormatedWithAdressOIB>
  <DomainObject.Predmet.ProtustrankaWithAdress>
    <izvorni_sadrzaj>BODEGA ZADAR društvo s ograničenom odgovornošću za ugostiteljstvo, trgovinu i usluge Široka ulica 3, 23000 Zadar</izvorni_sadrzaj>
    <derivirana_varijabla naziv="DomainObject.Predmet.ProtustrankaWithAdress_1">BODEGA ZADAR društvo s ograničenom odgovornošću za ugostiteljstvo, trgovinu i usluge Široka ulica 3, 23000 Zadar</derivirana_varijabla>
  </DomainObject.Predmet.ProtustrankaWithAdress>
  <DomainObject.Predmet.ProtustrankaWithAdressOIB>
    <izvorni_sadrzaj>BODEGA ZADAR društvo s ograničenom odgovornošću za ugostiteljstvo, trgovinu i usluge, OIB 69164712719, Široka ulica 3, 23000 Zadar</izvorni_sadrzaj>
    <derivirana_varijabla naziv="DomainObject.Predmet.ProtustrankaWithAdressOIB_1">BODEGA ZADAR društvo s ograničenom odgovornošću za ugostiteljstvo, trgovinu i usluge, OIB 69164712719, Široka ulica 3, 23000 Zadar</derivirana_varijabla>
  </DomainObject.Predmet.ProtustrankaWithAdressOIB>
  <DomainObject.Predmet.ProtustrankaNazivFormated>
    <izvorni_sadrzaj>BODEGA ZADAR društvo s ograničenom odgovornošću za ugostiteljstvo, trgovinu i usluge</izvorni_sadrzaj>
    <derivirana_varijabla naziv="DomainObject.Predmet.ProtustrankaNazivFormated_1">BODEGA ZADAR društvo s ograničenom odgovornošću za ugostiteljstvo, trgovinu i usluge</derivirana_varijabla>
  </DomainObject.Predmet.ProtustrankaNazivFormated>
  <DomainObject.Predmet.ProtustrankaNazivFormatedOIB>
    <izvorni_sadrzaj>BODEGA ZADAR društvo s ograničenom odgovornošću za ugostiteljstvo, trgovinu i usluge, OIB 69164712719</izvorni_sadrzaj>
    <derivirana_varijabla naziv="DomainObject.Predmet.ProtustrankaNazivFormatedOIB_1">BODEGA ZADAR društvo s ograničenom odgovornošću za ugostiteljstvo, trgovinu i usluge, OIB 69164712719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BODEGA ZADAR društvo s ograničenom odgovornošću za ugostiteljstvo, trgovinu i usluge</item>
    </izvorni_sadrzaj>
    <derivirana_varijabla naziv="DomainObject.Predmet.ProtuStrankaListFormated_1">
      <item>BODEGA ZADAR društvo s ograničenom odgovornošću za ugostiteljstvo, trgovinu i usluge</item>
    </derivirana_varijabla>
  </DomainObject.Predmet.ProtuStrankaListFormated>
  <DomainObject.Predmet.ProtuStrankaListFormatedOIB>
    <izvorni_sadrzaj>
      <item>BODEGA ZADAR društvo s ograničenom odgovornošću za ugostiteljstvo, trgovinu i usluge, OIB 69164712719</item>
    </izvorni_sadrzaj>
    <derivirana_varijabla naziv="DomainObject.Predmet.ProtuStrankaListFormatedOIB_1">
      <item>BODEGA ZADAR društvo s ograničenom odgovornošću za ugostiteljstvo, trgovinu i usluge, OIB 69164712719</item>
    </derivirana_varijabla>
  </DomainObject.Predmet.ProtuStrankaListFormatedOIB>
  <DomainObject.Predmet.ProtuStrankaListFormatedWithAdress>
    <izvorni_sadrzaj>
      <item>BODEGA ZADAR društvo s ograničenom odgovornošću za ugostiteljstvo, trgovinu i usluge, Široka ulica 3, 23000 Zadar</item>
    </izvorni_sadrzaj>
    <derivirana_varijabla naziv="DomainObject.Predmet.ProtuStrankaListFormatedWithAdress_1">
      <item>BODEGA ZADAR društvo s ograničenom odgovornošću za ugostiteljstvo, trgovinu i usluge, Široka ulica 3, 23000 Zadar</item>
    </derivirana_varijabla>
  </DomainObject.Predmet.ProtuStrankaListFormatedWithAdress>
  <DomainObject.Predmet.ProtuStrankaListFormatedWithAdressOIB>
    <izvorni_sadrzaj>
      <item>BODEGA ZADAR društvo s ograničenom odgovornošću za ugostiteljstvo, trgovinu i usluge, OIB 69164712719, Široka ulica 3, 23000 Zadar</item>
    </izvorni_sadrzaj>
    <derivirana_varijabla naziv="DomainObject.Predmet.ProtuStrankaListFormatedWithAdressOIB_1">
      <item>BODEGA ZADAR društvo s ograničenom odgovornošću za ugostiteljstvo, trgovinu i usluge, OIB 69164712719, Široka ulica 3, 23000 Zadar</item>
    </derivirana_varijabla>
  </DomainObject.Predmet.ProtuStrankaListFormatedWithAdressOIB>
  <DomainObject.Predmet.ProtuStrankaListNazivFormated>
    <izvorni_sadrzaj>
      <item>BODEGA ZADAR društvo s ograničenom odgovornošću za ugostiteljstvo, trgovinu i usluge</item>
    </izvorni_sadrzaj>
    <derivirana_varijabla naziv="DomainObject.Predmet.ProtuStrankaListNazivFormated_1">
      <item>BODEGA ZADAR društvo s ograničenom odgovornošću za ugostiteljstvo, trgovinu i usluge</item>
    </derivirana_varijabla>
  </DomainObject.Predmet.ProtuStrankaListNazivFormated>
  <DomainObject.Predmet.ProtuStrankaListNazivFormatedOIB>
    <izvorni_sadrzaj>
      <item>BODEGA ZADAR društvo s ograničenom odgovornošću za ugostiteljstvo, trgovinu i usluge, OIB 69164712719</item>
    </izvorni_sadrzaj>
    <derivirana_varijabla naziv="DomainObject.Predmet.ProtuStrankaListNazivFormatedOIB_1">
      <item>BODEGA ZADAR društvo s ograničenom odgovornošću za ugostiteljstvo, trgovinu i usluge, OIB 69164712719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BODEGA ZADAR društvo s ograničenom odgovornošću za ugostiteljstvo, trgovinu i usluge</izvorni_sadrzaj>
    <derivirana_varijabla naziv="DomainObject.Predmet.ProtustrankaIDrugi_1">BODEGA ZADAR društvo s ograničenom odgovornošću za ugostiteljstvo,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BODEGA ZADAR društvo s ograničenom odgovornošću za ugostiteljstvo, trgovinu i usluge, OIB 69164712719, Široka ulica 3, 23000 Zadar</izvorni_sadrzaj>
    <derivirana_varijabla naziv="DomainObject.Predmet.ProtustrankaIDrugiAdressOIB_1">BODEGA ZADAR društvo s ograničenom odgovornošću za ugostiteljstvo, trgovinu i usluge, OIB 69164712719, Široka ulica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BODEGA ZADAR društvo s ograničenom odgovornošću za ugostiteljstvo, trgovinu i usluge</item>
      <item>FINA</item>
    </izvorni_sadrzaj>
    <derivirana_varijabla naziv="DomainObject.Predmet.SudioniciListNaziv_1">
      <item>BODEGA ZADAR društvo s ograničenom odgovornošću za ugostiteljstvo, trgovinu i usluge</item>
      <item>FINA</item>
    </derivirana_varijabla>
  </DomainObject.Predmet.SudioniciListNaziv>
  <DomainObject.Predmet.SudioniciListAdressOIB>
    <izvorni_sadrzaj>
      <item>BODEGA ZADAR društvo s ograničenom odgovornošću za ugostiteljstvo, trgovinu i usluge, OIB 69164712719, Široka ulica 3,23000 Zadar</item>
      <item>FINA, OIB 85821130368, Ivana Danila 4,23000 Zadar</item>
    </izvorni_sadrzaj>
    <derivirana_varijabla naziv="DomainObject.Predmet.SudioniciListAdressOIB_1">
      <item>BODEGA ZADAR društvo s ograničenom odgovornošću za ugostiteljstvo, trgovinu i usluge, OIB 69164712719, Široka ulica 3,23000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69164712719</item>
      <item>, OIB 85821130368</item>
    </izvorni_sadrzaj>
    <derivirana_varijabla naziv="DomainObject.Predmet.SudioniciListNazivOIB_1">
      <item>, OIB 69164712719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77F21-D199-414F-9210-6340F5A55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2512</properties:Characters>
  <properties:Lines>79</properties:Lines>
  <properties:Paragraphs>26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2019-03-15T08:46:00Z</dcterms:created>
  <dc:creator>Administrator</dc:creator>
  <cp:lastModifiedBy>Ardena Bajlo</cp:lastModifiedBy>
  <cp:lastPrinted>2018-02-16T11:59:00Z</cp:lastPrinted>
  <dcterms:modified xmlns:xsi="http://www.w3.org/2001/XMLSchema-instance" xsi:type="dcterms:W3CDTF">2019-03-20T14:19:00Z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(1St-103-19-2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