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ceaa" w14:paraId="61aceaa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4F7084">
        <w:t>2096/18-8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 w:rsidRPr="00B00D61">
      <w:pPr>
        <w:pStyle w:val="Tijeloteksta"/>
        <w:rPr>
          <w:b/>
        </w:rPr>
      </w:pPr>
      <w:r>
        <w:tab/>
        <w:t xml:space="preserve">Trgovački sud u Osijeku, po stečajnoj sutkinji Nadi Roso, u stečajnom postupku predlagatelja </w:t>
      </w:r>
      <w:r w:rsidR="00DF2A68">
        <w:t xml:space="preserve">FINA RC </w:t>
      </w:r>
      <w:r w:rsidR="000B7F27">
        <w:t>Osijek</w:t>
      </w:r>
      <w:r>
        <w:t xml:space="preserve"> za otvaranje stečajnog postupka nad dužnikom: </w:t>
      </w:r>
      <w:r w:rsidR="004F7084" w:rsidRPr="004F7084">
        <w:rPr>
          <w:b/>
        </w:rPr>
        <w:t>ZEL ERG d.o.o. za proizvodnju energije i usluge, MBS: 030126507, OIB: 27221004472, Osijek, Ulica Ivana Gundulića 62</w:t>
      </w:r>
      <w:r w:rsidR="00B00D61">
        <w:rPr>
          <w:b/>
        </w:rPr>
        <w:t xml:space="preserve">, </w:t>
      </w:r>
      <w:r>
        <w:t xml:space="preserve">dana </w:t>
      </w:r>
      <w:r w:rsidR="004F7084">
        <w:t>17</w:t>
      </w:r>
      <w:r w:rsidR="00DF2A68">
        <w:t>. prosinca</w:t>
      </w:r>
      <w:r>
        <w:t xml:space="preserve"> 2018. g.,  </w:t>
      </w:r>
    </w:p>
    <w:p w:rsidRDefault="00C55A60" w:rsidP="00C36A59" w:rsidR="00847CB4">
      <w:pPr>
        <w:pStyle w:val="Tijeloteksta"/>
        <w:tabs>
          <w:tab w:pos="1770" w:val="left"/>
          <w:tab w:pos="2490" w:val="left"/>
        </w:tabs>
      </w:pPr>
      <w:r>
        <w:tab/>
      </w:r>
      <w:r w:rsidR="00C36A59"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4F7084" w:rsidR="00847CB4">
      <w:pPr>
        <w:numPr>
          <w:ilvl w:val="0"/>
          <w:numId w:val="10"/>
        </w:numPr>
        <w:ind w:firstLine="709" w:left="0"/>
        <w:jc w:val="both"/>
      </w:pPr>
      <w:r>
        <w:t xml:space="preserve">Poziva se zakonski zastupnik dužnika </w:t>
      </w:r>
      <w:r w:rsidR="004F7084" w:rsidRPr="004F7084">
        <w:t xml:space="preserve">Marijo </w:t>
      </w:r>
      <w:proofErr w:type="spellStart"/>
      <w:r w:rsidR="004F7084" w:rsidRPr="004F7084">
        <w:t>Ermakora</w:t>
      </w:r>
      <w:proofErr w:type="spellEnd"/>
      <w:r w:rsidR="004F7084" w:rsidRPr="004F7084">
        <w:t>, OIB: 72933801546, Zagreb, Gacka 8</w:t>
      </w:r>
      <w:r w:rsidR="004F7084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4F7084">
        <w:rPr>
          <w:b/>
        </w:rPr>
        <w:t>2096</w:t>
      </w:r>
      <w:r>
        <w:rPr>
          <w:b/>
        </w:rPr>
        <w:t>-18</w:t>
      </w:r>
      <w:r>
        <w:t xml:space="preserve"> koji se vodi kod Hrvatske poštanske banke d.d. za stečajnog dužnika </w:t>
      </w:r>
      <w:r w:rsidR="004F7084" w:rsidRPr="004F7084">
        <w:rPr>
          <w:b/>
        </w:rPr>
        <w:t xml:space="preserve">ZEL ERG d.o.o. za proizvodnju energije i usluge, MBS: 030126507, OIB: 27221004472, Osijek, Ulica Ivana Gundulića 62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4F7084" w:rsidRPr="004F7084">
        <w:t xml:space="preserve">Marijo </w:t>
      </w:r>
      <w:proofErr w:type="spellStart"/>
      <w:r w:rsidR="004F7084" w:rsidRPr="004F7084">
        <w:t>Ermakora</w:t>
      </w:r>
      <w:proofErr w:type="spellEnd"/>
      <w:r w:rsidR="004F7084" w:rsidRPr="004F7084">
        <w:t>, OIB: 72933801546, Zagreb, Gacka 8</w:t>
      </w:r>
      <w:r w:rsidR="004F7084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4F7084" w:rsidRPr="004F7084">
        <w:t xml:space="preserve">Marijo </w:t>
      </w:r>
      <w:proofErr w:type="spellStart"/>
      <w:r w:rsidR="004F7084" w:rsidRPr="004F7084">
        <w:t>Ermakora</w:t>
      </w:r>
      <w:proofErr w:type="spellEnd"/>
      <w:r w:rsidR="004F7084" w:rsidRPr="004F7084">
        <w:t>, OIB: 72933801546, Zagreb, Gacka 8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4F7084" w:rsidRPr="004F7084">
        <w:t xml:space="preserve">Marijo </w:t>
      </w:r>
      <w:proofErr w:type="spellStart"/>
      <w:r w:rsidR="004F7084" w:rsidRPr="004F7084">
        <w:t>Ermakora</w:t>
      </w:r>
      <w:proofErr w:type="spellEnd"/>
      <w:r w:rsidR="004F7084" w:rsidRPr="004F7084">
        <w:t>, OIB: 72933801546, Zagreb, Gacka 8</w:t>
      </w:r>
      <w:r w:rsidR="004F7084">
        <w:t xml:space="preserve">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F7084" w:rsidP="004F7084" w:rsidR="004F7084">
      <w:pPr>
        <w:jc w:val="right"/>
      </w:pPr>
      <w:r>
        <w:t>Poslovni broj: 6 St-2096/18-8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4F7084" w:rsidRPr="004F7084">
        <w:t xml:space="preserve">Marijo </w:t>
      </w:r>
      <w:proofErr w:type="spellStart"/>
      <w:r w:rsidR="004F7084" w:rsidRPr="004F7084">
        <w:t>Ermakora</w:t>
      </w:r>
      <w:proofErr w:type="spellEnd"/>
      <w:r w:rsidR="004F7084" w:rsidRPr="004F7084">
        <w:t>, OIB: 72933801546, Zagreb, Gacka 8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4F7084">
        <w:t>17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4F7084" w:rsidR="004F7084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4F7084" w:rsidRPr="004F7084">
        <w:t xml:space="preserve">Marijo </w:t>
      </w:r>
      <w:proofErr w:type="spellStart"/>
      <w:r w:rsidR="004F7084" w:rsidRPr="004F7084">
        <w:t>Ermakora</w:t>
      </w:r>
      <w:proofErr w:type="spellEnd"/>
      <w:r w:rsidR="004F7084" w:rsidRPr="004F7084">
        <w:t>, Zagreb, Gacka 8</w:t>
      </w:r>
    </w:p>
    <w:p w:rsidRDefault="00C66F56" w:rsidP="004F7084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0B7F27">
        <w:t>31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17F" w:rsidR="0013417F">
      <w:r>
        <w:separator/>
      </w:r>
    </w:p>
  </w:endnote>
  <w:endnote w:id="0" w:type="continuationSeparator">
    <w:p w:rsidRDefault="0013417F" w:rsidR="00134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17F" w:rsidR="0013417F">
      <w:r>
        <w:separator/>
      </w:r>
    </w:p>
  </w:footnote>
  <w:footnote w:id="0" w:type="continuationSeparator">
    <w:p w:rsidRDefault="0013417F" w:rsidR="00134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4E2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B7F27"/>
    <w:rsid w:val="000C20F1"/>
    <w:rsid w:val="000C7F37"/>
    <w:rsid w:val="000E414B"/>
    <w:rsid w:val="000F0F5F"/>
    <w:rsid w:val="000F22FF"/>
    <w:rsid w:val="00103E3D"/>
    <w:rsid w:val="00121E7F"/>
    <w:rsid w:val="001275BF"/>
    <w:rsid w:val="0013417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37C35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3A2C"/>
    <w:rsid w:val="004A6AAF"/>
    <w:rsid w:val="004A7B80"/>
    <w:rsid w:val="004B741D"/>
    <w:rsid w:val="004C7156"/>
    <w:rsid w:val="004E5065"/>
    <w:rsid w:val="004F7084"/>
    <w:rsid w:val="00500BBD"/>
    <w:rsid w:val="00517249"/>
    <w:rsid w:val="00524E2E"/>
    <w:rsid w:val="005376B1"/>
    <w:rsid w:val="00540F2F"/>
    <w:rsid w:val="0055624C"/>
    <w:rsid w:val="005B403D"/>
    <w:rsid w:val="005D1142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069CA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4E3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B3CD2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44B6"/>
    <w:rsid w:val="009B61F0"/>
    <w:rsid w:val="009C13EB"/>
    <w:rsid w:val="009D2654"/>
    <w:rsid w:val="00A025E8"/>
    <w:rsid w:val="00A07A4E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B6C93"/>
    <w:rsid w:val="00BC33DE"/>
    <w:rsid w:val="00BD6FF2"/>
    <w:rsid w:val="00BE009D"/>
    <w:rsid w:val="00BF6F99"/>
    <w:rsid w:val="00BF7940"/>
    <w:rsid w:val="00C017B5"/>
    <w:rsid w:val="00C113F2"/>
    <w:rsid w:val="00C15361"/>
    <w:rsid w:val="00C26291"/>
    <w:rsid w:val="00C3548B"/>
    <w:rsid w:val="00C36A59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9548E"/>
    <w:rsid w:val="00DA2063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5D52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EF6EA8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C2FB3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4E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4E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E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E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E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4E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4E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E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E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E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2096</izvorni_sadrzaj>
    <derivirana_varijabla naziv="DomainObject.Predmet.Broj_1">2096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St-2096/2018</izvorni_sadrzaj>
    <derivirana_varijabla naziv="DomainObject.Predmet.OznakaBroj_1">St-2096/2018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 ERG d.o.o. za proizvodnju energije i usluge</izvorni_sadrzaj>
    <derivirana_varijabla naziv="DomainObject.Predmet.ProtustrankaFormated_1">  ZEL ERG d.o.o. za proizvodnju energije i usluge</derivirana_varijabla>
  </DomainObject.Predmet.ProtustrankaFormated>
  <DomainObject.Predmet.ProtustrankaFormatedOIB>
    <izvorni_sadrzaj>  ZEL ERG d.o.o. za proizvodnju energije i usluge, OIB 27221004472</izvorni_sadrzaj>
    <derivirana_varijabla naziv="DomainObject.Predmet.ProtustrankaFormatedOIB_1">  ZEL ERG d.o.o. za proizvodnju energije i usluge, OIB 27221004472</derivirana_varijabla>
  </DomainObject.Predmet.ProtustrankaFormatedOIB>
  <DomainObject.Predmet.ProtustrankaFormatedWithAdress>
    <izvorni_sadrzaj> ZEL ERG d.o.o. za proizvodnju energije i usluge, Ulica Ivana Gundulića 62, 31000 Osijek</izvorni_sadrzaj>
    <derivirana_varijabla naziv="DomainObject.Predmet.ProtustrankaFormatedWithAdress_1"> ZEL ERG d.o.o. za proizvodnju energije i usluge, Ulica Ivana Gundulića 62, 31000 Osijek</derivirana_varijabla>
  </DomainObject.Predmet.ProtustrankaFormatedWithAdress>
  <DomainObject.Predmet.ProtustrankaFormatedWithAdressOIB>
    <izvorni_sadrzaj> ZEL ERG d.o.o. za proizvodnju energije i usluge, OIB 27221004472, Ulica Ivana Gundulića 62, 31000 Osijek</izvorni_sadrzaj>
    <derivirana_varijabla naziv="DomainObject.Predmet.ProtustrankaFormatedWithAdressOIB_1"> ZEL ERG d.o.o. za proizvodnju energije i usluge, OIB 27221004472, Ulica Ivana Gundulića 62, 31000 Osijek</derivirana_varijabla>
  </DomainObject.Predmet.ProtustrankaFormatedWithAdressOIB>
  <DomainObject.Predmet.ProtustrankaWithAdress>
    <izvorni_sadrzaj>ZEL ERG d.o.o. za proizvodnju energije i usluge Ulica Ivana Gundulića 62, 31000 Osijek</izvorni_sadrzaj>
    <derivirana_varijabla naziv="DomainObject.Predmet.ProtustrankaWithAdress_1">ZEL ERG d.o.o. za proizvodnju energije i usluge Ulica Ivana Gundulića 62, 31000 Osijek</derivirana_varijabla>
  </DomainObject.Predmet.ProtustrankaWithAdress>
  <DomainObject.Predmet.ProtustrankaWithAdressOIB>
    <izvorni_sadrzaj>ZEL ERG d.o.o. za proizvodnju energije i usluge, OIB 27221004472, Ulica Ivana Gundulića 62, 31000 Osijek</izvorni_sadrzaj>
    <derivirana_varijabla naziv="DomainObject.Predmet.ProtustrankaWithAdressOIB_1">ZEL ERG d.o.o. za proizvodnju energije i usluge, OIB 27221004472, Ulica Ivana Gundulića 62, 31000 Osijek</derivirana_varijabla>
  </DomainObject.Predmet.ProtustrankaWithAdressOIB>
  <DomainObject.Predmet.ProtustrankaNazivFormated>
    <izvorni_sadrzaj>ZEL ERG d.o.o. za proizvodnju energije i usluge</izvorni_sadrzaj>
    <derivirana_varijabla naziv="DomainObject.Predmet.ProtustrankaNazivFormated_1">ZEL ERG d.o.o. za proizvodnju energije i usluge</derivirana_varijabla>
  </DomainObject.Predmet.ProtustrankaNazivFormated>
  <DomainObject.Predmet.ProtustrankaNazivFormatedOIB>
    <izvorni_sadrzaj>ZEL ERG d.o.o. za proizvodnju energije i usluge, OIB 27221004472</izvorni_sadrzaj>
    <derivirana_varijabla naziv="DomainObject.Predmet.ProtustrankaNazivFormatedOIB_1">ZEL ERG d.o.o. za proizvodnju energije i usluge, OIB 27221004472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ZEL ERG d.o.o. za proizvodnju energije i usluge</item>
    </izvorni_sadrzaj>
    <derivirana_varijabla naziv="DomainObject.Predmet.ProtuStrankaListFormated_1">
      <item>ZEL ERG d.o.o. za proizvodnju energije i usluge</item>
    </derivirana_varijabla>
  </DomainObject.Predmet.ProtuStrankaListFormated>
  <DomainObject.Predmet.ProtuStrankaListFormatedOIB>
    <izvorni_sadrzaj>
      <item>ZEL ERG d.o.o. za proizvodnju energije i usluge, OIB 27221004472</item>
    </izvorni_sadrzaj>
    <derivirana_varijabla naziv="DomainObject.Predmet.ProtuStrankaListFormatedOIB_1">
      <item>ZEL ERG d.o.o. za proizvodnju energije i usluge, OIB 27221004472</item>
    </derivirana_varijabla>
  </DomainObject.Predmet.ProtuStrankaListFormatedOIB>
  <DomainObject.Predmet.ProtuStrankaListFormatedWithAdress>
    <izvorni_sadrzaj>
      <item>ZEL ERG d.o.o. za proizvodnju energije i usluge, Ulica Ivana Gundulića 62, 31000 Osijek</item>
    </izvorni_sadrzaj>
    <derivirana_varijabla naziv="DomainObject.Predmet.ProtuStrankaListFormatedWithAdress_1">
      <item>ZEL ERG d.o.o. za proizvodnju energije i usluge, Ulica Ivana Gundulića 62, 31000 Osijek</item>
    </derivirana_varijabla>
  </DomainObject.Predmet.ProtuStrankaListFormatedWithAdress>
  <DomainObject.Predmet.ProtuStrankaListFormatedWithAdressOIB>
    <izvorni_sadrzaj>
      <item>ZEL ERG d.o.o. za proizvodnju energije i usluge, OIB 27221004472, Ulica Ivana Gundulića 62, 31000 Osijek</item>
    </izvorni_sadrzaj>
    <derivirana_varijabla naziv="DomainObject.Predmet.ProtuStrankaListFormatedWithAdressOIB_1">
      <item>ZEL ERG d.o.o. za proizvodnju energije i usluge, OIB 27221004472, Ulica Ivana Gundulića 62, 31000 Osijek</item>
    </derivirana_varijabla>
  </DomainObject.Predmet.ProtuStrankaListFormatedWithAdressOIB>
  <DomainObject.Predmet.ProtuStrankaListNazivFormated>
    <izvorni_sadrzaj>
      <item>ZEL ERG d.o.o. za proizvodnju energije i usluge</item>
    </izvorni_sadrzaj>
    <derivirana_varijabla naziv="DomainObject.Predmet.ProtuStrankaListNazivFormated_1">
      <item>ZEL ERG d.o.o. za proizvodnju energije i usluge</item>
    </derivirana_varijabla>
  </DomainObject.Predmet.ProtuStrankaListNazivFormated>
  <DomainObject.Predmet.ProtuStrankaListNazivFormatedOIB>
    <izvorni_sadrzaj>
      <item>ZEL ERG d.o.o. za proizvodnju energije i usluge, OIB 27221004472</item>
    </izvorni_sadrzaj>
    <derivirana_varijabla naziv="DomainObject.Predmet.ProtuStrankaListNazivFormatedOIB_1">
      <item>ZEL ERG d.o.o. za proizvodnju energije i usluge, OIB 27221004472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ZEL ERG d.o.o. za proizvodnju energije i usluge</izvorni_sadrzaj>
    <derivirana_varijabla naziv="DomainObject.Predmet.ProtustrankaIDrugi_1">ZEL ERG d.o.o. za proizvodnju energije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ZEL ERG d.o.o. za proizvodnju energije i usluge, OIB 27221004472, Ulica Ivana Gundulića 62, 31000 Osijek</izvorni_sadrzaj>
    <derivirana_varijabla naziv="DomainObject.Predmet.ProtustrankaIDrugiAdressOIB_1">ZEL ERG d.o.o. za proizvodnju energije i usluge, OIB 27221004472, Ulica Ivana Gundulića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 ERG d.o.o. za proizvodnju energije i usluge</item>
      <item>RH MF PODRUČNI URED OSIJEK</item>
    </izvorni_sadrzaj>
    <derivirana_varijabla naziv="DomainObject.Predmet.SudioniciListNaziv_1">
      <item>ZEL ERG d.o.o. za proizvodnju energije i usluge</item>
      <item>RH MF PODRUČNI URED OSIJEK</item>
    </derivirana_varijabla>
  </DomainObject.Predmet.SudioniciListNaziv>
  <DomainObject.Predmet.SudioniciListAdressOIB>
    <izvorni_sadrzaj>
      <item>ZEL ERG d.o.o. za proizvodnju energije i usluge, OIB 27221004472, Ulica Ivana Gundulića 62,31000 Osijek</item>
      <item>RH MF PODRUČNI URED OSIJEK, OIB 18683136487</item>
    </izvorni_sadrzaj>
    <derivirana_varijabla naziv="DomainObject.Predmet.SudioniciListAdressOIB_1">
      <item>ZEL ERG d.o.o. za proizvodnju energije i usluge, OIB 27221004472, Ulica Ivana Gundulića 62,31000 Osijek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27221004472</item>
      <item>, OIB 18683136487</item>
    </izvorni_sadrzaj>
    <derivirana_varijabla naziv="DomainObject.Predmet.SudioniciListNazivOIB_1">
      <item>, OIB 27221004472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E0E20-84F1-4BD6-9AF1-0CBE1C7E2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496</properties:Words>
  <properties:Characters>2463</properties:Characters>
  <properties:Lines>127</properties:Lines>
  <properties:Paragraphs>26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2018-12-17T10:01:00Z</cp:lastPrinted>
  <dcterms:modified xmlns:xsi="http://www.w3.org/2001/XMLSchema-instance" xsi:type="dcterms:W3CDTF">2018-12-17T10:02:00Z</dcterms:modified>
  <cp:revision>77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