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ce749" w14:paraId="78ce749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C95443" w:rsidRPr="00CA3232">
        <w:rPr>
          <w:rFonts w:hAnsi="Times New Roman" w:ascii="Times New Roman"/>
        </w:rPr>
        <w:t>17. siječnja 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ED4EFF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- </w:t>
      </w:r>
      <w:r w:rsidR="006A7702" w:rsidRPr="004502EE"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 w:rsidR="006A7702" w:rsidRPr="004502EE"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 w:rsidR="006A7702" w:rsidRPr="004502EE">
        <w:rPr>
          <w:rFonts w:hAnsi="Times New Roman" w:ascii="Times New Roman"/>
        </w:rPr>
        <w:t xml:space="preserve">, površine 7138 m2, i to: 118. Suvlasnički dio: 8/10000 ETAŽNO VLASNIŠTVO (E-118), </w:t>
      </w:r>
      <w:r w:rsidR="006A7702" w:rsidRPr="004502EE">
        <w:rPr>
          <w:rFonts w:eastAsia="Calibri" w:hAnsi="Times New Roman" w:ascii="Times New Roman"/>
        </w:rPr>
        <w:t>Parkirno garažno mjesto PMG. 87. u podrumu -1 zgrade M. Krušlina 14-24, neto korisne površine 10,79 m2, u nacrtu označenu plavom bojom, tržišne vrijednosti 24.500,00 kn</w:t>
      </w:r>
      <w:r w:rsidRPr="00CA3232">
        <w:rPr>
          <w:rFonts w:hAnsi="Times New Roman" w:ascii="Times New Roman"/>
        </w:rPr>
        <w:t>.</w:t>
      </w:r>
    </w:p>
    <w:p w:rsidRDefault="00ED4EFF" w:rsidP="000607EC" w:rsidR="00ED4EFF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800BA8" w:rsidP="00ED4EFF" w:rsidR="00DE1075" w:rsidRPr="00CA3232">
      <w:pPr>
        <w:pStyle w:val="Odlomakpopisa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  <w:bCs/>
          <w:color w:val="000000"/>
          <w:shd w:fill="FFFFFF" w:color="auto" w:val="clear"/>
        </w:rPr>
        <w:t xml:space="preserve">ERSTE &amp; STEIERMÄRKISCHE BANK D.D. RIJEKA, JADRANSKI TRG 3 A, OIB: </w:t>
      </w:r>
      <w:r w:rsidRPr="00CA3232">
        <w:rPr>
          <w:rFonts w:hAnsi="Times New Roman" w:ascii="Times New Roman"/>
        </w:rPr>
        <w:t>23057039320</w:t>
      </w:r>
    </w:p>
    <w:p w:rsidRDefault="00800BA8" w:rsidP="00ED4EFF" w:rsidR="00800BA8" w:rsidRPr="00CA3232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6A7702">
        <w:rPr>
          <w:rFonts w:eastAsia="Calibri" w:hAnsi="Times New Roman" w:ascii="Times New Roman"/>
        </w:rPr>
        <w:t>24.5</w:t>
      </w:r>
      <w:r w:rsidR="003E7BA0" w:rsidRPr="00944D3B">
        <w:rPr>
          <w:rFonts w:eastAsia="Calibri" w:hAnsi="Times New Roman" w:ascii="Times New Roman"/>
        </w:rPr>
        <w:t xml:space="preserve">00,00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lastRenderedPageBreak/>
        <w:t xml:space="preserve">5.dražbeni korak iznosi </w:t>
      </w:r>
      <w:r w:rsidR="008B5034">
        <w:rPr>
          <w:rFonts w:hAnsi="Times New Roman" w:ascii="Times New Roman"/>
        </w:rPr>
        <w:t>2</w:t>
      </w:r>
      <w:r w:rsidR="00A037D1" w:rsidRPr="00CA3232">
        <w:rPr>
          <w:rFonts w:hAnsi="Times New Roman" w:ascii="Times New Roman"/>
        </w:rPr>
        <w:t>00,00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CA3232" w:rsidRPr="00CA3232">
        <w:rPr>
          <w:rFonts w:hAnsi="Times New Roman" w:ascii="Times New Roman"/>
        </w:rPr>
        <w:t>26. studenog</w:t>
      </w:r>
      <w:r w:rsidR="008F6AED" w:rsidRPr="00CA3232">
        <w:rPr>
          <w:rFonts w:hAnsi="Times New Roman" w:ascii="Times New Roman"/>
        </w:rPr>
        <w:t xml:space="preserve"> 2018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CA3232">
        <w:rPr>
          <w:rFonts w:hAnsi="Times New Roman" w:ascii="Times New Roman"/>
        </w:rPr>
        <w:t>pl.ing</w:t>
      </w:r>
      <w:r w:rsidRPr="00CA3232">
        <w:rPr>
          <w:rFonts w:hAnsi="Times New Roman" w:ascii="Times New Roman"/>
        </w:rPr>
        <w:t>. iz Zagreba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ED4EFF" w:rsidR="001728FB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  <w:r w:rsidRPr="00CA3232">
        <w:rPr>
          <w:rFonts w:hAnsi="Times New Roman" w:ascii="Times New Roman"/>
        </w:rPr>
        <w:lastRenderedPageBreak/>
        <w:t xml:space="preserve">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CA3232" w:rsidRPr="00CA3232">
        <w:rPr>
          <w:rFonts w:hAnsi="Times New Roman" w:ascii="Times New Roman"/>
        </w:rPr>
        <w:t>17. siječnja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53D3D" w:rsidR="00DE2DB7">
      <w:pPr>
        <w:pStyle w:val="Uvuenotijeloteksta"/>
        <w:ind w:firstLine="141" w:left="1983"/>
        <w:jc w:val="right"/>
      </w:pPr>
      <w:r w:rsidRPr="00CA3232">
        <w:t xml:space="preserve">                                                                   </w:t>
      </w:r>
      <w:r w:rsidR="00CE7DEC" w:rsidRPr="00CA3232">
        <w:t xml:space="preserve"> </w:t>
      </w:r>
      <w:r w:rsidR="00722A97" w:rsidRPr="00CA3232">
        <w:t>Vesna Sremac Šoštar</w:t>
      </w:r>
      <w:r w:rsidR="00DE2DB7">
        <w:t>,v.r.</w:t>
      </w:r>
    </w:p>
    <w:p w:rsidRDefault="00DE2DB7" w:rsidP="00D338FD" w:rsidR="00DE2DB7">
      <w:pPr>
        <w:pStyle w:val="Uvuenotijeloteksta"/>
        <w:ind w:firstLine="141" w:left="1983"/>
        <w:jc w:val="right"/>
      </w:pPr>
      <w:r>
        <w:t>Za točnost otpravka</w:t>
      </w:r>
    </w:p>
    <w:p w:rsidRDefault="00DE2DB7" w:rsidP="00CE7DEC" w:rsidR="00CE7DEC" w:rsidRPr="00DE2DB7">
      <w:pPr>
        <w:jc w:val="right"/>
        <w:rPr>
          <w:rFonts w:hAnsi="Times New Roman" w:ascii="Times New Roman"/>
        </w:rPr>
      </w:pPr>
      <w:r w:rsidRPr="00DE2DB7">
        <w:rPr>
          <w:rFonts w:hAnsi="Times New Roman" w:ascii="Times New Roman"/>
        </w:rPr>
        <w:t>Matea Bizjak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5E2DE0" w:rsidP="00075DCF" w:rsidR="005E2DE0" w:rsidRPr="00CA3232">
      <w:pPr>
        <w:jc w:val="both"/>
        <w:rPr>
          <w:rFonts w:hAnsi="Times New Roman" w:ascii="Times New Roman"/>
        </w:rPr>
      </w:pPr>
    </w:p>
    <w:sectPr w:rsidSect="00CA3232" w:rsidR="005E2DE0" w:rsidRPr="00CA3232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2410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DE2DB7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4F14A9">
          <w:rPr>
            <w:rFonts w:hAnsi="Times New Roman" w:ascii="Times New Roman"/>
          </w:rPr>
          <w:t>5</w:t>
        </w:r>
        <w:r w:rsidR="00190DDE">
          <w:rPr>
            <w:rFonts w:hAnsi="Times New Roman" w:ascii="Times New Roman"/>
          </w:rPr>
          <w:t>1</w:t>
        </w:r>
        <w:r w:rsidR="006A7702">
          <w:rPr>
            <w:rFonts w:hAnsi="Times New Roman" w:ascii="Times New Roman"/>
          </w:rPr>
          <w:t>3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27B5D"/>
    <w:rsid w:val="00057755"/>
    <w:rsid w:val="000607EC"/>
    <w:rsid w:val="00060C6B"/>
    <w:rsid w:val="00072E8A"/>
    <w:rsid w:val="00075DCF"/>
    <w:rsid w:val="00081DEC"/>
    <w:rsid w:val="000919D1"/>
    <w:rsid w:val="000A1053"/>
    <w:rsid w:val="000C4AB3"/>
    <w:rsid w:val="000E5512"/>
    <w:rsid w:val="000E6BED"/>
    <w:rsid w:val="000F0BA4"/>
    <w:rsid w:val="001209C7"/>
    <w:rsid w:val="00121E96"/>
    <w:rsid w:val="00125AE5"/>
    <w:rsid w:val="00134617"/>
    <w:rsid w:val="00147FB3"/>
    <w:rsid w:val="00166116"/>
    <w:rsid w:val="001728FB"/>
    <w:rsid w:val="001875EC"/>
    <w:rsid w:val="00190DDE"/>
    <w:rsid w:val="001970DC"/>
    <w:rsid w:val="001B052B"/>
    <w:rsid w:val="001D3284"/>
    <w:rsid w:val="001D5EB3"/>
    <w:rsid w:val="001E324F"/>
    <w:rsid w:val="001F4561"/>
    <w:rsid w:val="00200C7C"/>
    <w:rsid w:val="00202CDA"/>
    <w:rsid w:val="002236A7"/>
    <w:rsid w:val="002307BE"/>
    <w:rsid w:val="002558C5"/>
    <w:rsid w:val="00255FF0"/>
    <w:rsid w:val="002561FC"/>
    <w:rsid w:val="00267F8D"/>
    <w:rsid w:val="002875F8"/>
    <w:rsid w:val="002A1EC5"/>
    <w:rsid w:val="002A6F64"/>
    <w:rsid w:val="002D5376"/>
    <w:rsid w:val="002F4231"/>
    <w:rsid w:val="002F58F9"/>
    <w:rsid w:val="003025D2"/>
    <w:rsid w:val="00322BE0"/>
    <w:rsid w:val="003413F9"/>
    <w:rsid w:val="00344AC9"/>
    <w:rsid w:val="0036374F"/>
    <w:rsid w:val="003A572A"/>
    <w:rsid w:val="003C2854"/>
    <w:rsid w:val="003D3567"/>
    <w:rsid w:val="003E01D6"/>
    <w:rsid w:val="003E7BA0"/>
    <w:rsid w:val="00400468"/>
    <w:rsid w:val="004B7897"/>
    <w:rsid w:val="004C6A3F"/>
    <w:rsid w:val="004D1175"/>
    <w:rsid w:val="004D38B6"/>
    <w:rsid w:val="004E7699"/>
    <w:rsid w:val="004F14A9"/>
    <w:rsid w:val="00507BC7"/>
    <w:rsid w:val="0051510F"/>
    <w:rsid w:val="00544A34"/>
    <w:rsid w:val="005465DD"/>
    <w:rsid w:val="00546775"/>
    <w:rsid w:val="00553312"/>
    <w:rsid w:val="00554A5C"/>
    <w:rsid w:val="005701D9"/>
    <w:rsid w:val="00584AAD"/>
    <w:rsid w:val="005E2DE0"/>
    <w:rsid w:val="005E3E18"/>
    <w:rsid w:val="0063778B"/>
    <w:rsid w:val="00655313"/>
    <w:rsid w:val="00655747"/>
    <w:rsid w:val="0066385D"/>
    <w:rsid w:val="006A56FA"/>
    <w:rsid w:val="006A7702"/>
    <w:rsid w:val="006A7CDD"/>
    <w:rsid w:val="006F1D14"/>
    <w:rsid w:val="007019EE"/>
    <w:rsid w:val="00714F96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B7AE1"/>
    <w:rsid w:val="007C0812"/>
    <w:rsid w:val="007C72DF"/>
    <w:rsid w:val="007D2F13"/>
    <w:rsid w:val="007D37C8"/>
    <w:rsid w:val="007D7C77"/>
    <w:rsid w:val="007E1EFD"/>
    <w:rsid w:val="007E4D02"/>
    <w:rsid w:val="007F0C9C"/>
    <w:rsid w:val="007F0CA6"/>
    <w:rsid w:val="007F2409"/>
    <w:rsid w:val="00800BA8"/>
    <w:rsid w:val="0081479D"/>
    <w:rsid w:val="0082590C"/>
    <w:rsid w:val="00850A79"/>
    <w:rsid w:val="00851746"/>
    <w:rsid w:val="00856D55"/>
    <w:rsid w:val="00874513"/>
    <w:rsid w:val="008B33EB"/>
    <w:rsid w:val="008B5034"/>
    <w:rsid w:val="008C5D15"/>
    <w:rsid w:val="008E0EF7"/>
    <w:rsid w:val="008E64F0"/>
    <w:rsid w:val="008F24B3"/>
    <w:rsid w:val="008F6AED"/>
    <w:rsid w:val="0090745F"/>
    <w:rsid w:val="00912C0F"/>
    <w:rsid w:val="00935C5F"/>
    <w:rsid w:val="009432E4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134E"/>
    <w:rsid w:val="00A664E0"/>
    <w:rsid w:val="00A67D76"/>
    <w:rsid w:val="00A821FB"/>
    <w:rsid w:val="00A9481A"/>
    <w:rsid w:val="00AA3CCC"/>
    <w:rsid w:val="00AA5F9A"/>
    <w:rsid w:val="00AD105D"/>
    <w:rsid w:val="00AE47BF"/>
    <w:rsid w:val="00AE4D25"/>
    <w:rsid w:val="00AF48C8"/>
    <w:rsid w:val="00AF69E8"/>
    <w:rsid w:val="00B0066A"/>
    <w:rsid w:val="00B00A7D"/>
    <w:rsid w:val="00B07B8D"/>
    <w:rsid w:val="00B278D7"/>
    <w:rsid w:val="00B314E8"/>
    <w:rsid w:val="00B54F4E"/>
    <w:rsid w:val="00B700D8"/>
    <w:rsid w:val="00B81090"/>
    <w:rsid w:val="00B857D4"/>
    <w:rsid w:val="00B863BB"/>
    <w:rsid w:val="00BA3CA5"/>
    <w:rsid w:val="00BD16BD"/>
    <w:rsid w:val="00BE2861"/>
    <w:rsid w:val="00C156FD"/>
    <w:rsid w:val="00C32227"/>
    <w:rsid w:val="00C65012"/>
    <w:rsid w:val="00C74DE0"/>
    <w:rsid w:val="00C75F6C"/>
    <w:rsid w:val="00C82430"/>
    <w:rsid w:val="00C95443"/>
    <w:rsid w:val="00CA3232"/>
    <w:rsid w:val="00CB732E"/>
    <w:rsid w:val="00CD4A7C"/>
    <w:rsid w:val="00CE0256"/>
    <w:rsid w:val="00CE7DEC"/>
    <w:rsid w:val="00CF00D2"/>
    <w:rsid w:val="00CF0238"/>
    <w:rsid w:val="00CF68C5"/>
    <w:rsid w:val="00D07C86"/>
    <w:rsid w:val="00D24C49"/>
    <w:rsid w:val="00D5498E"/>
    <w:rsid w:val="00D8185F"/>
    <w:rsid w:val="00D83C05"/>
    <w:rsid w:val="00DA3A81"/>
    <w:rsid w:val="00DA47D5"/>
    <w:rsid w:val="00DA72F6"/>
    <w:rsid w:val="00DB295F"/>
    <w:rsid w:val="00DB541D"/>
    <w:rsid w:val="00DB7AC9"/>
    <w:rsid w:val="00DE1075"/>
    <w:rsid w:val="00DE2DB7"/>
    <w:rsid w:val="00DF08FC"/>
    <w:rsid w:val="00DF4778"/>
    <w:rsid w:val="00E11DCE"/>
    <w:rsid w:val="00E30101"/>
    <w:rsid w:val="00E319FB"/>
    <w:rsid w:val="00E31B6C"/>
    <w:rsid w:val="00E57739"/>
    <w:rsid w:val="00E7717D"/>
    <w:rsid w:val="00E86432"/>
    <w:rsid w:val="00EB1DC0"/>
    <w:rsid w:val="00EB688E"/>
    <w:rsid w:val="00EC1572"/>
    <w:rsid w:val="00EC2DFD"/>
    <w:rsid w:val="00ED4EFF"/>
    <w:rsid w:val="00EF4896"/>
    <w:rsid w:val="00F01929"/>
    <w:rsid w:val="00F103B7"/>
    <w:rsid w:val="00F1676B"/>
    <w:rsid w:val="00F17E53"/>
    <w:rsid w:val="00F27BD3"/>
    <w:rsid w:val="00F43ADD"/>
    <w:rsid w:val="00F57B63"/>
    <w:rsid w:val="00F649BA"/>
    <w:rsid w:val="00F7403F"/>
    <w:rsid w:val="00F86BE7"/>
    <w:rsid w:val="00F93C35"/>
    <w:rsid w:val="00FB0494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DE2DB7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DE2DB7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DE2DB7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DE2DB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1FF24A-6085-4867-820D-98B9A66489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791</properties:Words>
  <properties:Characters>4358</properties:Characters>
  <properties:Lines>106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2019-01-17T12:23:00Z</dcterms:created>
  <dc:creator>x</dc:creator>
  <cp:lastModifiedBy>Matea Bizjak</cp:lastModifiedBy>
  <cp:lastPrinted>2019-01-17T12:24:00Z</cp:lastPrinted>
  <dcterms:modified xmlns:xsi="http://www.w3.org/2001/XMLSchema-instance" xsi:type="dcterms:W3CDTF">2019-01-17T12:24:00Z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(St-6578-16-zaključak-dražba-elektronska-87.docx)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