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5c73" w14:paraId="66a5c73" w:rsidRDefault="00860CA2" w:rsidP="001940FB" w:rsidR="00860CA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860CA2">
      <w:pPr>
        <w:spacing w:lineRule="auto" w:line="276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E5022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60CA2" w:rsidP="00AA6BCF" w:rsidR="00860CA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60CA2" w:rsidR="00860CA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60CA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60CA2" w:rsidP="00860CA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60CA2" w:rsidP="00860CA2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60CA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CF1670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47381">
        <w:rPr>
          <w:rFonts w:cs="Calibri" w:eastAsia="Arial Unicode MS" w:hAnsi="Calibri" w:ascii="Calibri"/>
          <w:kern w:val="1"/>
          <w:lang w:eastAsia="ar-SA" w:val="hr-HR"/>
        </w:rPr>
        <w:t>JOSIP ARALICA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60CA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F1670" w:rsidRPr="00CF1670">
        <w:rPr>
          <w:rFonts w:cs="Calibri" w:hAnsi="Calibri" w:ascii="Calibri"/>
        </w:rPr>
        <w:t>77.014,10 kn</w:t>
      </w:r>
      <w:r w:rsidR="00CF1670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F1670" w:rsidRPr="00CF1670">
        <w:rPr>
          <w:rFonts w:cs="Calibri" w:hAnsi="Calibri" w:ascii="Calibri"/>
        </w:rPr>
        <w:t>70.214,10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47381">
        <w:rPr>
          <w:rFonts w:cs="Calibri" w:eastAsia="Arial Unicode MS" w:hAnsi="Calibri" w:ascii="Calibri"/>
          <w:kern w:val="1"/>
          <w:lang w:eastAsia="ar-SA" w:val="hr-HR"/>
        </w:rPr>
        <w:t>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D47381">
        <w:rPr>
          <w:rFonts w:cs="Calibri" w:eastAsia="Arial Unicode MS" w:hAnsi="Calibri" w:ascii="Calibri"/>
          <w:kern w:val="1"/>
          <w:lang w:eastAsia="ar-SA" w:val="hr-HR"/>
        </w:rPr>
        <w:t>8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60CA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60CA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60CA2" w:rsidRPr="00860CA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60CA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855B5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5B5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7381" w:rsidP="00D47381" w:rsidR="00AA6BCF" w:rsidRPr="00855B59">
            <w:pPr>
              <w:spacing w:after="0"/>
              <w:jc w:val="both"/>
              <w:rPr>
                <w:rFonts w:cs="Calibri" w:hAnsi="Calibri" w:ascii="Calibri"/>
              </w:rPr>
            </w:pPr>
            <w:r w:rsidRPr="00855B59">
              <w:rPr>
                <w:rFonts w:cs="Calibri" w:hAnsi="Calibri" w:ascii="Calibri"/>
              </w:rPr>
              <w:t>JOSIP ARALICA</w:t>
            </w:r>
            <w:r w:rsidR="00F20B3B" w:rsidRPr="00855B59">
              <w:rPr>
                <w:rFonts w:cs="Calibri" w:hAnsi="Calibri" w:ascii="Calibri"/>
              </w:rPr>
              <w:t xml:space="preserve">, </w:t>
            </w:r>
            <w:r w:rsidRPr="00855B59">
              <w:rPr>
                <w:rFonts w:cs="Calibri" w:hAnsi="Calibri" w:ascii="Calibri"/>
              </w:rPr>
              <w:t>Rovinjska 1</w:t>
            </w:r>
            <w:r w:rsidR="00575392" w:rsidRPr="00855B59">
              <w:rPr>
                <w:rFonts w:cs="Calibri" w:hAnsi="Calibri" w:ascii="Calibri"/>
              </w:rPr>
              <w:t>,</w:t>
            </w:r>
            <w:r w:rsidRPr="00855B59">
              <w:rPr>
                <w:rFonts w:cs="Calibri" w:hAnsi="Calibri" w:ascii="Calibri"/>
              </w:rPr>
              <w:t xml:space="preserve"> Split, </w:t>
            </w:r>
            <w:r w:rsidR="003C5AF8" w:rsidRPr="00855B59">
              <w:rPr>
                <w:rFonts w:cs="Calibri" w:hAnsi="Calibri" w:ascii="Calibri"/>
              </w:rPr>
              <w:t xml:space="preserve"> </w:t>
            </w:r>
            <w:r w:rsidR="003A5883" w:rsidRPr="00855B59">
              <w:rPr>
                <w:rFonts w:cs="Calibri" w:hAnsi="Calibri" w:ascii="Calibri"/>
              </w:rPr>
              <w:t>OIB:</w:t>
            </w:r>
            <w:r w:rsidRPr="00855B59">
              <w:rPr>
                <w:rFonts w:cs="Calibri" w:hAnsi="Calibri" w:ascii="Calibri"/>
              </w:rPr>
              <w:t xml:space="preserve"> 45834719346</w:t>
            </w:r>
            <w:r w:rsidR="00E43846" w:rsidRPr="00855B59">
              <w:rPr>
                <w:rFonts w:cs="Calibri" w:hAnsi="Calibri" w:ascii="Calibri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CF1670" w:rsidR="00AA6BCF" w:rsidRPr="00855B5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55B59">
              <w:rPr>
                <w:rFonts w:cs="Calibri" w:hAnsi="Calibri" w:ascii="Calibri"/>
              </w:rPr>
              <w:t>Ugovor  štednom depozitu broj 81-70-</w:t>
            </w:r>
            <w:r w:rsidR="00D47381" w:rsidRPr="00855B59">
              <w:rPr>
                <w:rFonts w:cs="Calibri" w:hAnsi="Calibri" w:ascii="Calibri"/>
              </w:rPr>
              <w:t>12053</w:t>
            </w:r>
            <w:r w:rsidRPr="00855B59">
              <w:rPr>
                <w:rFonts w:cs="Calibri" w:hAnsi="Calibri" w:ascii="Calibri"/>
              </w:rPr>
              <w:t>-</w:t>
            </w:r>
            <w:r w:rsidR="00575392" w:rsidRPr="00855B59">
              <w:rPr>
                <w:rFonts w:cs="Calibri" w:hAnsi="Calibri" w:ascii="Calibri"/>
              </w:rPr>
              <w:t>4</w:t>
            </w:r>
            <w:r w:rsidR="00D47381" w:rsidRPr="00855B59">
              <w:rPr>
                <w:rFonts w:cs="Calibri" w:hAnsi="Calibri" w:ascii="Calibri"/>
              </w:rPr>
              <w:t>7</w:t>
            </w:r>
            <w:r w:rsidRPr="00855B59">
              <w:rPr>
                <w:rFonts w:cs="Calibri" w:hAnsi="Calibri" w:ascii="Calibri"/>
              </w:rPr>
              <w:t xml:space="preserve">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855B5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F1670" w:rsidP="00CF1670" w:rsidR="00CF1670" w:rsidRPr="00855B59">
            <w:pPr>
              <w:suppressAutoHyphens/>
              <w:spacing w:after="0"/>
              <w:jc w:val="both"/>
              <w:rPr>
                <w:rFonts w:cs="Calibri" w:hAnsi="Calibri" w:ascii="Calibri"/>
              </w:rPr>
            </w:pPr>
          </w:p>
          <w:p w:rsidRDefault="00CF1670" w:rsidP="00CF1670" w:rsidR="00CF1670" w:rsidRPr="00855B59">
            <w:pPr>
              <w:suppressAutoHyphens/>
              <w:spacing w:after="0"/>
              <w:jc w:val="both"/>
              <w:rPr>
                <w:rFonts w:cs="Calibri" w:eastAsia="Arial Unicode MS" w:hAnsi="Calibri" w:ascii="Calibri"/>
                <w:kern w:val="1"/>
                <w:lang w:eastAsia="ar-SA" w:val="hr-HR"/>
              </w:rPr>
            </w:pPr>
            <w:r w:rsidRPr="00855B59">
              <w:rPr>
                <w:rFonts w:cs="Calibri" w:hAnsi="Calibri" w:ascii="Calibri"/>
              </w:rPr>
              <w:t>77.014,10 kn</w:t>
            </w:r>
          </w:p>
          <w:p w:rsidRDefault="00AA6BCF" w:rsidP="00AA6BCF" w:rsidR="00AA6BCF" w:rsidRPr="00855B5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855B59">
            <w:pPr>
              <w:spacing w:after="0"/>
              <w:rPr>
                <w:rFonts w:cs="Calibri" w:hAnsi="Calibri" w:ascii="Calibri"/>
              </w:rPr>
            </w:pPr>
          </w:p>
          <w:p w:rsidRDefault="00CF1670" w:rsidP="00AA6BCF" w:rsidR="00AA6BCF" w:rsidRPr="00855B5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5B59">
              <w:rPr>
                <w:rFonts w:cs="Calibri" w:hAnsi="Calibri" w:ascii="Calibri"/>
              </w:rPr>
              <w:t>70.214,10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855B59">
            <w:pPr>
              <w:spacing w:after="0"/>
              <w:rPr>
                <w:rFonts w:cs="Calibri" w:hAnsi="Calibri" w:ascii="Calibri"/>
              </w:rPr>
            </w:pPr>
          </w:p>
          <w:p w:rsidRDefault="00D47381" w:rsidP="00D47381" w:rsidR="00AA6BCF" w:rsidRPr="00855B5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5B59">
              <w:rPr>
                <w:rFonts w:cs="Calibri" w:hAnsi="Calibri" w:ascii="Calibri"/>
              </w:rPr>
              <w:t>6</w:t>
            </w:r>
            <w:r w:rsidR="00575392" w:rsidRPr="00855B59">
              <w:rPr>
                <w:rFonts w:cs="Calibri" w:hAnsi="Calibri" w:ascii="Calibri"/>
              </w:rPr>
              <w:t>.</w:t>
            </w:r>
            <w:r w:rsidRPr="00855B59">
              <w:rPr>
                <w:rFonts w:cs="Calibri" w:hAnsi="Calibri" w:ascii="Calibri"/>
              </w:rPr>
              <w:t>8</w:t>
            </w:r>
            <w:r w:rsidR="00575392" w:rsidRPr="00855B59">
              <w:rPr>
                <w:rFonts w:cs="Calibri" w:hAnsi="Calibri" w:ascii="Calibri"/>
              </w:rPr>
              <w:t>00,00</w:t>
            </w:r>
            <w:r w:rsidR="00F20B3B" w:rsidRPr="00855B59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860CA2" w:rsidP="00BE1030" w:rsidR="00860CA2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E1030" w:rsidP="00BE1030" w:rsidR="00BE103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34ED9" w:rsidP="00BE1030" w:rsidR="00BE103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030" w:rsidP="00BE1030" w:rsidR="00BE103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E1030" w:rsidP="00BE1030" w:rsidR="00BE103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E1030" w:rsidP="00BE1030" w:rsidR="00BE103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E1030" w:rsidP="00BE1030" w:rsidR="00BE103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E1030" w:rsidP="00BE1030" w:rsidR="00BE103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0A8" w:rsidR="001160A8">
      <w:pPr>
        <w:spacing w:after="0"/>
      </w:pPr>
      <w:r>
        <w:separator/>
      </w:r>
    </w:p>
  </w:endnote>
  <w:endnote w:id="0" w:type="continuationSeparator">
    <w:p w:rsidRDefault="001160A8" w:rsidR="001160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4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0A8" w:rsidR="001160A8">
      <w:pPr>
        <w:spacing w:after="0"/>
      </w:pPr>
      <w:r>
        <w:separator/>
      </w:r>
    </w:p>
  </w:footnote>
  <w:footnote w:id="0" w:type="continuationSeparator">
    <w:p w:rsidRDefault="001160A8" w:rsidR="001160A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4E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4ED9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64E4"/>
    <w:rsid w:val="0010046D"/>
    <w:rsid w:val="00100CEA"/>
    <w:rsid w:val="00100EFA"/>
    <w:rsid w:val="00114CA0"/>
    <w:rsid w:val="00115585"/>
    <w:rsid w:val="00115948"/>
    <w:rsid w:val="001160A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77839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0464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3C29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7A22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5B59"/>
    <w:rsid w:val="00860CA2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5937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1030"/>
    <w:rsid w:val="00BE29E2"/>
    <w:rsid w:val="00BE502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1670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81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1345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58F0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F6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4E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4E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4E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4E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F6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4E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4E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4E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4E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9A6D7-E707-41AD-B4B0-72F4B60BC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1425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St-651/2017-188 / Podnesak - Podnesak (-188.docx)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