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22da4" w14:paraId="be22da4" w:rsidRDefault="00B81090" w:rsidP="00A47E8A" w:rsidR="00B81090" w:rsidRPr="00CA3232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AA3CCC" w:rsidP="00B81090" w:rsidR="00B81090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  <w:noProof/>
        </w:rPr>
        <w:t xml:space="preserve"> </w:t>
      </w:r>
      <w:r w:rsidR="00A47E8A" w:rsidRPr="00CA3232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3232">
        <w:rPr>
          <w:rFonts w:hAnsi="Times New Roman" w:ascii="Times New Roman"/>
          <w:noProof/>
        </w:rPr>
        <w:t xml:space="preserve">          </w:t>
      </w:r>
    </w:p>
    <w:p w:rsidRDefault="00B81090" w:rsidP="00B81090" w:rsidR="00B81090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REPUBLIKA HRVATSKA </w:t>
      </w:r>
    </w:p>
    <w:p w:rsidRDefault="00B81090" w:rsidP="00B81090" w:rsidR="00B81090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</w:rPr>
        <w:t>TRGOVAČKI SUD U ZAGREBU</w:t>
      </w:r>
    </w:p>
    <w:p w:rsidRDefault="00C82430" w:rsidP="00B81090" w:rsidR="0082590C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</w:rPr>
        <w:t>Zagreb, Amruševa 2</w:t>
      </w:r>
    </w:p>
    <w:p w:rsidRDefault="0036374F" w:rsidP="00B81090" w:rsidR="0036374F" w:rsidRPr="00CA3232">
      <w:pPr>
        <w:rPr>
          <w:rFonts w:hAnsi="Times New Roman" w:ascii="Times New Roman"/>
        </w:rPr>
      </w:pPr>
    </w:p>
    <w:p w:rsidRDefault="007D37C8" w:rsidP="00C75F6C" w:rsidR="004B7897" w:rsidRPr="00CA3232">
      <w:pPr>
        <w:jc w:val="center"/>
        <w:rPr>
          <w:rFonts w:hAnsi="Times New Roman" w:ascii="Times New Roman"/>
        </w:rPr>
      </w:pPr>
      <w:r w:rsidRPr="00CA3232">
        <w:rPr>
          <w:rFonts w:hAnsi="Times New Roman" w:ascii="Times New Roman"/>
        </w:rPr>
        <w:t>R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E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P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U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B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L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I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K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A</w:t>
      </w:r>
      <w:r w:rsidR="00CE7DEC" w:rsidRPr="00CA3232">
        <w:rPr>
          <w:rFonts w:hAnsi="Times New Roman" w:ascii="Times New Roman"/>
        </w:rPr>
        <w:t xml:space="preserve">  </w:t>
      </w:r>
      <w:r w:rsidRPr="00CA3232">
        <w:rPr>
          <w:rFonts w:hAnsi="Times New Roman" w:ascii="Times New Roman"/>
        </w:rPr>
        <w:t xml:space="preserve"> </w:t>
      </w:r>
      <w:r w:rsidR="0036374F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H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R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V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A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T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S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K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A</w:t>
      </w:r>
    </w:p>
    <w:p w:rsidRDefault="000607EC" w:rsidP="00C75F6C" w:rsidR="000607EC" w:rsidRPr="00CA3232">
      <w:pPr>
        <w:jc w:val="center"/>
        <w:rPr>
          <w:rFonts w:hAnsi="Times New Roman" w:ascii="Times New Roman"/>
        </w:rPr>
      </w:pPr>
    </w:p>
    <w:p w:rsidRDefault="004B7897" w:rsidP="00C75F6C" w:rsidR="00B81090" w:rsidRPr="00CA3232">
      <w:pPr>
        <w:jc w:val="center"/>
        <w:rPr>
          <w:rFonts w:hAnsi="Times New Roman" w:ascii="Times New Roman"/>
        </w:rPr>
      </w:pPr>
      <w:r w:rsidRPr="00CA3232">
        <w:rPr>
          <w:rFonts w:hAnsi="Times New Roman" w:ascii="Times New Roman"/>
        </w:rPr>
        <w:t>Z A K L</w:t>
      </w:r>
      <w:r w:rsidR="00053897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J U Č A K</w:t>
      </w:r>
    </w:p>
    <w:p w:rsidRDefault="00B81090" w:rsidP="00B81090" w:rsidR="00B81090" w:rsidRPr="00CA3232">
      <w:pPr>
        <w:rPr>
          <w:rFonts w:hAnsi="Times New Roman" w:ascii="Times New Roman"/>
        </w:rPr>
      </w:pPr>
    </w:p>
    <w:p w:rsidRDefault="00A408B9" w:rsidP="00AA3CCC" w:rsidR="00A47E8A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 </w:t>
      </w:r>
      <w:r w:rsidR="000607EC" w:rsidRPr="00CA3232">
        <w:rPr>
          <w:rFonts w:hAnsi="Times New Roman" w:ascii="Times New Roman"/>
        </w:rPr>
        <w:t xml:space="preserve">              Trgovački sud u Zagrebu, po sucu toga suda Vesni Sremac Šoštar u stečajnom postupku nad dužnikom </w:t>
      </w:r>
      <w:r w:rsidR="00A47E8A" w:rsidRPr="00CA3232">
        <w:rPr>
          <w:rFonts w:hAnsi="Times New Roman" w:ascii="Times New Roman"/>
        </w:rPr>
        <w:t>NIVA INŽENJERING d.o.o.</w:t>
      </w:r>
      <w:r w:rsidR="00800BA8" w:rsidRPr="00CA3232">
        <w:rPr>
          <w:rFonts w:hAnsi="Times New Roman" w:ascii="Times New Roman"/>
        </w:rPr>
        <w:t xml:space="preserve"> u stečaju</w:t>
      </w:r>
      <w:r w:rsidR="00A47E8A" w:rsidRPr="00CA3232">
        <w:rPr>
          <w:rFonts w:hAnsi="Times New Roman" w:ascii="Times New Roman"/>
        </w:rPr>
        <w:t xml:space="preserve"> iz Zagreba, Gradišćanska 34, OIB: 78742307417, MBS: 080017351</w:t>
      </w:r>
      <w:r w:rsidR="000607EC" w:rsidRPr="00CA3232">
        <w:rPr>
          <w:rFonts w:hAnsi="Times New Roman" w:ascii="Times New Roman"/>
        </w:rPr>
        <w:t xml:space="preserve">,  dana </w:t>
      </w:r>
      <w:r w:rsidR="008602D0">
        <w:rPr>
          <w:rFonts w:hAnsi="Times New Roman" w:ascii="Times New Roman"/>
        </w:rPr>
        <w:t>18</w:t>
      </w:r>
      <w:r w:rsidR="00770C8F">
        <w:rPr>
          <w:rFonts w:hAnsi="Times New Roman" w:ascii="Times New Roman"/>
        </w:rPr>
        <w:t xml:space="preserve">. travnja </w:t>
      </w:r>
      <w:r w:rsidR="0004076E">
        <w:rPr>
          <w:rFonts w:hAnsi="Times New Roman" w:ascii="Times New Roman"/>
        </w:rPr>
        <w:t xml:space="preserve"> </w:t>
      </w:r>
      <w:r w:rsidR="00C95443" w:rsidRPr="00CA3232">
        <w:rPr>
          <w:rFonts w:hAnsi="Times New Roman" w:ascii="Times New Roman"/>
        </w:rPr>
        <w:t>2019</w:t>
      </w:r>
      <w:r w:rsidR="00A47E8A" w:rsidRPr="00CA3232">
        <w:rPr>
          <w:rFonts w:hAnsi="Times New Roman" w:ascii="Times New Roman"/>
        </w:rPr>
        <w:t>. godine</w:t>
      </w:r>
    </w:p>
    <w:p w:rsidRDefault="000607EC" w:rsidP="00AA3CCC" w:rsidR="002875F8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</w:t>
      </w:r>
      <w:r w:rsidR="00A408B9" w:rsidRPr="00CA3232">
        <w:rPr>
          <w:rFonts w:hAnsi="Times New Roman" w:ascii="Times New Roman"/>
        </w:rPr>
        <w:t xml:space="preserve">                                                         </w:t>
      </w:r>
    </w:p>
    <w:p w:rsidRDefault="002875F8" w:rsidP="00A408B9" w:rsidR="00A408B9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                                                         </w:t>
      </w:r>
      <w:r w:rsidR="00A408B9" w:rsidRPr="00CA3232">
        <w:rPr>
          <w:rFonts w:hAnsi="Times New Roman" w:ascii="Times New Roman"/>
        </w:rPr>
        <w:t xml:space="preserve"> z a k l j u č i o  </w:t>
      </w:r>
      <w:r w:rsidR="00AA3CCC" w:rsidRPr="00CA3232">
        <w:rPr>
          <w:rFonts w:hAnsi="Times New Roman" w:ascii="Times New Roman"/>
        </w:rPr>
        <w:t xml:space="preserve"> </w:t>
      </w:r>
      <w:r w:rsidR="00A408B9" w:rsidRPr="00CA3232">
        <w:rPr>
          <w:rFonts w:hAnsi="Times New Roman" w:ascii="Times New Roman"/>
        </w:rPr>
        <w:t xml:space="preserve"> j e</w:t>
      </w:r>
    </w:p>
    <w:p w:rsidRDefault="00A408B9" w:rsidP="002875F8" w:rsidR="00A408B9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I.        Predmet prodaje:</w:t>
      </w:r>
    </w:p>
    <w:p w:rsidRDefault="00B739EF" w:rsidP="0004076E" w:rsidR="00650BD0">
      <w:pPr>
        <w:jc w:val="both"/>
        <w:rPr>
          <w:rFonts w:eastAsia="Calibri" w:hAnsi="Times New Roman" w:ascii="Times New Roman"/>
        </w:rPr>
      </w:pPr>
      <w:r>
        <w:rPr>
          <w:rFonts w:hAnsi="Times New Roman" w:ascii="Times New Roman"/>
        </w:rPr>
        <w:t xml:space="preserve">Nekretnina upisana u zemljišne knjige Općinskog suda u Novom Zagrebu, Zemljišnoknjižni odjel Zaprešić, u zk.ul.br. 3219 k.o. Zaprešić, z.k.č.br. 4313/5, </w:t>
      </w:r>
      <w:r>
        <w:rPr>
          <w:rFonts w:hAnsi="Times New Roman" w:ascii="Times New Roman"/>
          <w:bCs/>
          <w:color w:val="000000"/>
          <w:shd w:fill="FFFFFF" w:color="auto" w:val="clear"/>
        </w:rPr>
        <w:t>ZGRADA MJEŠOVITE UPOTREBE BR. 14, 16, 18, 20, 22 I 24, ULICA MIHOVILA KRUŠLINA, PODZEMNA GARAŽA I DVORIŠTE</w:t>
      </w:r>
      <w:r>
        <w:rPr>
          <w:rFonts w:hAnsi="Times New Roman" w:ascii="Times New Roman"/>
        </w:rPr>
        <w:t xml:space="preserve">, površine 7138 m2, i to: 118. Suvlasnički dio: 8/10000 ETAŽNO VLASNIŠTVO (E-118), </w:t>
      </w:r>
      <w:r>
        <w:rPr>
          <w:rFonts w:eastAsia="Calibri" w:hAnsi="Times New Roman" w:ascii="Times New Roman"/>
        </w:rPr>
        <w:t>Parkirno garažno mjesto PMG. 87. u podrumu -1 zgrade M. Krušlina 14-24, neto korisne površine 10,79 m2, u nacrtu označenu plavom bojom, tržišne vrijednosti 24.500,00 kn.</w:t>
      </w:r>
    </w:p>
    <w:p w:rsidRDefault="00B739EF" w:rsidP="0004076E" w:rsidR="00B739EF" w:rsidRPr="0004076E">
      <w:pPr>
        <w:jc w:val="both"/>
        <w:rPr>
          <w:rFonts w:hAnsi="Times New Roman" w:ascii="Times New Roman"/>
        </w:rPr>
      </w:pPr>
    </w:p>
    <w:p w:rsidRDefault="000607EC" w:rsidP="0004076E" w:rsidR="0004076E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II.      Na nekretnini iz točke I. upisano je razlučno pravo za korist vjerovnika:</w:t>
      </w:r>
    </w:p>
    <w:p w:rsidRDefault="0004076E" w:rsidP="0004076E" w:rsidR="00800BA8">
      <w:pPr>
        <w:jc w:val="both"/>
        <w:rPr>
          <w:rFonts w:hAnsi="Times New Roman" w:ascii="Times New Roman"/>
          <w:bCs/>
          <w:color w:val="000000"/>
          <w:shd w:fill="FFFFFF" w:color="auto" w:val="clear"/>
        </w:rPr>
      </w:pPr>
      <w:r w:rsidRPr="0004076E">
        <w:rPr>
          <w:rFonts w:hAnsi="Times New Roman" w:ascii="Times New Roman"/>
        </w:rPr>
        <w:tab/>
      </w:r>
      <w:r w:rsidR="00051202">
        <w:rPr>
          <w:rFonts w:hAnsi="Times New Roman" w:ascii="Times New Roman"/>
          <w:bCs/>
          <w:color w:val="000000"/>
          <w:shd w:fill="FFFFFF" w:color="auto" w:val="clear"/>
        </w:rPr>
        <w:t>ERSTE &amp; STEIERMÄRKISCHE BANK D.D. RIJEKA, JADRANSKI TRG 3 A</w:t>
      </w:r>
    </w:p>
    <w:p w:rsidRDefault="00650BD0" w:rsidP="0004076E" w:rsidR="00650BD0" w:rsidRPr="0004076E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III.      Način prodaje: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Prodaju nekretnine provodi Financijska agencija elektroničkom javnom dražbom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IV</w:t>
      </w:r>
      <w:r w:rsidR="007C0812" w:rsidRPr="00CA3232">
        <w:rPr>
          <w:rFonts w:hAnsi="Times New Roman" w:ascii="Times New Roman"/>
        </w:rPr>
        <w:t xml:space="preserve">.    </w:t>
      </w:r>
      <w:r w:rsidRPr="00CA3232">
        <w:rPr>
          <w:rFonts w:hAnsi="Times New Roman" w:ascii="Times New Roman"/>
        </w:rPr>
        <w:t>Cijena</w:t>
      </w:r>
    </w:p>
    <w:p w:rsidRDefault="000E5512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1.</w:t>
      </w:r>
      <w:r w:rsidR="00C135E7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utvrđen</w:t>
      </w:r>
      <w:r w:rsidR="000607EC" w:rsidRPr="00CA3232">
        <w:rPr>
          <w:rFonts w:hAnsi="Times New Roman" w:ascii="Times New Roman"/>
        </w:rPr>
        <w:t xml:space="preserve">a vrijednost nekretnine  iznosi </w:t>
      </w:r>
      <w:r w:rsidR="005F6ABE">
        <w:rPr>
          <w:rFonts w:eastAsia="Calibri" w:hAnsi="Times New Roman" w:ascii="Times New Roman"/>
        </w:rPr>
        <w:t>24.</w:t>
      </w:r>
      <w:r w:rsidR="00B739EF">
        <w:rPr>
          <w:rFonts w:eastAsia="Calibri" w:hAnsi="Times New Roman" w:ascii="Times New Roman"/>
        </w:rPr>
        <w:t>500,00</w:t>
      </w:r>
      <w:r w:rsidR="003011B6">
        <w:rPr>
          <w:rFonts w:eastAsia="Calibri" w:hAnsi="Times New Roman" w:ascii="Times New Roman"/>
        </w:rPr>
        <w:t xml:space="preserve"> </w:t>
      </w:r>
      <w:r w:rsidR="000607EC" w:rsidRPr="00CA3232">
        <w:rPr>
          <w:rFonts w:hAnsi="Times New Roman" w:ascii="Times New Roman"/>
        </w:rPr>
        <w:t>kn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2.</w:t>
      </w:r>
      <w:r w:rsidR="00C135E7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 xml:space="preserve">minimalna cijena: (cijena ispod koje se nekretnina ne može prodati)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-</w:t>
      </w:r>
      <w:r w:rsidR="00134214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na prvoj dražbi ispod ¾ utvrđene vrijednosti,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-</w:t>
      </w:r>
      <w:r w:rsidR="00134214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na drugoj dražbi ispod ½ utvrđene vrijednosti,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-</w:t>
      </w:r>
      <w:r w:rsidR="00134214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na trećoj dražbi ispod ¼ utvrđene vrijednosti,</w:t>
      </w:r>
    </w:p>
    <w:p w:rsidRDefault="000607EC" w:rsidP="000607EC" w:rsidR="00CA3232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-</w:t>
      </w:r>
      <w:r w:rsidR="00134214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na četvrtoj dražbi početna cijena iznosi 1,00 kn.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3. prvi razlučni vjerovnik u prednosnom redu može izjaviti da kupuje nekretninu i da stavlja u prijeboj svoju tražbinu s protutražbinom stečajnog dužnika po osnovi cijene u visini utvrđene vrijednosti nekretnine.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4.</w:t>
      </w:r>
      <w:r w:rsidR="00C135E7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 xml:space="preserve">jamčevina iznosi 10 % utvrđene vrijednosti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5.</w:t>
      </w:r>
      <w:r w:rsidR="00C135E7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 xml:space="preserve">dražbeni korak iznosi </w:t>
      </w:r>
      <w:r w:rsidR="004E66FF">
        <w:rPr>
          <w:rFonts w:hAnsi="Times New Roman" w:ascii="Times New Roman"/>
        </w:rPr>
        <w:t>500,00</w:t>
      </w:r>
      <w:r w:rsidRPr="00CA3232">
        <w:rPr>
          <w:rFonts w:hAnsi="Times New Roman" w:ascii="Times New Roman"/>
        </w:rPr>
        <w:t xml:space="preserve"> kn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6.</w:t>
      </w:r>
      <w:r w:rsidR="00C135E7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rok u kojem je kupac dužan položiti kupovninu - razliku između jamčevine i postignute  cijene kupac je dužan položiti u  roku od 15 dana od pravomoćnosti rješenja o dosudi</w:t>
      </w:r>
    </w:p>
    <w:p w:rsidRDefault="00053897" w:rsidP="000607EC" w:rsidR="00053897">
      <w:pPr>
        <w:jc w:val="both"/>
        <w:rPr>
          <w:rFonts w:hAnsi="Times New Roman" w:ascii="Times New Roman"/>
        </w:rPr>
      </w:pPr>
    </w:p>
    <w:p w:rsidRDefault="00053897" w:rsidP="000607EC" w:rsidR="00053897">
      <w:pPr>
        <w:jc w:val="both"/>
        <w:rPr>
          <w:rFonts w:hAnsi="Times New Roman" w:ascii="Times New Roman"/>
        </w:rPr>
      </w:pPr>
    </w:p>
    <w:p w:rsidRDefault="00053897" w:rsidP="000607EC" w:rsidR="00053897">
      <w:pPr>
        <w:jc w:val="both"/>
        <w:rPr>
          <w:rFonts w:hAnsi="Times New Roman" w:ascii="Times New Roman"/>
        </w:rPr>
      </w:pPr>
    </w:p>
    <w:p w:rsidRDefault="00053897" w:rsidP="000607EC" w:rsidR="00053897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7. ako kupac koji je ponudio višu cijenu u roku od 15 dana od dana pravomoćnosti rješenja o dosudi ne položi kupovninu, nekretnina će se dosuditi  kupcima koji su ponudili nižu cijenu prema veličini ponuđene cijene.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8.</w:t>
      </w:r>
      <w:r w:rsidR="00C135E7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nekretnina je slobodna od osoba i stvari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V.      Ostali uvjeti prodaje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1.</w:t>
      </w:r>
      <w:r w:rsidR="00134214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kupac plaća sve poreze i pristojbe u vezi sa prodajom nekretnine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2.</w:t>
      </w:r>
      <w:r w:rsidR="00134214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nekretninu stečajnog dužnika koja je predmet prodaje, te dokaze o vlasništvu nekretnine  mogu se razgledati svaki radni dan od 8,00 – 14,00 sati uz prethodni dogovor sa stečajnim upraviteljem stečajnog dužnika Rajka Jagmarević, odvjetnica iz Zagreba, Jurja  Dalmatica 7, tel. 098-356-366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VI.  Nalaže se stečajnom upravitelju dostaviti Financijskoj agenciji na obrascu propisanom Pravilnikom o načinu i postupku provedbe prodaje nekretnina i pokretnina u ovršnom postupku (N.N.156/14, dalje: Pravilnik) zahtjev za prodaju nekretnine u stečajnom postupku elektroničkom javnom dražbom sa podacima sukladno ovom zaključku.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VII.  Ovaj zaključak o prodaji objavit će se na e-oglasnoj ploči Trgovačkog suda u Zagrebu.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                                                                  Obrazloženje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Prema odredbi članka 247. stavak 1. Stečajnog zakona (N.N. br.71/15, </w:t>
      </w:r>
      <w:r w:rsidR="006C4109">
        <w:rPr>
          <w:rFonts w:hAnsi="Times New Roman" w:ascii="Times New Roman"/>
        </w:rPr>
        <w:t xml:space="preserve">104/17, </w:t>
      </w:r>
      <w:r w:rsidRPr="00CA3232">
        <w:rPr>
          <w:rFonts w:hAnsi="Times New Roman" w:ascii="Times New Roman"/>
        </w:rPr>
        <w:t xml:space="preserve">dalje: SZ) nekretnina na kojoj postoji razlučno pravo prodaje se u stečajnom postupku na prijedlog stečajnog upravitelja ili razlučnog vjerovnika, uz odgovarajuću primjenu pravila ovršnog postupka o ovrsi na nekretnini.  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Temeljem naprijed citirane odredbe članka 247. stavak 1. SZ-a, te stavka 2. istog članka, pravomoćnim rješenjem ovog suda od </w:t>
      </w:r>
      <w:r w:rsidR="00727D6D">
        <w:rPr>
          <w:rFonts w:hAnsi="Times New Roman" w:ascii="Times New Roman"/>
        </w:rPr>
        <w:t>26. studenog 2018.g</w:t>
      </w:r>
      <w:r w:rsidRPr="00CA3232">
        <w:rPr>
          <w:rFonts w:hAnsi="Times New Roman" w:ascii="Times New Roman"/>
        </w:rPr>
        <w:t>., broj gornji, određena je prodaja u stečajnom postupku nekretnine u vlasništvu stečajnog dužnika bliže opisane toč.I ovog zaključka.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Odredbom članka 247. stavak 3. SZ-a propisano je kako  zaključkom o prodaji sud utvrđuje vrijednost nekretnine, način prodaje i uvjete prodaje.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Toč II. zaključka utemeljen je na odredbi članka 247. stavak 3. SZ-a i odredbi članka  članka 97. stavak 1. do 5. Ovršnog zakona (N.N. 112/2012, 25/13 i 93/2014., dalje: OZ). 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Vrijednost nekretnine (toč.III.1. zaključka) utvrđena je temeljem nalaza i mišljenja ovlaštenog sudskog vještaka</w:t>
      </w:r>
      <w:r w:rsidR="00017A57">
        <w:rPr>
          <w:rFonts w:hAnsi="Times New Roman" w:ascii="Times New Roman"/>
        </w:rPr>
        <w:t>, koji prileži spisu</w:t>
      </w:r>
      <w:r w:rsidR="00E711A3">
        <w:rPr>
          <w:rFonts w:hAnsi="Times New Roman" w:ascii="Times New Roman"/>
        </w:rPr>
        <w:t>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 III.2. zaključka utemeljena je na odredbi članka 247. stavak 5. i 6. SZ-a.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 III.3. zaključka utemeljena je na odredbi članka 247. stavak 7. SZ-a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 III.5. zaključka utemeljena je na odredbi članka 20. stavak 2. Pravilnika</w:t>
      </w:r>
      <w:r w:rsidR="006A54D7">
        <w:rPr>
          <w:rFonts w:hAnsi="Times New Roman" w:ascii="Times New Roman"/>
        </w:rPr>
        <w:t xml:space="preserve"> i Izmjena i dopuna Pravilnika</w:t>
      </w:r>
      <w:r w:rsidRPr="00CA3232">
        <w:rPr>
          <w:rFonts w:hAnsi="Times New Roman" w:ascii="Times New Roman"/>
        </w:rPr>
        <w:t>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Toč.III 7</w:t>
      </w:r>
      <w:r w:rsidR="00202CDA" w:rsidRPr="00CA3232">
        <w:rPr>
          <w:rFonts w:hAnsi="Times New Roman" w:ascii="Times New Roman"/>
        </w:rPr>
        <w:t>. zaključka utemeljena je na od</w:t>
      </w:r>
      <w:r w:rsidRPr="00CA3232">
        <w:rPr>
          <w:rFonts w:hAnsi="Times New Roman" w:ascii="Times New Roman"/>
        </w:rPr>
        <w:t>redbi članka 98. stavak 3. OZ-a</w:t>
      </w:r>
    </w:p>
    <w:p w:rsidRDefault="001728FB" w:rsidP="00636536" w:rsidR="00053897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Toč. IV. ovog zaključka temelji se na odredbi čl. 81. OZ-a, a u svezi s čl. 19. i 20. st. 2. Pravilnika o načinu i postupku provedbe prodaje nekretnina i pokretnina u ovršnom postupku </w:t>
      </w:r>
      <w:r w:rsidR="00D2233D">
        <w:rPr>
          <w:rFonts w:hAnsi="Times New Roman" w:ascii="Times New Roman"/>
        </w:rPr>
        <w:t>i Pravilnika o i</w:t>
      </w:r>
      <w:r w:rsidR="00D24069">
        <w:rPr>
          <w:rFonts w:hAnsi="Times New Roman" w:ascii="Times New Roman"/>
        </w:rPr>
        <w:t>zmjena</w:t>
      </w:r>
      <w:r w:rsidR="00D2233D">
        <w:rPr>
          <w:rFonts w:hAnsi="Times New Roman" w:ascii="Times New Roman"/>
        </w:rPr>
        <w:t>ma</w:t>
      </w:r>
      <w:r w:rsidR="00D24069">
        <w:rPr>
          <w:rFonts w:hAnsi="Times New Roman" w:ascii="Times New Roman"/>
        </w:rPr>
        <w:t xml:space="preserve"> i dopuna</w:t>
      </w:r>
      <w:r w:rsidR="00D2233D">
        <w:rPr>
          <w:rFonts w:hAnsi="Times New Roman" w:ascii="Times New Roman"/>
        </w:rPr>
        <w:t xml:space="preserve">ma </w:t>
      </w:r>
      <w:r w:rsidR="00D2233D" w:rsidRPr="00D2233D">
        <w:rPr>
          <w:rFonts w:hAnsi="Times New Roman" w:ascii="Times New Roman"/>
        </w:rPr>
        <w:t xml:space="preserve">Pravilnika o načinu i postupku provedbe prodaje nekretnina i pokretnina u ovršnom postupku </w:t>
      </w:r>
      <w:r w:rsidRPr="00CA3232">
        <w:rPr>
          <w:rFonts w:hAnsi="Times New Roman" w:ascii="Times New Roman"/>
        </w:rPr>
        <w:t>(NN 156/14</w:t>
      </w:r>
      <w:r w:rsidR="00D24069">
        <w:rPr>
          <w:rFonts w:hAnsi="Times New Roman" w:ascii="Times New Roman"/>
        </w:rPr>
        <w:t>, 1/19</w:t>
      </w:r>
      <w:r w:rsidRPr="00CA3232">
        <w:rPr>
          <w:rFonts w:hAnsi="Times New Roman" w:ascii="Times New Roman"/>
        </w:rPr>
        <w:t>).</w:t>
      </w:r>
    </w:p>
    <w:p w:rsidRDefault="000607EC" w:rsidP="00053897" w:rsidR="00727D6D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Stečajni je upravitelj tijelo stečajnog postupka sa  zadaćom  unovčavanja imovine stečajnog dužnika (članak 89. stavak 1. toč.9. SZ-a), te u smislu članka 2.  Pravilnika </w:t>
      </w:r>
    </w:p>
    <w:p w:rsidRDefault="00727D6D" w:rsidP="00727D6D" w:rsidR="00727D6D">
      <w:pPr>
        <w:jc w:val="both"/>
        <w:rPr>
          <w:rFonts w:hAnsi="Times New Roman" w:ascii="Times New Roman"/>
        </w:rPr>
      </w:pPr>
    </w:p>
    <w:p w:rsidRDefault="00727D6D" w:rsidP="00727D6D" w:rsidR="00727D6D">
      <w:pPr>
        <w:jc w:val="both"/>
        <w:rPr>
          <w:rFonts w:hAnsi="Times New Roman" w:ascii="Times New Roman"/>
        </w:rPr>
      </w:pPr>
    </w:p>
    <w:p w:rsidRDefault="00727D6D" w:rsidP="00727D6D" w:rsidR="00727D6D">
      <w:pPr>
        <w:jc w:val="both"/>
        <w:rPr>
          <w:rFonts w:hAnsi="Times New Roman" w:ascii="Times New Roman"/>
        </w:rPr>
      </w:pPr>
    </w:p>
    <w:p w:rsidRDefault="00727D6D" w:rsidP="00727D6D" w:rsidR="00727D6D">
      <w:pPr>
        <w:jc w:val="both"/>
        <w:rPr>
          <w:rFonts w:hAnsi="Times New Roman" w:ascii="Times New Roman"/>
        </w:rPr>
      </w:pPr>
    </w:p>
    <w:p w:rsidRDefault="000607EC" w:rsidP="007D7827" w:rsidR="007D7827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predstavlja "nadležno tijelo" koje Financijskoj agenciji dostavlja zahtjev za prodaju i ostala </w:t>
      </w:r>
    </w:p>
    <w:p w:rsidRDefault="000607EC" w:rsidP="007D7827" w:rsidR="00D2233D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pismena radi prodaje nekretnina stečajnog dužnika (toč. V. zaključka). 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Toč.VI zaključka utemeljena je na odredbi članka 12. SZ-a.</w:t>
      </w:r>
    </w:p>
    <w:p w:rsidRDefault="00BA3CA5" w:rsidP="00BA3CA5" w:rsidR="00BA3CA5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ab/>
      </w:r>
    </w:p>
    <w:p w:rsidRDefault="00BA3CA5" w:rsidP="00BA3CA5" w:rsidR="00BA3CA5" w:rsidRPr="00CA3232">
      <w:pPr>
        <w:jc w:val="center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U </w:t>
      </w:r>
      <w:r w:rsidR="00722A97" w:rsidRPr="00CA3232">
        <w:rPr>
          <w:rFonts w:hAnsi="Times New Roman" w:ascii="Times New Roman"/>
        </w:rPr>
        <w:t>Zagrebu,</w:t>
      </w:r>
      <w:r w:rsidR="00202CDA" w:rsidRPr="00CA3232">
        <w:rPr>
          <w:rFonts w:hAnsi="Times New Roman" w:ascii="Times New Roman"/>
        </w:rPr>
        <w:t xml:space="preserve"> </w:t>
      </w:r>
      <w:r w:rsidR="001737AB">
        <w:rPr>
          <w:rFonts w:hAnsi="Times New Roman" w:ascii="Times New Roman"/>
        </w:rPr>
        <w:t>18</w:t>
      </w:r>
      <w:r w:rsidR="009514BD">
        <w:rPr>
          <w:rFonts w:hAnsi="Times New Roman" w:ascii="Times New Roman"/>
        </w:rPr>
        <w:t>. travnja</w:t>
      </w:r>
      <w:r w:rsidR="00CA3232">
        <w:rPr>
          <w:rFonts w:hAnsi="Times New Roman" w:ascii="Times New Roman"/>
        </w:rPr>
        <w:t xml:space="preserve"> 2019</w:t>
      </w:r>
      <w:r w:rsidR="00202CDA" w:rsidRPr="00CA3232">
        <w:rPr>
          <w:rFonts w:hAnsi="Times New Roman" w:ascii="Times New Roman"/>
        </w:rPr>
        <w:t>. godine</w:t>
      </w:r>
      <w:r w:rsidRPr="00CA3232">
        <w:rPr>
          <w:rFonts w:hAnsi="Times New Roman" w:ascii="Times New Roman"/>
        </w:rPr>
        <w:t xml:space="preserve"> </w:t>
      </w:r>
    </w:p>
    <w:p w:rsidRDefault="00BA3CA5" w:rsidP="00BA3CA5" w:rsidR="00BA3CA5" w:rsidRPr="00CA3232">
      <w:pPr>
        <w:jc w:val="both"/>
        <w:rPr>
          <w:rFonts w:hAnsi="Times New Roman" w:ascii="Times New Roman"/>
        </w:rPr>
      </w:pPr>
    </w:p>
    <w:p w:rsidRDefault="00B863BB" w:rsidP="00CE7DEC" w:rsidR="00BA3CA5" w:rsidRPr="00CA3232">
      <w:pPr>
        <w:ind w:left="6372"/>
        <w:jc w:val="right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    S</w:t>
      </w:r>
      <w:r w:rsidR="00BA3CA5" w:rsidRPr="00CA3232">
        <w:rPr>
          <w:rFonts w:hAnsi="Times New Roman" w:ascii="Times New Roman"/>
        </w:rPr>
        <w:t>udac:</w:t>
      </w:r>
    </w:p>
    <w:p w:rsidRDefault="00BA3CA5" w:rsidP="00EC4F64" w:rsidR="00057750" w:rsidRPr="00CA3232">
      <w:pPr>
        <w:jc w:val="right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                                                                  </w:t>
      </w:r>
      <w:r w:rsidR="00CE7DEC" w:rsidRPr="00CA3232">
        <w:rPr>
          <w:rFonts w:hAnsi="Times New Roman" w:ascii="Times New Roman"/>
        </w:rPr>
        <w:t xml:space="preserve"> </w:t>
      </w:r>
      <w:r w:rsidR="00722A97" w:rsidRPr="00CA3232">
        <w:rPr>
          <w:rFonts w:hAnsi="Times New Roman" w:ascii="Times New Roman"/>
        </w:rPr>
        <w:t>Vesna Sremac Šoštar</w:t>
      </w:r>
      <w:r w:rsidR="0066603A">
        <w:rPr>
          <w:rFonts w:hAnsi="Times New Roman" w:ascii="Times New Roman"/>
        </w:rPr>
        <w:t>,v.r.</w:t>
      </w:r>
    </w:p>
    <w:p w:rsidRDefault="00CE7DEC" w:rsidP="00CE7DEC" w:rsidR="00CE7DEC" w:rsidRPr="00CA3232">
      <w:pPr>
        <w:jc w:val="right"/>
        <w:rPr>
          <w:rFonts w:hAnsi="Times New Roman" w:ascii="Times New Roman"/>
        </w:rPr>
      </w:pPr>
    </w:p>
    <w:p w:rsidRDefault="00745D56" w:rsidP="00BA3CA5" w:rsidR="00745D56" w:rsidRPr="00CA3232">
      <w:pPr>
        <w:jc w:val="both"/>
        <w:rPr>
          <w:rFonts w:hAnsi="Times New Roman" w:ascii="Times New Roman"/>
        </w:rPr>
      </w:pPr>
    </w:p>
    <w:p w:rsidRDefault="00745D56" w:rsidP="00BA3CA5" w:rsidR="00BA3CA5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UPUTA O PRAVNOM LIJEKU:</w:t>
      </w:r>
    </w:p>
    <w:p w:rsidRDefault="00722A97" w:rsidP="00BA3CA5" w:rsidR="00BA3CA5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Protiv ovog zaključka nije dopušten pravni lijek (članak 19 stavak 7 SZ-a)</w:t>
      </w:r>
      <w:r w:rsidR="00AA3CCC" w:rsidRPr="00CA3232">
        <w:rPr>
          <w:rFonts w:hAnsi="Times New Roman" w:ascii="Times New Roman"/>
        </w:rPr>
        <w:t>.</w:t>
      </w:r>
    </w:p>
    <w:p w:rsidRDefault="00BA3CA5" w:rsidP="00BA3CA5" w:rsidR="00BA3CA5" w:rsidRPr="00CA3232">
      <w:pPr>
        <w:tabs>
          <w:tab w:pos="6315" w:val="left"/>
        </w:tabs>
        <w:rPr>
          <w:rFonts w:hAnsi="Times New Roman" w:ascii="Times New Roman"/>
        </w:rPr>
      </w:pPr>
      <w:r w:rsidRPr="00CA3232">
        <w:rPr>
          <w:rFonts w:hAnsi="Times New Roman" w:ascii="Times New Roman"/>
        </w:rPr>
        <w:tab/>
      </w:r>
    </w:p>
    <w:p w:rsidRDefault="0066603A" w:rsidR="0066603A" w:rsidRPr="0066603A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Pr="0066603A">
        <w:rPr>
          <w:rFonts w:hAnsi="Times New Roman" w:ascii="Times New Roman"/>
        </w:rPr>
        <w:t>Za točnost otpravka-ovl. službenik</w:t>
      </w:r>
    </w:p>
    <w:p w:rsidRDefault="0066603A" w:rsidR="0066603A" w:rsidRPr="0066603A">
      <w:pPr>
        <w:rPr>
          <w:rFonts w:hAnsi="Times New Roman" w:ascii="Times New Roman"/>
        </w:rPr>
      </w:pPr>
      <w:r w:rsidRPr="0066603A">
        <w:rPr>
          <w:rFonts w:hAnsi="Times New Roman" w:ascii="Times New Roman"/>
        </w:rPr>
        <w:tab/>
      </w:r>
      <w:r w:rsidRPr="0066603A">
        <w:rPr>
          <w:rFonts w:hAnsi="Times New Roman" w:ascii="Times New Roman"/>
        </w:rPr>
        <w:tab/>
      </w:r>
      <w:r w:rsidRPr="0066603A">
        <w:rPr>
          <w:rFonts w:hAnsi="Times New Roman" w:ascii="Times New Roman"/>
        </w:rPr>
        <w:tab/>
      </w:r>
      <w:r w:rsidRPr="0066603A">
        <w:rPr>
          <w:rFonts w:hAnsi="Times New Roman" w:ascii="Times New Roman"/>
        </w:rPr>
        <w:tab/>
      </w:r>
      <w:r w:rsidRPr="0066603A">
        <w:rPr>
          <w:rFonts w:hAnsi="Times New Roman" w:ascii="Times New Roman"/>
        </w:rPr>
        <w:tab/>
      </w:r>
      <w:r w:rsidRPr="0066603A">
        <w:rPr>
          <w:rFonts w:hAnsi="Times New Roman" w:ascii="Times New Roman"/>
        </w:rPr>
        <w:tab/>
      </w:r>
      <w:r w:rsidRPr="0066603A">
        <w:rPr>
          <w:rFonts w:hAnsi="Times New Roman" w:ascii="Times New Roman"/>
        </w:rPr>
        <w:tab/>
      </w:r>
      <w:r w:rsidRPr="0066603A">
        <w:rPr>
          <w:rFonts w:hAnsi="Times New Roman" w:ascii="Times New Roman"/>
        </w:rPr>
        <w:tab/>
      </w:r>
      <w:r w:rsidRPr="0066603A">
        <w:rPr>
          <w:rFonts w:hAnsi="Times New Roman" w:ascii="Times New Roman"/>
        </w:rPr>
        <w:tab/>
        <w:t>Vinka Mihalinčić</w:t>
      </w:r>
    </w:p>
    <w:p w:rsidRDefault="00B6422E" w:rsidP="0066603A" w:rsidR="00C65C6B" w:rsidRPr="00EC4F64">
      <w:pPr>
        <w:pStyle w:val="Odlomakpopisa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sectPr w:rsidSect="00636536" w:rsidR="00C65C6B" w:rsidRPr="00EC4F64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18" w:bottom="1418" w:right="1418" w:top="1418"/>
      <w:paperSrc w:other="7" w:first="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4CD3" w:rsidR="005B4CD3">
      <w:r>
        <w:separator/>
      </w:r>
    </w:p>
  </w:endnote>
  <w:endnote w:id="0" w:type="continuationSeparator">
    <w:p w:rsidRDefault="005B4CD3" w:rsidR="005B4C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4CD3" w:rsidR="005B4CD3">
      <w:r>
        <w:separator/>
      </w:r>
    </w:p>
  </w:footnote>
  <w:footnote w:id="0" w:type="continuationSeparator">
    <w:p w:rsidRDefault="005B4CD3" w:rsidR="005B4CD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 w:rsidRPr="00CA3232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CA3232">
      <w:rPr>
        <w:rStyle w:val="Brojstranice"/>
        <w:rFonts w:hAnsi="Times New Roman" w:ascii="Times New Roman"/>
      </w:rPr>
      <w:fldChar w:fldCharType="begin"/>
    </w:r>
    <w:r w:rsidRPr="00CA3232">
      <w:rPr>
        <w:rStyle w:val="Brojstranice"/>
        <w:rFonts w:hAnsi="Times New Roman" w:ascii="Times New Roman"/>
      </w:rPr>
      <w:instrText xml:space="preserve">PAGE  </w:instrText>
    </w:r>
    <w:r w:rsidRPr="00CA3232">
      <w:rPr>
        <w:rStyle w:val="Brojstranice"/>
        <w:rFonts w:hAnsi="Times New Roman" w:ascii="Times New Roman"/>
      </w:rPr>
      <w:fldChar w:fldCharType="separate"/>
    </w:r>
    <w:r w:rsidR="0066603A">
      <w:rPr>
        <w:rStyle w:val="Brojstranice"/>
        <w:rFonts w:hAnsi="Times New Roman" w:ascii="Times New Roman"/>
        <w:noProof/>
      </w:rPr>
      <w:t>3</w:t>
    </w:r>
    <w:r w:rsidRPr="00CA3232">
      <w:rPr>
        <w:rStyle w:val="Brojstranice"/>
        <w:rFonts w:hAnsi="Times New Roman" w:ascii="Times New Roman"/>
      </w:rPr>
      <w:fldChar w:fldCharType="end"/>
    </w:r>
  </w:p>
  <w:p w:rsidRDefault="00655747" w:rsidP="002A6F64" w:rsidR="008E0EF7" w:rsidRPr="00F17E53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AA3CCC">
      <w:rPr>
        <w:rFonts w:hAnsi="Times New Roman" w:ascii="Times New Roman"/>
      </w:rPr>
      <w:t>.</w:t>
    </w:r>
    <w:r>
      <w:rPr>
        <w:rFonts w:hAnsi="Times New Roman" w:ascii="Times New Roman"/>
      </w:rPr>
      <w:t xml:space="preserve"> </w:t>
    </w:r>
    <w:r w:rsidR="00057755" w:rsidRPr="00F17E53">
      <w:rPr>
        <w:rFonts w:hAnsi="Times New Roman" w:ascii="Times New Roman"/>
      </w:rPr>
      <w:t>St-</w:t>
    </w:r>
    <w:r w:rsidR="00C74DE0">
      <w:rPr>
        <w:rFonts w:hAnsi="Times New Roman" w:ascii="Times New Roman"/>
      </w:rPr>
      <w:t>6578</w:t>
    </w:r>
    <w:r>
      <w:rPr>
        <w:rFonts w:hAnsi="Times New Roman" w:ascii="Times New Roman"/>
      </w:rPr>
      <w:t>/16</w:t>
    </w:r>
    <w:r w:rsidR="00051202">
      <w:rPr>
        <w:rFonts w:hAnsi="Times New Roman" w:ascii="Times New Roman"/>
      </w:rPr>
      <w:t>-</w:t>
    </w:r>
    <w:r w:rsidR="00F72F7D">
      <w:rPr>
        <w:rFonts w:hAnsi="Times New Roman" w:ascii="Times New Roman"/>
      </w:rPr>
      <w:t>6</w:t>
    </w:r>
    <w:r w:rsidR="00B739EF">
      <w:rPr>
        <w:rFonts w:hAnsi="Times New Roman" w:ascii="Times New Roman"/>
      </w:rPr>
      <w:t>31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2626725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C439D2" w:rsidP="00A47E8A" w:rsidR="00A47E8A" w:rsidRPr="00A47E8A">
        <w:pPr>
          <w:pStyle w:val="Zaglavlje"/>
          <w:jc w:val="right"/>
          <w:rPr>
            <w:rFonts w:hAnsi="Times New Roman" w:ascii="Times New Roman"/>
          </w:rPr>
        </w:pPr>
        <w:r>
          <w:rPr>
            <w:rFonts w:hAnsi="Times New Roman" w:ascii="Times New Roman"/>
          </w:rPr>
          <w:t xml:space="preserve">48 </w:t>
        </w:r>
        <w:r w:rsidR="00A47E8A" w:rsidRPr="00A47E8A">
          <w:rPr>
            <w:rFonts w:hAnsi="Times New Roman" w:ascii="Times New Roman"/>
          </w:rPr>
          <w:t>St-6578/16</w:t>
        </w:r>
        <w:r w:rsidR="00770C8F">
          <w:rPr>
            <w:rFonts w:hAnsi="Times New Roman" w:ascii="Times New Roman"/>
          </w:rPr>
          <w:t>-</w:t>
        </w:r>
        <w:r w:rsidR="00F72F7D">
          <w:rPr>
            <w:rFonts w:hAnsi="Times New Roman" w:ascii="Times New Roman"/>
          </w:rPr>
          <w:t>6</w:t>
        </w:r>
        <w:r w:rsidR="00B739EF">
          <w:rPr>
            <w:rFonts w:hAnsi="Times New Roman" w:ascii="Times New Roman"/>
          </w:rPr>
          <w:t>31</w:t>
        </w:r>
      </w:p>
    </w:sdtContent>
  </w:sdt>
  <w:p w:rsidRDefault="00A47E8A" w:rsidR="00A47E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6578B"/>
    <w:multiLevelType w:val="hybridMultilevel"/>
    <w:tmpl w:val="62C818C0"/>
    <w:lvl w:tplc="EC06414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77D4A5B"/>
    <w:multiLevelType w:val="hybridMultilevel"/>
    <w:tmpl w:val="47EC9AE0"/>
    <w:lvl w:tplc="5D501844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8E954FA"/>
    <w:multiLevelType w:val="hybridMultilevel"/>
    <w:tmpl w:val="FB962C22"/>
    <w:lvl w:tplc="4660207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4641049"/>
    <w:multiLevelType w:val="hybridMultilevel"/>
    <w:tmpl w:val="620E0C6A"/>
    <w:lvl w:tplc="A3C4468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96B73F3"/>
    <w:multiLevelType w:val="hybridMultilevel"/>
    <w:tmpl w:val="7A14D928"/>
    <w:lvl w:tplc="4B5A208A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0">
    <w:nsid w:val="3C607C34"/>
    <w:multiLevelType w:val="hybridMultilevel"/>
    <w:tmpl w:val="BE1A8A0C"/>
    <w:lvl w:tplc="5EFA2116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BC75AB4"/>
    <w:multiLevelType w:val="hybridMultilevel"/>
    <w:tmpl w:val="A906CFAE"/>
    <w:lvl w:tplc="EB804A7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E927ACD"/>
    <w:multiLevelType w:val="hybridMultilevel"/>
    <w:tmpl w:val="3F6EB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1930B0D"/>
    <w:multiLevelType w:val="hybridMultilevel"/>
    <w:tmpl w:val="748C8C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1A8469E"/>
    <w:multiLevelType w:val="hybridMultilevel"/>
    <w:tmpl w:val="DDBAAB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3DB0529"/>
    <w:multiLevelType w:val="hybridMultilevel"/>
    <w:tmpl w:val="18F0ED54"/>
    <w:lvl w:tplc="79E0231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9">
    <w:nsid w:val="65B77C59"/>
    <w:multiLevelType w:val="hybridMultilevel"/>
    <w:tmpl w:val="B5D8C494"/>
    <w:lvl w:tplc="005C49EA" w:ilvl="0">
      <w:start w:val="1"/>
      <w:numFmt w:val="upperRoman"/>
      <w:lvlText w:val="%1."/>
      <w:lvlJc w:val="left"/>
      <w:pPr>
        <w:ind w:hanging="720" w:left="1440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6F35216F"/>
    <w:multiLevelType w:val="hybridMultilevel"/>
    <w:tmpl w:val="C6487526"/>
    <w:lvl w:tplc="E856D108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1">
    <w:nsid w:val="726F5A5C"/>
    <w:multiLevelType w:val="hybridMultilevel"/>
    <w:tmpl w:val="A574020A"/>
    <w:lvl w:tplc="0C36CF50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7D1442C9"/>
    <w:multiLevelType w:val="hybridMultilevel"/>
    <w:tmpl w:val="01206718"/>
    <w:lvl w:tplc="28EC6780" w:ilvl="0">
      <w:start w:val="5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8"/>
  </w:num>
  <w:num w:numId="2">
    <w:abstractNumId w:val="14"/>
  </w:num>
  <w:num w:numId="3">
    <w:abstractNumId w:val="5"/>
  </w:num>
  <w:num w:numId="4">
    <w:abstractNumId w:val="3"/>
  </w:num>
  <w:num w:numId="5">
    <w:abstractNumId w:val="4"/>
  </w:num>
  <w:num w:numId="6">
    <w:abstractNumId w:val="11"/>
  </w:num>
  <w:num w:numId="7">
    <w:abstractNumId w:val="6"/>
  </w:num>
  <w:num w:numId="8">
    <w:abstractNumId w:val="15"/>
  </w:num>
  <w:num w:numId="9">
    <w:abstractNumId w:val="13"/>
  </w:num>
  <w:num w:numId="10">
    <w:abstractNumId w:val="19"/>
  </w:num>
  <w:num w:numId="11">
    <w:abstractNumId w:val="9"/>
  </w:num>
  <w:num w:numId="12">
    <w:abstractNumId w:val="2"/>
  </w:num>
  <w:num w:numId="13">
    <w:abstractNumId w:val="10"/>
  </w:num>
  <w:num w:numId="14">
    <w:abstractNumId w:val="12"/>
  </w:num>
  <w:num w:numId="15">
    <w:abstractNumId w:val="17"/>
  </w:num>
  <w:num w:numId="16">
    <w:abstractNumId w:val="0"/>
  </w:num>
  <w:num w:numId="17">
    <w:abstractNumId w:val="7"/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1"/>
  </w:num>
  <w:num w:numId="21">
    <w:abstractNumId w:val="21"/>
  </w:num>
  <w:num w:numId="22">
    <w:abstractNumId w:val="8"/>
  </w:num>
  <w:num w:numId="23">
    <w:abstractNumId w:val="2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36EA"/>
    <w:rsid w:val="00017A57"/>
    <w:rsid w:val="00027B5D"/>
    <w:rsid w:val="0004076E"/>
    <w:rsid w:val="00051202"/>
    <w:rsid w:val="00053897"/>
    <w:rsid w:val="00057750"/>
    <w:rsid w:val="00057755"/>
    <w:rsid w:val="000607EC"/>
    <w:rsid w:val="00060C6B"/>
    <w:rsid w:val="00072E8A"/>
    <w:rsid w:val="00075DCF"/>
    <w:rsid w:val="00081DEC"/>
    <w:rsid w:val="000919D1"/>
    <w:rsid w:val="000A1053"/>
    <w:rsid w:val="000C11AE"/>
    <w:rsid w:val="000C4AB3"/>
    <w:rsid w:val="000E5512"/>
    <w:rsid w:val="000E6BED"/>
    <w:rsid w:val="000F0BA4"/>
    <w:rsid w:val="000F6884"/>
    <w:rsid w:val="001209C7"/>
    <w:rsid w:val="00121E96"/>
    <w:rsid w:val="00123082"/>
    <w:rsid w:val="001255D8"/>
    <w:rsid w:val="00125AE5"/>
    <w:rsid w:val="00134214"/>
    <w:rsid w:val="00134617"/>
    <w:rsid w:val="00147FB3"/>
    <w:rsid w:val="00166116"/>
    <w:rsid w:val="001728FB"/>
    <w:rsid w:val="001737AB"/>
    <w:rsid w:val="001875EC"/>
    <w:rsid w:val="00190DDE"/>
    <w:rsid w:val="001970DC"/>
    <w:rsid w:val="001B052B"/>
    <w:rsid w:val="001C0980"/>
    <w:rsid w:val="001D3284"/>
    <w:rsid w:val="001D5EB3"/>
    <w:rsid w:val="001E324F"/>
    <w:rsid w:val="001F4561"/>
    <w:rsid w:val="00200C7C"/>
    <w:rsid w:val="00202CDA"/>
    <w:rsid w:val="00207878"/>
    <w:rsid w:val="002236A7"/>
    <w:rsid w:val="002307BE"/>
    <w:rsid w:val="002500ED"/>
    <w:rsid w:val="002558C5"/>
    <w:rsid w:val="00255FF0"/>
    <w:rsid w:val="002561FC"/>
    <w:rsid w:val="00267F8D"/>
    <w:rsid w:val="00283AAB"/>
    <w:rsid w:val="002875F8"/>
    <w:rsid w:val="002A1EC5"/>
    <w:rsid w:val="002A6F64"/>
    <w:rsid w:val="002B106F"/>
    <w:rsid w:val="002D5376"/>
    <w:rsid w:val="002F4231"/>
    <w:rsid w:val="002F58F9"/>
    <w:rsid w:val="003011B6"/>
    <w:rsid w:val="003025D2"/>
    <w:rsid w:val="00322BE0"/>
    <w:rsid w:val="0032483D"/>
    <w:rsid w:val="003413F9"/>
    <w:rsid w:val="00344AC9"/>
    <w:rsid w:val="00345B25"/>
    <w:rsid w:val="00353262"/>
    <w:rsid w:val="003636E0"/>
    <w:rsid w:val="0036374F"/>
    <w:rsid w:val="00394BC0"/>
    <w:rsid w:val="00397093"/>
    <w:rsid w:val="003A334A"/>
    <w:rsid w:val="003A572A"/>
    <w:rsid w:val="003C2854"/>
    <w:rsid w:val="003D3567"/>
    <w:rsid w:val="003D640A"/>
    <w:rsid w:val="003E01D6"/>
    <w:rsid w:val="003E7BA0"/>
    <w:rsid w:val="003F5B33"/>
    <w:rsid w:val="00400468"/>
    <w:rsid w:val="0040181C"/>
    <w:rsid w:val="004A074E"/>
    <w:rsid w:val="004B7897"/>
    <w:rsid w:val="004C1ACD"/>
    <w:rsid w:val="004C6A3F"/>
    <w:rsid w:val="004D1175"/>
    <w:rsid w:val="004D38B6"/>
    <w:rsid w:val="004E66FF"/>
    <w:rsid w:val="004E7699"/>
    <w:rsid w:val="004F14A9"/>
    <w:rsid w:val="0050787D"/>
    <w:rsid w:val="00507BC7"/>
    <w:rsid w:val="00507EEC"/>
    <w:rsid w:val="0051510F"/>
    <w:rsid w:val="00544A34"/>
    <w:rsid w:val="005465DD"/>
    <w:rsid w:val="00546775"/>
    <w:rsid w:val="00546AF7"/>
    <w:rsid w:val="00553312"/>
    <w:rsid w:val="00554A5C"/>
    <w:rsid w:val="005553B5"/>
    <w:rsid w:val="005701D9"/>
    <w:rsid w:val="00571147"/>
    <w:rsid w:val="00584AAD"/>
    <w:rsid w:val="0058577F"/>
    <w:rsid w:val="005B4CD3"/>
    <w:rsid w:val="005E2DE0"/>
    <w:rsid w:val="005E3E18"/>
    <w:rsid w:val="005F6ABE"/>
    <w:rsid w:val="00625DDC"/>
    <w:rsid w:val="00636536"/>
    <w:rsid w:val="0063778B"/>
    <w:rsid w:val="00650BD0"/>
    <w:rsid w:val="00655313"/>
    <w:rsid w:val="00655747"/>
    <w:rsid w:val="0066385D"/>
    <w:rsid w:val="00663866"/>
    <w:rsid w:val="0066603A"/>
    <w:rsid w:val="006839C0"/>
    <w:rsid w:val="006A329C"/>
    <w:rsid w:val="006A54D7"/>
    <w:rsid w:val="006A56FA"/>
    <w:rsid w:val="006A7702"/>
    <w:rsid w:val="006A7CDD"/>
    <w:rsid w:val="006C4109"/>
    <w:rsid w:val="006C417A"/>
    <w:rsid w:val="006E34C7"/>
    <w:rsid w:val="006E406B"/>
    <w:rsid w:val="006F1D14"/>
    <w:rsid w:val="007019EE"/>
    <w:rsid w:val="00714F96"/>
    <w:rsid w:val="00722A97"/>
    <w:rsid w:val="00727D6D"/>
    <w:rsid w:val="00736690"/>
    <w:rsid w:val="00737A4B"/>
    <w:rsid w:val="00742C7D"/>
    <w:rsid w:val="00745D56"/>
    <w:rsid w:val="007462B8"/>
    <w:rsid w:val="007463CD"/>
    <w:rsid w:val="007614A3"/>
    <w:rsid w:val="00770C8F"/>
    <w:rsid w:val="00771074"/>
    <w:rsid w:val="00774291"/>
    <w:rsid w:val="007B7AE1"/>
    <w:rsid w:val="007C0812"/>
    <w:rsid w:val="007C72DF"/>
    <w:rsid w:val="007C77C3"/>
    <w:rsid w:val="007D2F13"/>
    <w:rsid w:val="007D37C8"/>
    <w:rsid w:val="007D7827"/>
    <w:rsid w:val="007D7C77"/>
    <w:rsid w:val="007E1EFD"/>
    <w:rsid w:val="007E4D02"/>
    <w:rsid w:val="007F0C9C"/>
    <w:rsid w:val="007F0CA6"/>
    <w:rsid w:val="007F2409"/>
    <w:rsid w:val="00800BA8"/>
    <w:rsid w:val="00801EE9"/>
    <w:rsid w:val="0081479D"/>
    <w:rsid w:val="0082590C"/>
    <w:rsid w:val="00837B63"/>
    <w:rsid w:val="00850A79"/>
    <w:rsid w:val="00851746"/>
    <w:rsid w:val="00856D55"/>
    <w:rsid w:val="008602D0"/>
    <w:rsid w:val="00874513"/>
    <w:rsid w:val="008B33EB"/>
    <w:rsid w:val="008B5034"/>
    <w:rsid w:val="008C5D15"/>
    <w:rsid w:val="008E0EF7"/>
    <w:rsid w:val="008E596E"/>
    <w:rsid w:val="008E64F0"/>
    <w:rsid w:val="008F24B3"/>
    <w:rsid w:val="008F34AC"/>
    <w:rsid w:val="008F6AED"/>
    <w:rsid w:val="00902F79"/>
    <w:rsid w:val="0090745F"/>
    <w:rsid w:val="00912C0F"/>
    <w:rsid w:val="00935C5F"/>
    <w:rsid w:val="009432E4"/>
    <w:rsid w:val="009514BD"/>
    <w:rsid w:val="009646C9"/>
    <w:rsid w:val="00986C89"/>
    <w:rsid w:val="009B2304"/>
    <w:rsid w:val="009C2E2C"/>
    <w:rsid w:val="009C6E08"/>
    <w:rsid w:val="009F166C"/>
    <w:rsid w:val="00A037D1"/>
    <w:rsid w:val="00A15115"/>
    <w:rsid w:val="00A2102E"/>
    <w:rsid w:val="00A269F1"/>
    <w:rsid w:val="00A408B9"/>
    <w:rsid w:val="00A40A3F"/>
    <w:rsid w:val="00A44A3D"/>
    <w:rsid w:val="00A4619C"/>
    <w:rsid w:val="00A472EB"/>
    <w:rsid w:val="00A47E8A"/>
    <w:rsid w:val="00A6134E"/>
    <w:rsid w:val="00A61EAF"/>
    <w:rsid w:val="00A639BB"/>
    <w:rsid w:val="00A664E0"/>
    <w:rsid w:val="00A67D76"/>
    <w:rsid w:val="00A821FB"/>
    <w:rsid w:val="00A9481A"/>
    <w:rsid w:val="00AA083B"/>
    <w:rsid w:val="00AA3CCC"/>
    <w:rsid w:val="00AA5F9A"/>
    <w:rsid w:val="00AC3215"/>
    <w:rsid w:val="00AD105D"/>
    <w:rsid w:val="00AE47BF"/>
    <w:rsid w:val="00AE4D25"/>
    <w:rsid w:val="00AF002A"/>
    <w:rsid w:val="00AF48C8"/>
    <w:rsid w:val="00AF69E8"/>
    <w:rsid w:val="00B0066A"/>
    <w:rsid w:val="00B00A7D"/>
    <w:rsid w:val="00B07B8D"/>
    <w:rsid w:val="00B1529B"/>
    <w:rsid w:val="00B278D7"/>
    <w:rsid w:val="00B314E8"/>
    <w:rsid w:val="00B54F4E"/>
    <w:rsid w:val="00B556EE"/>
    <w:rsid w:val="00B61F65"/>
    <w:rsid w:val="00B6422E"/>
    <w:rsid w:val="00B656BF"/>
    <w:rsid w:val="00B700D8"/>
    <w:rsid w:val="00B739EF"/>
    <w:rsid w:val="00B766E6"/>
    <w:rsid w:val="00B81090"/>
    <w:rsid w:val="00B853EC"/>
    <w:rsid w:val="00B857D4"/>
    <w:rsid w:val="00B863BB"/>
    <w:rsid w:val="00BA3CA5"/>
    <w:rsid w:val="00BB0656"/>
    <w:rsid w:val="00BC0519"/>
    <w:rsid w:val="00BD16BD"/>
    <w:rsid w:val="00BE2861"/>
    <w:rsid w:val="00BE6C82"/>
    <w:rsid w:val="00C135E7"/>
    <w:rsid w:val="00C156FD"/>
    <w:rsid w:val="00C32227"/>
    <w:rsid w:val="00C439D2"/>
    <w:rsid w:val="00C56048"/>
    <w:rsid w:val="00C65012"/>
    <w:rsid w:val="00C65C6B"/>
    <w:rsid w:val="00C7085A"/>
    <w:rsid w:val="00C74DE0"/>
    <w:rsid w:val="00C75F6C"/>
    <w:rsid w:val="00C82430"/>
    <w:rsid w:val="00C94910"/>
    <w:rsid w:val="00C95443"/>
    <w:rsid w:val="00CA09B4"/>
    <w:rsid w:val="00CA3232"/>
    <w:rsid w:val="00CB125A"/>
    <w:rsid w:val="00CB732E"/>
    <w:rsid w:val="00CC7D7E"/>
    <w:rsid w:val="00CD4A7C"/>
    <w:rsid w:val="00CD4C7C"/>
    <w:rsid w:val="00CE0256"/>
    <w:rsid w:val="00CE7DEC"/>
    <w:rsid w:val="00CF00D2"/>
    <w:rsid w:val="00CF0238"/>
    <w:rsid w:val="00CF68C5"/>
    <w:rsid w:val="00D02161"/>
    <w:rsid w:val="00D07C86"/>
    <w:rsid w:val="00D07CC1"/>
    <w:rsid w:val="00D158FE"/>
    <w:rsid w:val="00D2233D"/>
    <w:rsid w:val="00D24069"/>
    <w:rsid w:val="00D24C49"/>
    <w:rsid w:val="00D369BB"/>
    <w:rsid w:val="00D5498E"/>
    <w:rsid w:val="00D8185F"/>
    <w:rsid w:val="00D83C05"/>
    <w:rsid w:val="00DA3A81"/>
    <w:rsid w:val="00DA47D5"/>
    <w:rsid w:val="00DA72F6"/>
    <w:rsid w:val="00DB295F"/>
    <w:rsid w:val="00DB541D"/>
    <w:rsid w:val="00DB7AC9"/>
    <w:rsid w:val="00DD42CA"/>
    <w:rsid w:val="00DE1075"/>
    <w:rsid w:val="00DF08FC"/>
    <w:rsid w:val="00DF4778"/>
    <w:rsid w:val="00E11DCE"/>
    <w:rsid w:val="00E12ABD"/>
    <w:rsid w:val="00E30101"/>
    <w:rsid w:val="00E319FB"/>
    <w:rsid w:val="00E31B6C"/>
    <w:rsid w:val="00E31BEE"/>
    <w:rsid w:val="00E42A3A"/>
    <w:rsid w:val="00E546DE"/>
    <w:rsid w:val="00E57739"/>
    <w:rsid w:val="00E711A3"/>
    <w:rsid w:val="00E73F32"/>
    <w:rsid w:val="00E7717D"/>
    <w:rsid w:val="00E802A9"/>
    <w:rsid w:val="00E86432"/>
    <w:rsid w:val="00EA52AD"/>
    <w:rsid w:val="00EA5B74"/>
    <w:rsid w:val="00EB1DC0"/>
    <w:rsid w:val="00EB688E"/>
    <w:rsid w:val="00EC1572"/>
    <w:rsid w:val="00EC2DFD"/>
    <w:rsid w:val="00EC4F64"/>
    <w:rsid w:val="00ED4EFF"/>
    <w:rsid w:val="00EE4B11"/>
    <w:rsid w:val="00EF096E"/>
    <w:rsid w:val="00EF4896"/>
    <w:rsid w:val="00F01929"/>
    <w:rsid w:val="00F103B7"/>
    <w:rsid w:val="00F1676B"/>
    <w:rsid w:val="00F17E53"/>
    <w:rsid w:val="00F23147"/>
    <w:rsid w:val="00F27BD3"/>
    <w:rsid w:val="00F43ADD"/>
    <w:rsid w:val="00F46B77"/>
    <w:rsid w:val="00F57B63"/>
    <w:rsid w:val="00F60E7D"/>
    <w:rsid w:val="00F649BA"/>
    <w:rsid w:val="00F72F7D"/>
    <w:rsid w:val="00F7403F"/>
    <w:rsid w:val="00F86BE7"/>
    <w:rsid w:val="00F93C35"/>
    <w:rsid w:val="00FB0494"/>
    <w:rsid w:val="00FC2CFF"/>
    <w:rsid w:val="00FD3A21"/>
    <w:rsid w:val="00FD7EC7"/>
    <w:rsid w:val="00FE3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99" w:name="header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uiPriority="10" w:name="Title"/>
    <w:lsdException w:qFormat="true" w:unhideWhenUsed="false" w:semiHidden="false" w:uiPriority="11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A6F64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A6F64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F17E53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F17E53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F17E53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F17E53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F17E53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F17E53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7C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7C7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head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iPriority="10" w:unhideWhenUsed="0"/>
    <w:lsdException w:name="Subtitle" w:qFormat="1" w:semiHidden="0" w:uiPriority="11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A6F64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A6F64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F17E53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F17E53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F17E53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F17E53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F17E53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F17E53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7C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7C7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5133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6184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2019.</izvorni_sadrzaj>
    <derivirana_varijabla naziv="DomainObject.DatumDonosenjaOdluke_1">18.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original spisa u referadi</izvorni_sadrzaj>
    <derivirana_varijabla naziv="DomainObject.Predmet.Opis_1">original spisa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  <item>Krunoslav Kovač</item>
      <item>ERSTE&amp;STEIERMÄRKISCHE BANKA dioničko društvo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  <item>Krunoslav Kovač</item>
      <item>ERSTE&amp;STEIERMÄRKISCHE BANKA dioničko društvo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  <item>Krunoslav Kovač, OIB 54432256951</item>
      <item>ERSTE&amp;STEIERMÄRKISCHE BANKA dioničko društvo, OIB 23057039320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  <item>Krunoslav Kovač, OIB 54432256951</item>
      <item>ERSTE&amp;STEIERMÄRKISCHE BANKA dioničko društvo, OIB 23057039320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  <item>Krunoslav Kovač, Sviba 14, 10434 Strmec</item>
      <item>ERSTE&amp;STEIERMÄRKISCHE BANKA dioničko društvo, Jadranski Trg 3/a, 51000 Rijeka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  <item>Krunoslav Kovač, Sviba 14, 10434 Strmec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  <item>Krunoslav Kovač, OIB 54432256951, Sviba 14, 10434 Strmec</item>
      <item>ERSTE&amp;STEIERMÄRKISCHE BANKA dioničko društvo, OIB 23057039320, Jadranski Trg 3/a, 51000 Rijeka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  <item>Krunoslav Kovač, OIB 54432256951, Sviba 14, 10434 Strmec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  <item>Krunoslav Kovač</item>
      <item>ERSTE&amp;STEIERMÄRKISCHE BANKA dioničko društvo</item>
    </izvorni_sadrzaj>
    <derivirana_varijabla naziv="DomainObject.Predmet.OstaliListNazivFormated_1">
      <item>VALERIJA HUSNJAK</item>
      <item>OD RAVLIĆ &amp; ŠURJAK d.o.o.</item>
      <item>Alan Hranilović</item>
      <item>Krunoslav Kovač</item>
      <item>ERSTE&amp;STEIERMÄRKISCHE BANKA dioničko društvo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  <item>Krunoslav Kovač, OIB 54432256951</item>
      <item>ERSTE&amp;STEIERMÄRKISCHE BANKA dioničko društvo, OIB 23057039320</item>
    </izvorni_sadrzaj>
    <derivirana_varijabla naziv="DomainObject.Predmet.OstaliListNazivFormatedOIB_1">
      <item>VALERIJA HUSNJAK, OIB 66103643702</item>
      <item>OD RAVLIĆ &amp; ŠURJAK d.o.o.</item>
      <item>Alan Hranilović</item>
      <item>Krunoslav Kovač, OIB 54432256951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2019.</izvorni_sadrzaj>
    <derivirana_varijabla naziv="DomainObject.Datum_1">18.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  <item>Krunoslav Kovač</item>
      <item>ERSTE&amp;STEIERMÄRKISCHE BANKA dioničko društvo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  <item>Krunoslav Kovač</item>
      <item>ERSTE&amp;STEIERMÄRKISCHE BANKA dioničko društvo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  <item>Krunoslav Kovač, OIB 54432256951, Sviba 14,10434 Strmec</item>
      <item>ERSTE&amp;STEIERMÄRKISCHE BANKA dioničko društvo, OIB 23057039320, Jadranski Trg 3/a,51000 Rijeka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  <item>Krunoslav Kovač, OIB 54432256951, Sviba 14,10434 Strmec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  <item>, OIB 54432256951</item>
      <item>, OIB 23057039320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  <item>, OIB 54432256951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6E776C-D2D4-4512-80C5-7E07111AEB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824</properties:Words>
  <properties:Characters>4483</properties:Characters>
  <properties:Lines>115</properties:Lines>
  <properties:Paragraphs>53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2019-04-18T12:51:00Z</dcterms:created>
  <dc:creator>x</dc:creator>
  <cp:lastModifiedBy>Vinka Mihalinčić</cp:lastModifiedBy>
  <cp:lastPrinted>2019-04-18T12:52:00Z</cp:lastPrinted>
  <dcterms:modified xmlns:xsi="http://www.w3.org/2001/XMLSchema-instance" xsi:type="dcterms:W3CDTF">2019-04-18T12:52:00Z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(St-6578-16-zaključak-dražba-elektronska - E-118.docx)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