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f235e" w14:paraId="cef235e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D74CF9">
        <w:t>108</w:t>
      </w:r>
      <w:r w:rsidR="001B2B7F">
        <w:t>5</w:t>
      </w:r>
      <w:r w:rsidR="00BE14DE">
        <w:t>/</w:t>
      </w:r>
      <w:r w:rsidR="00245588">
        <w:t>16-</w:t>
      </w:r>
      <w:r w:rsidR="00D74CF9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>dužnikom</w:t>
      </w:r>
      <w:r w:rsidR="00D74CF9">
        <w:t xml:space="preserve"> </w:t>
      </w:r>
      <w:r w:rsidR="00FF4978">
        <w:t>KEMOMETAL PLUS d.o.o., Pakoštane, Tina Ujevića 12A, OIB: 30671501672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D74CF9">
        <w:t xml:space="preserve">19. listopada </w:t>
      </w:r>
      <w:r w:rsidR="00245588">
        <w:t>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FF4978">
        <w:t>KEMOMETAL PLUS d.o.o., Pakoštane, Tina Ujevića 12A, OIB: 30671501672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D74CF9" w:rsidP="00A70A5D" w:rsidR="000A6B55">
      <w:pPr>
        <w:jc w:val="center"/>
      </w:pPr>
      <w:r>
        <w:t xml:space="preserve">1. prosinca </w:t>
      </w:r>
      <w:r w:rsidR="00D44689">
        <w:t>2016</w:t>
      </w:r>
      <w:r w:rsidR="00A70A5D">
        <w:t>. u</w:t>
      </w:r>
      <w:r w:rsidR="00A70A5D" w:rsidRPr="00F60CD9">
        <w:t xml:space="preserve"> </w:t>
      </w:r>
      <w:r w:rsidR="00FF4978">
        <w:t>09,45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D74CF9" w:rsidP="000A6B55" w:rsidR="000A6B55">
      <w:pPr>
        <w:jc w:val="center"/>
      </w:pPr>
      <w:r>
        <w:t>1. prosinca</w:t>
      </w:r>
      <w:r w:rsidR="009A76E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FF4978">
        <w:t>09,47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D74CF9" w:rsidR="00D74CF9" w:rsidRPr="006A6907">
      <w:pPr>
        <w:jc w:val="both"/>
      </w:pPr>
      <w:r w:rsidRPr="00F60CD9">
        <w:tab/>
      </w:r>
      <w:r w:rsidR="00D74CF9" w:rsidRPr="00F60CD9">
        <w:tab/>
      </w:r>
      <w:r w:rsidR="00D74CF9">
        <w:t>Financijska agencija je</w:t>
      </w:r>
      <w:r w:rsidR="00D74CF9" w:rsidRPr="004E0D54">
        <w:t xml:space="preserve"> dostavi</w:t>
      </w:r>
      <w:r w:rsidR="00D74CF9">
        <w:t>la</w:t>
      </w:r>
      <w:r w:rsidR="00D74CF9" w:rsidRPr="004E0D54">
        <w:t xml:space="preserve"> ovom sudu prijedlog za </w:t>
      </w:r>
      <w:r w:rsidR="00D74CF9">
        <w:t>otvaranje</w:t>
      </w:r>
      <w:r w:rsidR="00D74CF9" w:rsidRPr="004E0D54">
        <w:t xml:space="preserve"> stečajnog postupka nad stečajnim dužnikom </w:t>
      </w:r>
      <w:r w:rsidR="00FF4978">
        <w:t xml:space="preserve">KEMOMETAL PLUS d.o.o., Pakoštane, </w:t>
      </w:r>
      <w:r w:rsidR="00D74CF9" w:rsidRPr="004E0D54">
        <w:t>navodeći da</w:t>
      </w:r>
      <w:r w:rsidR="00D74CF9">
        <w:t xml:space="preserve"> dužnik na </w:t>
      </w:r>
      <w:r w:rsidR="00D74CF9" w:rsidRPr="006A6907">
        <w:t xml:space="preserve">dan </w:t>
      </w:r>
      <w:r w:rsidR="00D74CF9">
        <w:t>11. listopada 2016.</w:t>
      </w:r>
      <w:r w:rsidR="00D74CF9" w:rsidRPr="006A6907">
        <w:t xml:space="preserve"> u Očevidniku redoslijeda osnova za plaćanje ima </w:t>
      </w:r>
      <w:r w:rsidR="00D74CF9" w:rsidRPr="006A6907">
        <w:lastRenderedPageBreak/>
        <w:t xml:space="preserve">evidentirane neizvršene osnove za plaćanje u neprekinutom razdoblju od </w:t>
      </w:r>
      <w:r w:rsidR="00D74CF9">
        <w:t>120</w:t>
      </w:r>
      <w:r w:rsidR="00D74CF9" w:rsidRPr="006A6907">
        <w:t xml:space="preserve"> dana u iznosu od </w:t>
      </w:r>
      <w:r w:rsidR="00FF4978">
        <w:t>15.994,65</w:t>
      </w:r>
      <w:r w:rsidR="00D74CF9">
        <w:t xml:space="preserve"> </w:t>
      </w:r>
      <w:r w:rsidR="00D74CF9" w:rsidRPr="006A6907">
        <w:t>kun</w:t>
      </w:r>
      <w:r w:rsidR="00D74CF9">
        <w:t>a</w:t>
      </w:r>
      <w:r w:rsidR="00D74CF9" w:rsidRPr="006A6907">
        <w:t xml:space="preserve">, te da ima </w:t>
      </w:r>
      <w:r w:rsidR="00FF4978">
        <w:t>jednog</w:t>
      </w:r>
      <w:r w:rsidR="00FF4978" w:rsidRPr="006A6907">
        <w:t xml:space="preserve"> </w:t>
      </w:r>
      <w:r w:rsidR="00D74CF9" w:rsidRPr="006A6907">
        <w:t xml:space="preserve">zaposlenika. </w:t>
      </w:r>
      <w:r w:rsidR="00D74CF9">
        <w:t xml:space="preserve">  </w:t>
      </w:r>
    </w:p>
    <w:p w:rsidRDefault="00D74CF9" w:rsidP="00D74CF9" w:rsidR="00D74CF9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Stečajnog zakona</w:t>
      </w:r>
      <w:r>
        <w:t xml:space="preserve">, to je valjalo odrediti ročište radi utvrđivanja uvjeta za otvaranje i vođenje stečajnog postupka.  </w:t>
      </w:r>
      <w:r w:rsidRPr="00577846">
        <w:t xml:space="preserve"> </w:t>
      </w:r>
    </w:p>
    <w:p w:rsidRDefault="00D74CF9" w:rsidP="00D74CF9" w:rsidR="00D74CF9" w:rsidRPr="00F60CD9"/>
    <w:p w:rsidRDefault="005A3991" w:rsidP="00D74CF9" w:rsidR="005A3991" w:rsidRPr="00F60CD9">
      <w:pPr>
        <w:jc w:val="both"/>
      </w:pPr>
    </w:p>
    <w:p w:rsidRDefault="00721F79" w:rsidP="00F60CD9" w:rsidR="00C443B6">
      <w:pPr>
        <w:jc w:val="center"/>
      </w:pPr>
      <w:r w:rsidRPr="00F60CD9">
        <w:t xml:space="preserve">U Zadru, </w:t>
      </w:r>
      <w:r w:rsidR="00D74CF9">
        <w:t>19. listopada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5758BA" w:rsidR="0020610B" w:rsidRPr="00F60CD9">
      <w:pPr>
        <w:numPr>
          <w:ilvl w:val="0"/>
          <w:numId w:val="3"/>
        </w:numPr>
      </w:pPr>
      <w:r>
        <w:t xml:space="preserve">dužniku </w:t>
      </w:r>
      <w:r w:rsidR="00FF4978">
        <w:t>KEMOMETAL PLUS d.o.o., Pakoštane, Tina Ujevića 12A</w:t>
      </w:r>
      <w:r w:rsidR="00D74CF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FF4978" w:rsidP="00153B5F" w:rsidR="00153B5F" w:rsidRPr="00153B5F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DENIS SARIĆ, Zagreb, Čikatska ulica 15</w:t>
      </w:r>
      <w:r w:rsidR="00927A30">
        <w:rPr>
          <w:szCs w:val="24"/>
        </w:rPr>
        <w:t xml:space="preserve"> 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84111C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FF4978">
      <w:t>1085</w:t>
    </w:r>
    <w:r w:rsidR="006B2B7C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2B7F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46F9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14EE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111C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0BE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411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11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11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11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11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411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11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11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11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11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1085</izvorni_sadrzaj>
    <derivirana_varijabla naziv="DomainObject.Predmet.Broj_1">1085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St-1085/2016</izvorni_sadrzaj>
    <derivirana_varijabla naziv="DomainObject.Predmet.OznakaBroj_1">St-1085/2016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KEMOMETAL PLUS d.o.o. za trgovinu i usluge</izvorni_sadrzaj>
    <derivirana_varijabla naziv="DomainObject.Predmet.ProtustrankaFormated_1">  KEMOMETAL PLUS d.o.o. za trgovinu i usluge</derivirana_varijabla>
  </DomainObject.Predmet.ProtustrankaFormated>
  <DomainObject.Predmet.ProtustrankaFormatedOIB>
    <izvorni_sadrzaj>  KEMOMETAL PLUS d.o.o. za trgovinu i usluge, OIB 30671501672</izvorni_sadrzaj>
    <derivirana_varijabla naziv="DomainObject.Predmet.ProtustrankaFormatedOIB_1">  KEMOMETAL PLUS d.o.o. za trgovinu i usluge, OIB 30671501672</derivirana_varijabla>
  </DomainObject.Predmet.ProtustrankaFormatedOIB>
  <DomainObject.Predmet.ProtustrankaFormatedWithAdress>
    <izvorni_sadrzaj> KEMOMETAL PLUS d.o.o. za trgovinu i usluge, Tina Ujevića 12 A, 23210 Pakoštane</izvorni_sadrzaj>
    <derivirana_varijabla naziv="DomainObject.Predmet.ProtustrankaFormatedWithAdress_1"> KEMOMETAL PLUS d.o.o. za trgovinu i usluge, Tina Ujevića 12 A, 23210 Pakoštane</derivirana_varijabla>
  </DomainObject.Predmet.ProtustrankaFormatedWithAdress>
  <DomainObject.Predmet.ProtustrankaFormatedWithAdressOIB>
    <izvorni_sadrzaj> KEMOMETAL PLUS d.o.o. za trgovinu i usluge, OIB 30671501672, Tina Ujevića 12 A, 23210 Pakoštane</izvorni_sadrzaj>
    <derivirana_varijabla naziv="DomainObject.Predmet.ProtustrankaFormatedWithAdressOIB_1"> KEMOMETAL PLUS d.o.o. za trgovinu i usluge, OIB 30671501672, Tina Ujevića 12 A, 23210 Pakoštane</derivirana_varijabla>
  </DomainObject.Predmet.ProtustrankaFormatedWithAdressOIB>
  <DomainObject.Predmet.ProtustrankaWithAdress>
    <izvorni_sadrzaj>KEMOMETAL PLUS d.o.o. za trgovinu i usluge Tina Ujevića 12 A, 23210 Pakoštane</izvorni_sadrzaj>
    <derivirana_varijabla naziv="DomainObject.Predmet.ProtustrankaWithAdress_1">KEMOMETAL PLUS d.o.o. za trgovinu i usluge Tina Ujevića 12 A, 23210 Pakoštane</derivirana_varijabla>
  </DomainObject.Predmet.ProtustrankaWithAdress>
  <DomainObject.Predmet.ProtustrankaWithAdressOIB>
    <izvorni_sadrzaj>KEMOMETAL PLUS d.o.o. za trgovinu i usluge, OIB 30671501672, Tina Ujevića 12 A, 23210 Pakoštane</izvorni_sadrzaj>
    <derivirana_varijabla naziv="DomainObject.Predmet.ProtustrankaWithAdressOIB_1">KEMOMETAL PLUS d.o.o. za trgovinu i usluge, OIB 30671501672, Tina Ujevića 12 A, 23210 Pakoštane</derivirana_varijabla>
  </DomainObject.Predmet.ProtustrankaWithAdressOIB>
  <DomainObject.Predmet.ProtustrankaNazivFormated>
    <izvorni_sadrzaj>KEMOMETAL PLUS d.o.o. za trgovinu i usluge</izvorni_sadrzaj>
    <derivirana_varijabla naziv="DomainObject.Predmet.ProtustrankaNazivFormated_1">KEMOMETAL PLUS d.o.o. za trgovinu i usluge</derivirana_varijabla>
  </DomainObject.Predmet.ProtustrankaNazivFormated>
  <DomainObject.Predmet.ProtustrankaNazivFormatedOIB>
    <izvorni_sadrzaj>KEMOMETAL PLUS d.o.o. za trgovinu i usluge, OIB 30671501672</izvorni_sadrzaj>
    <derivirana_varijabla naziv="DomainObject.Predmet.ProtustrankaNazivFormatedOIB_1">KEMOMETAL PLUS d.o.o. za trgovinu i usluge, OIB 30671501672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KEMOMETAL PLUS d.o.o. za trgovinu i usluge</item>
    </izvorni_sadrzaj>
    <derivirana_varijabla naziv="DomainObject.Predmet.ProtuStrankaListFormated_1">
      <item>KEMOMETAL PLUS d.o.o. za trgovinu i usluge</item>
    </derivirana_varijabla>
  </DomainObject.Predmet.ProtuStrankaListFormated>
  <DomainObject.Predmet.ProtuStrankaListFormatedOIB>
    <izvorni_sadrzaj>
      <item>KEMOMETAL PLUS d.o.o. za trgovinu i usluge, OIB 30671501672</item>
    </izvorni_sadrzaj>
    <derivirana_varijabla naziv="DomainObject.Predmet.ProtuStrankaListFormatedOIB_1">
      <item>KEMOMETAL PLUS d.o.o. za trgovinu i usluge, OIB 30671501672</item>
    </derivirana_varijabla>
  </DomainObject.Predmet.ProtuStrankaListFormatedOIB>
  <DomainObject.Predmet.ProtuStrankaListFormatedWithAdress>
    <izvorni_sadrzaj>
      <item>KEMOMETAL PLUS d.o.o. za trgovinu i usluge, Tina Ujevića 12 A, 23210 Pakoštane</item>
    </izvorni_sadrzaj>
    <derivirana_varijabla naziv="DomainObject.Predmet.ProtuStrankaListFormatedWithAdress_1">
      <item>KEMOMETAL PLUS d.o.o. za trgovinu i usluge, Tina Ujevića 12 A, 23210 Pakoštane</item>
    </derivirana_varijabla>
  </DomainObject.Predmet.ProtuStrankaListFormatedWithAdress>
  <DomainObject.Predmet.ProtuStrankaListFormatedWithAdressOIB>
    <izvorni_sadrzaj>
      <item>KEMOMETAL PLUS d.o.o. za trgovinu i usluge, OIB 30671501672, Tina Ujevića 12 A, 23210 Pakoštane</item>
    </izvorni_sadrzaj>
    <derivirana_varijabla naziv="DomainObject.Predmet.ProtuStrankaListFormatedWithAdressOIB_1">
      <item>KEMOMETAL PLUS d.o.o. za trgovinu i usluge, OIB 30671501672, Tina Ujevića 12 A, 23210 Pakoštane</item>
    </derivirana_varijabla>
  </DomainObject.Predmet.ProtuStrankaListFormatedWithAdressOIB>
  <DomainObject.Predmet.ProtuStrankaListNazivFormated>
    <izvorni_sadrzaj>
      <item>KEMOMETAL PLUS d.o.o. za trgovinu i usluge</item>
    </izvorni_sadrzaj>
    <derivirana_varijabla naziv="DomainObject.Predmet.ProtuStrankaListNazivFormated_1">
      <item>KEMOMETAL PLUS d.o.o. za trgovinu i usluge</item>
    </derivirana_varijabla>
  </DomainObject.Predmet.ProtuStrankaListNazivFormated>
  <DomainObject.Predmet.ProtuStrankaListNazivFormatedOIB>
    <izvorni_sadrzaj>
      <item>KEMOMETAL PLUS d.o.o. za trgovinu i usluge, OIB 30671501672</item>
    </izvorni_sadrzaj>
    <derivirana_varijabla naziv="DomainObject.Predmet.ProtuStrankaListNazivFormatedOIB_1">
      <item>KEMOMETAL PLUS d.o.o. za trgovinu i usluge, OIB 30671501672</item>
    </derivirana_varijabla>
  </DomainObject.Predmet.ProtuStrankaListNazivFormatedOIB>
  <DomainObject.Predmet.OstaliListFormated>
    <izvorni_sadrzaj>
      <item>Denis Sarić</item>
    </izvorni_sadrzaj>
    <derivirana_varijabla naziv="DomainObject.Predmet.OstaliListFormated_1">
      <item>Denis Sarić</item>
    </derivirana_varijabla>
  </DomainObject.Predmet.OstaliListFormated>
  <DomainObject.Predmet.OstaliListFormatedOIB>
    <izvorni_sadrzaj>
      <item>Denis Sarić, OIB 82414981415</item>
    </izvorni_sadrzaj>
    <derivirana_varijabla naziv="DomainObject.Predmet.OstaliListFormatedOIB_1">
      <item>Denis Sarić, OIB 82414981415</item>
    </derivirana_varijabla>
  </DomainObject.Predmet.OstaliListFormatedOIB>
  <DomainObject.Predmet.OstaliListFormatedWithAdress>
    <izvorni_sadrzaj>
      <item>Denis Sarić, Čikatska Ulica 15, 10000 Zagreb</item>
    </izvorni_sadrzaj>
    <derivirana_varijabla naziv="DomainObject.Predmet.OstaliListFormatedWithAdress_1">
      <item>Denis Sarić, Čikatska Ulica 15, 10000 Zagreb</item>
    </derivirana_varijabla>
  </DomainObject.Predmet.OstaliListFormatedWithAdress>
  <DomainObject.Predmet.OstaliListFormatedWithAdressOIB>
    <izvorni_sadrzaj>
      <item>Denis Sarić, OIB 82414981415, Čikatska Ulica 15, 10000 Zagreb</item>
    </izvorni_sadrzaj>
    <derivirana_varijabla naziv="DomainObject.Predmet.OstaliListFormatedWithAdressOIB_1">
      <item>Denis Sarić, OIB 82414981415, Čikatska Ulica 15, 10000 Zagreb</item>
    </derivirana_varijabla>
  </DomainObject.Predmet.OstaliListFormatedWithAdressOIB>
  <DomainObject.Predmet.OstaliListNazivFormated>
    <izvorni_sadrzaj>
      <item>Denis Sarić</item>
    </izvorni_sadrzaj>
    <derivirana_varijabla naziv="DomainObject.Predmet.OstaliListNazivFormated_1">
      <item>Denis Sarić</item>
    </derivirana_varijabla>
  </DomainObject.Predmet.OstaliListNazivFormated>
  <DomainObject.Predmet.OstaliListNazivFormatedOIB>
    <izvorni_sadrzaj>
      <item>Denis Sarić, OIB 82414981415</item>
    </izvorni_sadrzaj>
    <derivirana_varijabla naziv="DomainObject.Predmet.OstaliListNazivFormatedOIB_1">
      <item>Denis Sarić, OIB 82414981415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KEMOMETAL PLUS d.o.o. za trgovinu i usluge</izvorni_sadrzaj>
    <derivirana_varijabla naziv="DomainObject.Predmet.ProtustrankaIDrugi_1">KEMOMETAL PLUS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KEMOMETAL PLUS d.o.o. za trgovinu i usluge, OIB 30671501672, Tina Ujevića 12 A, 23210 Pakoštane</izvorni_sadrzaj>
    <derivirana_varijabla naziv="DomainObject.Predmet.ProtustrankaIDrugiAdressOIB_1">KEMOMETAL PLUS d.o.o. za trgovinu i usluge, OIB 30671501672, Tina Ujevića 12 A,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KEMOMETAL PLUS d.o.o. za trgovinu i usluge</item>
      <item>Denis Sarić</item>
    </izvorni_sadrzaj>
    <derivirana_varijabla naziv="DomainObject.Predmet.SudioniciListNaziv_1">
      <item>FINA</item>
      <item>KEMOMETAL PLUS d.o.o. za trgovinu i usluge</item>
      <item>Denis Sarić</item>
    </derivirana_varijabla>
  </DomainObject.Predmet.SudioniciListNaziv>
  <DomainObject.Predmet.SudioniciListAdressOIB>
    <izvorni_sadrzaj>
      <item>FINA, OIB 85821130368</item>
      <item>KEMOMETAL PLUS d.o.o. za trgovinu i usluge, OIB 30671501672, Tina Ujevića 12 A,23210 Pakoštane</item>
      <item>Denis Sarić, OIB 82414981415, Čikatska Ulica 15,10000 Zagreb</item>
    </izvorni_sadrzaj>
    <derivirana_varijabla naziv="DomainObject.Predmet.SudioniciListAdressOIB_1">
      <item>FINA, OIB 85821130368</item>
      <item>KEMOMETAL PLUS d.o.o. za trgovinu i usluge, OIB 30671501672, Tina Ujevića 12 A,23210 Pakoštane</item>
      <item>Denis Sarić, OIB 82414981415, Čikatska Ulica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30671501672</item>
      <item>, OIB 82414981415</item>
    </izvorni_sadrzaj>
    <derivirana_varijabla naziv="DomainObject.Predmet.SudioniciListNazivOIB_1">
      <item>, OIB 85821130368</item>
      <item>, OIB 30671501672</item>
      <item>, OIB 82414981415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A9DDBA-055A-41D5-879A-31C7D1553A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359</properties:Words>
  <properties:Characters>1908</properties:Characters>
  <properties:Lines>81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2016-10-19T06:40:00Z</dcterms:created>
  <dc:creator>Administrator</dc:creator>
  <cp:lastModifiedBy>wsadmin</cp:lastModifiedBy>
  <cp:lastPrinted>2016-09-13T09:06:00Z</cp:lastPrinted>
  <dcterms:modified xmlns:xsi="http://www.w3.org/2001/XMLSchema-instance" xsi:type="dcterms:W3CDTF">2016-10-19T10:53:00Z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