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3a37" w14:paraId="e7c3a37" w:rsidRDefault="00F771C5" w:rsidP="00F771C5" w:rsidR="00F771C5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F771C5" w:rsidP="00F771C5" w:rsidR="00F771C5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F771C5" w:rsidP="00F771C5" w:rsidR="00F771C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F771C5" w:rsidP="00F771C5" w:rsidR="00F771C5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F771C5" w:rsidP="00F771C5" w:rsidR="00F771C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F771C5" w:rsidP="00F771C5" w:rsidR="00F771C5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F771C5" w:rsidP="00F771C5" w:rsidR="00F771C5" w:rsidRPr="004020D1">
      <w:pPr>
        <w:rPr>
          <w:rFonts w:cs="Times New Roman" w:eastAsia="Times New Roman"/>
          <w:szCs w:val="24"/>
          <w:lang w:eastAsia="hr-HR"/>
        </w:rPr>
      </w:pPr>
    </w:p>
    <w:p w:rsidRDefault="00F771C5" w:rsidP="00F771C5" w:rsidR="00F771C5" w:rsidRPr="004020D1">
      <w:pPr>
        <w:rPr>
          <w:rFonts w:cs="Times New Roman" w:eastAsia="Times New Roman"/>
          <w:szCs w:val="24"/>
          <w:lang w:eastAsia="hr-HR"/>
        </w:rPr>
      </w:pPr>
    </w:p>
    <w:p w:rsidRDefault="00F771C5" w:rsidP="00F771C5" w:rsidR="00F771C5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7067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23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F771C5" w:rsidP="00F771C5" w:rsidR="00F771C5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F771C5" w:rsidP="00F771C5" w:rsidR="00F771C5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F771C5" w:rsidP="00F771C5" w:rsidR="00F771C5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F771C5" w:rsidP="00F771C5" w:rsidR="00F771C5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 xml:space="preserve">PROMO-AURUM d.o.o., OIB </w:t>
      </w:r>
      <w:r w:rsidR="00962175">
        <w:rPr>
          <w:rFonts w:cs="Times New Roman" w:eastAsia="Times New Roman"/>
          <w:szCs w:val="24"/>
          <w:lang w:eastAsia="hr-HR"/>
        </w:rPr>
        <w:t xml:space="preserve">54792342133, MBS 080701321, iz Zagreba, Antuna Branka </w:t>
      </w:r>
      <w:r w:rsidR="0041565B">
        <w:rPr>
          <w:rFonts w:cs="Times New Roman" w:eastAsia="Times New Roman"/>
          <w:szCs w:val="24"/>
          <w:lang w:eastAsia="hr-HR"/>
        </w:rPr>
        <w:t>Šimića 16.</w:t>
      </w:r>
    </w:p>
    <w:p w:rsidRDefault="00F771C5" w:rsidP="00F771C5" w:rsidR="00F771C5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F771C5" w:rsidP="00F771C5" w:rsidR="00F771C5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5.650,00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F771C5" w:rsidP="00F771C5" w:rsidR="00F771C5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F771C5" w:rsidP="00F771C5" w:rsidR="00F771C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771C5" w:rsidP="00F771C5" w:rsidR="00F771C5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771C5" w:rsidP="00F771C5" w:rsidR="00F771C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771C5" w:rsidP="00F771C5" w:rsidR="00F771C5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F771C5" w:rsidP="00F771C5" w:rsidR="00F771C5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F771C5" w:rsidP="00F771C5" w:rsidR="00F771C5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771C5" w:rsidP="00F771C5" w:rsidR="00F771C5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F771C5" w:rsidP="00F771C5" w:rsidR="00F771C5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F771C5" w:rsidP="00F771C5" w:rsidR="00F771C5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23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F771C5" w:rsidP="00F771C5" w:rsidR="00F771C5" w:rsidRPr="004020D1">
      <w:pPr>
        <w:rPr>
          <w:rFonts w:cs="Times New Roman" w:eastAsia="Times New Roman"/>
          <w:szCs w:val="24"/>
          <w:lang w:eastAsia="hr-HR"/>
        </w:rPr>
      </w:pPr>
    </w:p>
    <w:p w:rsidRDefault="00F771C5" w:rsidP="00F771C5" w:rsidR="00F771C5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F771C5" w:rsidP="00F771C5" w:rsidR="00F771C5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F771C5" w:rsidP="00F771C5" w:rsidR="00F771C5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F771C5" w:rsidP="00F771C5" w:rsidR="00F771C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F771C5" w:rsidP="00F771C5" w:rsidR="00F771C5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F771C5" w:rsidR="005F0E4A" w:rsidRPr="00F771C5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5F0E4A" w:rsidRPr="00F771C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548" w:rsidR="00000000">
      <w:r>
        <w:separator/>
      </w:r>
    </w:p>
  </w:endnote>
  <w:endnote w:id="0" w:type="continuationSeparator">
    <w:p w:rsidRDefault="00C8754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548" w:rsidR="00000000">
      <w:r>
        <w:separator/>
      </w:r>
    </w:p>
  </w:footnote>
  <w:footnote w:id="0" w:type="continuationSeparator">
    <w:p w:rsidRDefault="00C8754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65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754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565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1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754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1C5"/>
    <w:rsid w:val="0041565B"/>
    <w:rsid w:val="005F0E4A"/>
    <w:rsid w:val="00962175"/>
    <w:rsid w:val="00C87548"/>
    <w:rsid w:val="00F7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1C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71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71C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F771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771C5"/>
  </w:style>
  <w:style w:styleId="Brojstranice" w:type="character">
    <w:name w:val="page number"/>
    <w:basedOn w:val="Zadanifontodlomka"/>
    <w:rsid w:val="00F771C5"/>
  </w:style>
  <w:style w:styleId="Tekstrezerviranogmjesta" w:type="character">
    <w:name w:val="Placeholder Text"/>
    <w:basedOn w:val="Zadanifontodlomka"/>
    <w:uiPriority w:val="99"/>
    <w:semiHidden/>
    <w:rsid w:val="00C87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54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754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754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754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1C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71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71C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F771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F771C5"/>
  </w:style>
  <w:style w:styleId="Brojstranice" w:type="character">
    <w:name w:val="page number"/>
    <w:basedOn w:val="Zadanifontodlomka"/>
    <w:rsid w:val="00F771C5"/>
  </w:style>
  <w:style w:styleId="Tekstrezerviranogmjesta" w:type="character">
    <w:name w:val="Placeholder Text"/>
    <w:basedOn w:val="Zadanifontodlomka"/>
    <w:uiPriority w:val="99"/>
    <w:semiHidden/>
    <w:rsid w:val="00C87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5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754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75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75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7067</izvorni_sadrzaj>
    <derivirana_varijabla naziv="DomainObject.Predmet.Broj_1">7067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St-7067/2016</izvorni_sadrzaj>
    <derivirana_varijabla naziv="DomainObject.Predmet.OznakaBroj_1">St-7067/2016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PROMO-AURUM d.o.o.</izvorni_sadrzaj>
    <derivirana_varijabla naziv="DomainObject.Predmet.ProtustrankaFormated_1">  PROMO-AURUM d.o.o.</derivirana_varijabla>
  </DomainObject.Predmet.ProtustrankaFormated>
  <DomainObject.Predmet.ProtustrankaFormatedOIB>
    <izvorni_sadrzaj>  PROMO-AURUM d.o.o., OIB 54792342133</izvorni_sadrzaj>
    <derivirana_varijabla naziv="DomainObject.Predmet.ProtustrankaFormatedOIB_1">  PROMO-AURUM d.o.o., OIB 54792342133</derivirana_varijabla>
  </DomainObject.Predmet.ProtustrankaFormatedOIB>
  <DomainObject.Predmet.ProtustrankaFormatedWithAdress>
    <izvorni_sadrzaj> PROMO-AURUM d.o.o., Antuna Branka Šimića16, 10000 Zagreb</izvorni_sadrzaj>
    <derivirana_varijabla naziv="DomainObject.Predmet.ProtustrankaFormatedWithAdress_1"> PROMO-AURUM d.o.o., Antuna Branka Šimića16, 10000 Zagreb</derivirana_varijabla>
  </DomainObject.Predmet.ProtustrankaFormatedWithAdress>
  <DomainObject.Predmet.ProtustrankaFormatedWithAdressOIB>
    <izvorni_sadrzaj> PROMO-AURUM d.o.o., OIB 54792342133, Antuna Branka Šimića16, 10000 Zagreb</izvorni_sadrzaj>
    <derivirana_varijabla naziv="DomainObject.Predmet.ProtustrankaFormatedWithAdressOIB_1"> PROMO-AURUM d.o.o., OIB 54792342133, Antuna Branka Šimića16, 10000 Zagreb</derivirana_varijabla>
  </DomainObject.Predmet.ProtustrankaFormatedWithAdressOIB>
  <DomainObject.Predmet.ProtustrankaWithAdress>
    <izvorni_sadrzaj>PROMO-AURUM d.o.o. Antuna Branka Šimića16, 10000 Zagreb</izvorni_sadrzaj>
    <derivirana_varijabla naziv="DomainObject.Predmet.ProtustrankaWithAdress_1">PROMO-AURUM d.o.o. Antuna Branka Šimića16, 10000 Zagreb</derivirana_varijabla>
  </DomainObject.Predmet.ProtustrankaWithAdress>
  <DomainObject.Predmet.ProtustrankaWithAdressOIB>
    <izvorni_sadrzaj>PROMO-AURUM d.o.o., OIB 54792342133, Antuna Branka Šimića16, 10000 Zagreb</izvorni_sadrzaj>
    <derivirana_varijabla naziv="DomainObject.Predmet.ProtustrankaWithAdressOIB_1">PROMO-AURUM d.o.o., OIB 54792342133, Antuna Branka Šimića16, 10000 Zagreb</derivirana_varijabla>
  </DomainObject.Predmet.ProtustrankaWithAdressOIB>
  <DomainObject.Predmet.ProtustrankaNazivFormated>
    <izvorni_sadrzaj>PROMO-AURUM d.o.o.</izvorni_sadrzaj>
    <derivirana_varijabla naziv="DomainObject.Predmet.ProtustrankaNazivFormated_1">PROMO-AURUM d.o.o.</derivirana_varijabla>
  </DomainObject.Predmet.ProtustrankaNazivFormated>
  <DomainObject.Predmet.ProtustrankaNazivFormatedOIB>
    <izvorni_sadrzaj>PROMO-AURUM d.o.o., OIB 54792342133</izvorni_sadrzaj>
    <derivirana_varijabla naziv="DomainObject.Predmet.ProtustrankaNazivFormatedOIB_1">PROMO-AURUM d.o.o., OIB 54792342133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PROMO-AURUM d.o.o.</item>
    </izvorni_sadrzaj>
    <derivirana_varijabla naziv="DomainObject.Predmet.ProtuStrankaListFormated_1">
      <item>PROMO-AURUM d.o.o.</item>
    </derivirana_varijabla>
  </DomainObject.Predmet.ProtuStrankaListFormated>
  <DomainObject.Predmet.ProtuStrankaListFormatedOIB>
    <izvorni_sadrzaj>
      <item>PROMO-AURUM d.o.o., OIB 54792342133</item>
    </izvorni_sadrzaj>
    <derivirana_varijabla naziv="DomainObject.Predmet.ProtuStrankaListFormatedOIB_1">
      <item>PROMO-AURUM d.o.o., OIB 54792342133</item>
    </derivirana_varijabla>
  </DomainObject.Predmet.ProtuStrankaListFormatedOIB>
  <DomainObject.Predmet.ProtuStrankaListFormatedWithAdress>
    <izvorni_sadrzaj>
      <item>PROMO-AURUM d.o.o., Antuna Branka Šimića16, 10000 Zagreb</item>
    </izvorni_sadrzaj>
    <derivirana_varijabla naziv="DomainObject.Predmet.ProtuStrankaListFormatedWithAdress_1">
      <item>PROMO-AURUM d.o.o., Antuna Branka Šimića16, 10000 Zagreb</item>
    </derivirana_varijabla>
  </DomainObject.Predmet.ProtuStrankaListFormatedWithAdress>
  <DomainObject.Predmet.ProtuStrankaListFormatedWithAdressOIB>
    <izvorni_sadrzaj>
      <item>PROMO-AURUM d.o.o., OIB 54792342133, Antuna Branka Šimića16, 10000 Zagreb</item>
    </izvorni_sadrzaj>
    <derivirana_varijabla naziv="DomainObject.Predmet.ProtuStrankaListFormatedWithAdressOIB_1">
      <item>PROMO-AURUM d.o.o., OIB 54792342133, Antuna Branka Šimića16, 10000 Zagreb</item>
    </derivirana_varijabla>
  </DomainObject.Predmet.ProtuStrankaListFormatedWithAdressOIB>
  <DomainObject.Predmet.ProtuStrankaListNazivFormated>
    <izvorni_sadrzaj>
      <item>PROMO-AURUM d.o.o.</item>
    </izvorni_sadrzaj>
    <derivirana_varijabla naziv="DomainObject.Predmet.ProtuStrankaListNazivFormated_1">
      <item>PROMO-AURUM d.o.o.</item>
    </derivirana_varijabla>
  </DomainObject.Predmet.ProtuStrankaListNazivFormated>
  <DomainObject.Predmet.ProtuStrankaListNazivFormatedOIB>
    <izvorni_sadrzaj>
      <item>PROMO-AURUM d.o.o., OIB 54792342133</item>
    </izvorni_sadrzaj>
    <derivirana_varijabla naziv="DomainObject.Predmet.ProtuStrankaListNazivFormatedOIB_1">
      <item>PROMO-AURUM d.o.o., OIB 54792342133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PROMO-AURUM d.o.o.</izvorni_sadrzaj>
    <derivirana_varijabla naziv="DomainObject.Predmet.ProtustrankaIDrugi_1">PROMO-AURUM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PROMO-AURUM d.o.o., OIB 54792342133, Antuna Branka Šimića16, 10000 Zagreb</izvorni_sadrzaj>
    <derivirana_varijabla naziv="DomainObject.Predmet.ProtustrankaIDrugiAdressOIB_1">PROMO-AURUM d.o.o., OIB 54792342133, Antuna Branka Šimića16,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PROMO-AURUM d.o.o.</item>
    </izvorni_sadrzaj>
    <derivirana_varijabla naziv="DomainObject.Predmet.SudioniciListNaziv_1">
      <item>FINA Regionalni centar Zagreb</item>
      <item>PROMO-AURUM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PROMO-AURUM d.o.o., OIB 54792342133, Antuna Branka Šimića16,10000 Zagreb</item>
    </izvorni_sadrzaj>
    <derivirana_varijabla naziv="DomainObject.Predmet.SudioniciListAdressOIB_1">
      <item>FINA Regionalni centar Zagreb, OIB 85821130368, Trg svibanjskih žrtava 1995. br. 1,10000 Zagreb</item>
      <item>PROMO-AURUM d.o.o., OIB 54792342133, Antuna Branka Šimića16,10000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54792342133</item>
    </izvorni_sadrzaj>
    <derivirana_varijabla naziv="DomainObject.Predmet.SudioniciListNazivOIB_1">
      <item>, OIB 85821130368</item>
      <item>, OIB 54792342133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1328</properties:Characters>
  <properties:Lines>47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2017-03-23T06:52:00Z</dcterms:created>
  <dc:creator>Nikolina Mikulić</dc:creator>
  <cp:lastModifiedBy>Nikolina Mikulić</cp:lastModifiedBy>
  <dcterms:modified xmlns:xsi="http://www.w3.org/2001/XMLSchema-instance" xsi:type="dcterms:W3CDTF">2017-03-23T06:58:00Z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