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4cb3" w14:paraId="0264cb3" w:rsidRDefault="007B762B" w:rsidP="007B762B" w:rsidR="007B762B" w:rsidRPr="00A457DB">
      <w:pPr>
        <w15:collapsed w:val="false"/>
        <w:rPr>
          <w:sz w:val="22"/>
          <w:szCs w:val="22"/>
        </w:rPr>
      </w:pPr>
      <w:bookmarkStart w:name="_GoBack" w:id="0"/>
      <w:bookmarkEnd w:id="0"/>
      <w:r w:rsidRPr="00A457DB">
        <w:rPr>
          <w:sz w:val="22"/>
          <w:szCs w:val="22"/>
        </w:rPr>
        <w:t xml:space="preserve">          </w:t>
      </w:r>
      <w:r w:rsidRPr="00A457DB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A457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A457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A457DB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A457DB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2512/2017</w:t>
      </w:r>
    </w:p>
    <w:p w:rsidRDefault="007B762B" w:rsidP="007B762B" w:rsidR="007B762B" w:rsidRPr="00A457DB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A457DB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 xml:space="preserve"> Podružnica Zagreb, Trg Svibanjskih Žrtava 1995. 1, Zagreb</w:t>
      </w:r>
      <w:r w:rsidR="007B762B" w:rsidRPr="00A457DB">
        <w:rPr>
          <w:rFonts w:hAnsi="Times New Roman" w:ascii="Times New Roman"/>
          <w:sz w:val="22"/>
          <w:szCs w:val="22"/>
          <w:lang w:val="hr-HR"/>
        </w:rPr>
        <w:t>,</w:t>
      </w:r>
      <w:r w:rsidRPr="00A457DB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FILIP ČALIĆ j.d.o.o. za ugostiteljstvo, Pakoštanska ulica 3 B, Zagreb OIB: 23723717166</w:t>
      </w:r>
      <w:r w:rsidR="007B762B" w:rsidRPr="00A457D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457D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0</w:t>
      </w:r>
      <w:r w:rsidR="00533A7F">
        <w:rPr>
          <w:rFonts w:hAnsi="Times New Roman" w:ascii="Times New Roman"/>
          <w:sz w:val="22"/>
          <w:szCs w:val="22"/>
          <w:lang w:val="hr-HR"/>
        </w:rPr>
        <w:t>7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A457DB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FILIP ČALIĆ j.d.o.o. za ugostiteljstvo, Pakoštanska ulica 3 B, Zagreb OIB: 23723717166</w:t>
      </w:r>
    </w:p>
    <w:p w:rsidRDefault="007D7BBD" w:rsidP="007D7BBD" w:rsidR="007D7BBD" w:rsidRPr="00A457DB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 xml:space="preserve">Podružnica Zagreb </w:t>
      </w:r>
      <w:r w:rsidRPr="00A457DB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šenih osnova za plaćanje iznosi 37.775,22</w:t>
      </w:r>
      <w:r w:rsidR="007B762B" w:rsidRPr="00A457D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457DB">
        <w:rPr>
          <w:rFonts w:hAnsi="Times New Roman" w:ascii="Times New Roman"/>
          <w:sz w:val="22"/>
          <w:szCs w:val="22"/>
          <w:lang w:val="hr-HR"/>
        </w:rPr>
        <w:t>kuna na dan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 xml:space="preserve"> 08.09.2017.</w:t>
      </w:r>
      <w:r w:rsidRPr="00A457D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62B" w:rsidRPr="00A457DB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A457DB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A457D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A457DB">
        <w:rPr>
          <w:rFonts w:hAnsi="Times New Roman" w:ascii="Times New Roman"/>
          <w:sz w:val="22"/>
          <w:szCs w:val="22"/>
          <w:lang w:val="hr-HR"/>
        </w:rPr>
        <w:t>.</w:t>
      </w:r>
      <w:r w:rsidRPr="00A457DB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U Zagrebu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>, 0</w:t>
      </w:r>
      <w:r w:rsidR="00533A7F">
        <w:rPr>
          <w:rFonts w:hAnsi="Times New Roman" w:ascii="Times New Roman"/>
          <w:sz w:val="22"/>
          <w:szCs w:val="22"/>
          <w:lang w:val="hr-HR"/>
        </w:rPr>
        <w:t>7</w:t>
      </w:r>
      <w:r w:rsidR="00A457DB" w:rsidRPr="00A457DB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A457DB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7B762B" w:rsidP="007B762B" w:rsidR="007D7BBD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457DB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6D0A48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A457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33A7F" w:rsidP="007D7BBD" w:rsidR="00533A7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533A7F" w:rsidP="007D7BBD" w:rsidR="00533A7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86392" w:rsidP="00286392" w:rsidR="00286392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286392" w:rsidP="00286392" w:rsidR="0028639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86392" w:rsidP="00286392" w:rsidR="00286392" w:rsidRPr="00286392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St-2512/2017</w:t>
      </w:r>
    </w:p>
    <w:p w:rsidRDefault="00286392" w:rsidP="007D7BBD" w:rsidR="0028639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A457D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457DB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A457D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457DB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A457D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D0A48" w:rsidP="006D0A48" w:rsidR="006D0A48">
      <w:pPr>
        <w:ind w:left="6372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D0A48" w:rsidP="006D0A48" w:rsidR="003933AD">
      <w:pPr>
        <w:ind w:left="6372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</w:t>
      </w:r>
    </w:p>
    <w:p w:rsidRDefault="006D0A48" w:rsidP="006D0A48" w:rsidR="006D0A48" w:rsidRPr="00A457D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Marko Miklić</w:t>
      </w:r>
    </w:p>
    <w:p w:rsidRDefault="007D7BBD" w:rsidP="006D0A48" w:rsidR="007D7BBD" w:rsidRPr="00A457DB">
      <w:pPr>
        <w:ind w:left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A457D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A457DB">
      <w:pPr>
        <w:rPr>
          <w:sz w:val="22"/>
          <w:szCs w:val="22"/>
        </w:rPr>
      </w:pPr>
    </w:p>
    <w:sectPr w:rsidR="00A16DF6" w:rsidRPr="00A457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286392"/>
    <w:rsid w:val="00325195"/>
    <w:rsid w:val="003933AD"/>
    <w:rsid w:val="00533A7F"/>
    <w:rsid w:val="006D0A48"/>
    <w:rsid w:val="007B762B"/>
    <w:rsid w:val="007D7BBD"/>
    <w:rsid w:val="008F5FBD"/>
    <w:rsid w:val="00A16DF6"/>
    <w:rsid w:val="00A457DB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0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A4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A4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A4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A4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0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A4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A4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A4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A4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St-2512/2017</izvorni_sadrzaj>
    <derivirana_varijabla naziv="DomainObject.Predmet.OznakaBroj_1">St-2512/2017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 ČALIĆ j.d.o.o. za ugostiteljstvo</izvorni_sadrzaj>
    <derivirana_varijabla naziv="DomainObject.Predmet.ProtustrankaFormated_1">  FILIP ČALIĆ j.d.o.o. za ugostiteljstvo</derivirana_varijabla>
  </DomainObject.Predmet.ProtustrankaFormated>
  <DomainObject.Predmet.ProtustrankaFormatedOIB>
    <izvorni_sadrzaj>  FILIP ČALIĆ j.d.o.o. za ugostiteljstvo, OIB 23723717166</izvorni_sadrzaj>
    <derivirana_varijabla naziv="DomainObject.Predmet.ProtustrankaFormatedOIB_1">  FILIP ČALIĆ j.d.o.o. za ugostiteljstvo, OIB 23723717166</derivirana_varijabla>
  </DomainObject.Predmet.ProtustrankaFormatedOIB>
  <DomainObject.Predmet.ProtustrankaFormatedWithAdress>
    <izvorni_sadrzaj> FILIP ČALIĆ j.d.o.o. za ugostiteljstvo, Pakoštanska ulica/3 B, 10000 Zagreb</izvorni_sadrzaj>
    <derivirana_varijabla naziv="DomainObject.Predmet.ProtustrankaFormatedWithAdress_1"> FILIP ČALIĆ j.d.o.o. za ugostiteljstvo, Pakoštanska ulica/3 B, 10000 Zagreb</derivirana_varijabla>
  </DomainObject.Predmet.ProtustrankaFormatedWithAdress>
  <DomainObject.Predmet.ProtustrankaFormatedWithAdressOIB>
    <izvorni_sadrzaj> FILIP ČALIĆ j.d.o.o. za ugostiteljstvo, OIB 23723717166, Pakoštanska ulica/3 B, 10000 Zagreb</izvorni_sadrzaj>
    <derivirana_varijabla naziv="DomainObject.Predmet.ProtustrankaFormatedWithAdressOIB_1"> FILIP ČALIĆ j.d.o.o. za ugostiteljstvo, OIB 23723717166, Pakoštanska ulica/3 B, 10000 Zagreb</derivirana_varijabla>
  </DomainObject.Predmet.ProtustrankaFormatedWithAdressOIB>
  <DomainObject.Predmet.ProtustrankaWithAdress>
    <izvorni_sadrzaj>FILIP ČALIĆ j.d.o.o. za ugostiteljstvo Pakoštanska ulica/3 B, 10000 Zagreb</izvorni_sadrzaj>
    <derivirana_varijabla naziv="DomainObject.Predmet.ProtustrankaWithAdress_1">FILIP ČALIĆ j.d.o.o. za ugostiteljstvo Pakoštanska ulica/3 B, 10000 Zagreb</derivirana_varijabla>
  </DomainObject.Predmet.ProtustrankaWithAdress>
  <DomainObject.Predmet.ProtustrankaWithAdressOIB>
    <izvorni_sadrzaj>FILIP ČALIĆ j.d.o.o. za ugostiteljstvo, OIB 23723717166, Pakoštanska ulica/3 B, 10000 Zagreb</izvorni_sadrzaj>
    <derivirana_varijabla naziv="DomainObject.Predmet.ProtustrankaWithAdressOIB_1">FILIP ČALIĆ j.d.o.o. za ugostiteljstvo, OIB 23723717166, Pakoštanska ulica/3 B, 10000 Zagreb</derivirana_varijabla>
  </DomainObject.Predmet.ProtustrankaWithAdressOIB>
  <DomainObject.Predmet.ProtustrankaNazivFormated>
    <izvorni_sadrzaj>FILIP ČALIĆ j.d.o.o. za ugostiteljstvo</izvorni_sadrzaj>
    <derivirana_varijabla naziv="DomainObject.Predmet.ProtustrankaNazivFormated_1">FILIP ČALIĆ j.d.o.o. za ugostiteljstvo</derivirana_varijabla>
  </DomainObject.Predmet.ProtustrankaNazivFormated>
  <DomainObject.Predmet.ProtustrankaNazivFormatedOIB>
    <izvorni_sadrzaj>FILIP ČALIĆ j.d.o.o. za ugostiteljstvo, OIB 23723717166</izvorni_sadrzaj>
    <derivirana_varijabla naziv="DomainObject.Predmet.ProtustrankaNazivFormatedOIB_1">FILIP ČALIĆ j.d.o.o. za ugostiteljstvo, OIB 23723717166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ČALIĆ j.d.o.o. za ugostiteljstvo</item>
    </izvorni_sadrzaj>
    <derivirana_varijabla naziv="DomainObject.Predmet.ProtuStrankaListFormated_1">
      <item>FILIP ČALIĆ j.d.o.o. za ugostiteljstvo</item>
    </derivirana_varijabla>
  </DomainObject.Predmet.ProtuStrankaListFormated>
  <DomainObject.Predmet.ProtuStrankaListFormatedOIB>
    <izvorni_sadrzaj>
      <item>FILIP ČALIĆ j.d.o.o. za ugostiteljstvo, OIB 23723717166</item>
    </izvorni_sadrzaj>
    <derivirana_varijabla naziv="DomainObject.Predmet.ProtuStrankaListFormatedOIB_1">
      <item>FILIP ČALIĆ j.d.o.o. za ugostiteljstvo, OIB 23723717166</item>
    </derivirana_varijabla>
  </DomainObject.Predmet.ProtuStrankaListFormatedOIB>
  <DomainObject.Predmet.ProtuStrankaListFormatedWithAdress>
    <izvorni_sadrzaj>
      <item>FILIP ČALIĆ j.d.o.o. za ugostiteljstvo, Pakoštanska ulica/3 B, 10000 Zagreb</item>
    </izvorni_sadrzaj>
    <derivirana_varijabla naziv="DomainObject.Predmet.ProtuStrankaListFormatedWithAdress_1">
      <item>FILIP ČALIĆ j.d.o.o. za ugostiteljstvo, Pakoštanska ulica/3 B, 10000 Zagreb</item>
    </derivirana_varijabla>
  </DomainObject.Predmet.ProtuStrankaListFormatedWithAdress>
  <DomainObject.Predmet.ProtuStrankaListFormatedWithAdressOIB>
    <izvorni_sadrzaj>
      <item>FILIP ČALIĆ j.d.o.o. za ugostiteljstvo, OIB 23723717166, Pakoštanska ulica/3 B, 10000 Zagreb</item>
    </izvorni_sadrzaj>
    <derivirana_varijabla naziv="DomainObject.Predmet.ProtuStrankaListFormatedWithAdressOIB_1">
      <item>FILIP ČALIĆ j.d.o.o. za ugostiteljstvo, OIB 23723717166, Pakoštanska ulica/3 B, 10000 Zagreb</item>
    </derivirana_varijabla>
  </DomainObject.Predmet.ProtuStrankaListFormatedWithAdressOIB>
  <DomainObject.Predmet.ProtuStrankaListNazivFormated>
    <izvorni_sadrzaj>
      <item>FILIP ČALIĆ j.d.o.o. za ugostiteljstvo</item>
    </izvorni_sadrzaj>
    <derivirana_varijabla naziv="DomainObject.Predmet.ProtuStrankaListNazivFormated_1">
      <item>FILIP ČALIĆ j.d.o.o. za ugostiteljstvo</item>
    </derivirana_varijabla>
  </DomainObject.Predmet.ProtuStrankaListNazivFormated>
  <DomainObject.Predmet.ProtuStrankaListNazivFormatedOIB>
    <izvorni_sadrzaj>
      <item>FILIP ČALIĆ j.d.o.o. za ugostiteljstvo, OIB 23723717166</item>
    </izvorni_sadrzaj>
    <derivirana_varijabla naziv="DomainObject.Predmet.ProtuStrankaListNazivFormatedOIB_1">
      <item>FILIP ČALIĆ j.d.o.o. za ugostiteljstvo, OIB 23723717166</item>
    </derivirana_varijabla>
  </DomainObject.Predmet.ProtuStrankaListNazivFormatedOIB>
  <DomainObject.Predmet.OstaliListFormated>
    <izvorni_sadrzaj>
      <item>Filip Čalić</item>
    </izvorni_sadrzaj>
    <derivirana_varijabla naziv="DomainObject.Predmet.OstaliListFormated_1">
      <item>Filip Čalić</item>
    </derivirana_varijabla>
  </DomainObject.Predmet.OstaliListFormated>
  <DomainObject.Predmet.OstaliListFormatedOIB>
    <izvorni_sadrzaj>
      <item>Filip Čalić, OIB 68055268236</item>
    </izvorni_sadrzaj>
    <derivirana_varijabla naziv="DomainObject.Predmet.OstaliListFormatedOIB_1">
      <item>Filip Čalić, OIB 68055268236</item>
    </derivirana_varijabla>
  </DomainObject.Predmet.OstaliListFormatedOIB>
  <DomainObject.Predmet.OstaliListFormatedWithAdress>
    <izvorni_sadrzaj>
      <item>Filip Čalić, Pakoštanska ulica 3/B, Zagreb, 10000 Zagreb</item>
    </izvorni_sadrzaj>
    <derivirana_varijabla naziv="DomainObject.Predmet.OstaliListFormatedWithAdress_1">
      <item>Filip Čalić, Pakoštanska ulica 3/B, Zagreb, 10000 Zagreb</item>
    </derivirana_varijabla>
  </DomainObject.Predmet.OstaliListFormatedWithAdress>
  <DomainObject.Predmet.OstaliListFormatedWithAdressOIB>
    <izvorni_sadrzaj>
      <item>Filip Čalić, OIB 68055268236, Pakoštanska ulica 3/B, Zagreb, 10000 Zagreb</item>
    </izvorni_sadrzaj>
    <derivirana_varijabla naziv="DomainObject.Predmet.OstaliListFormatedWithAdressOIB_1">
      <item>Filip Čalić, OIB 68055268236, Pakoštanska ulica 3/B, Zagreb, 10000 Zagreb</item>
    </derivirana_varijabla>
  </DomainObject.Predmet.OstaliListFormatedWithAdressOIB>
  <DomainObject.Predmet.OstaliListNazivFormated>
    <izvorni_sadrzaj>
      <item>Filip Čalić</item>
    </izvorni_sadrzaj>
    <derivirana_varijabla naziv="DomainObject.Predmet.OstaliListNazivFormated_1">
      <item>Filip Čalić</item>
    </derivirana_varijabla>
  </DomainObject.Predmet.OstaliListNazivFormated>
  <DomainObject.Predmet.OstaliListNazivFormatedOIB>
    <izvorni_sadrzaj>
      <item>Filip Čalić, OIB 68055268236</item>
    </izvorni_sadrzaj>
    <derivirana_varijabla naziv="DomainObject.Predmet.OstaliListNazivFormatedOIB_1">
      <item>Filip Čalić, OIB 68055268236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ČALIĆ j.d.o.o. za ugostiteljstvo</izvorni_sadrzaj>
    <derivirana_varijabla naziv="DomainObject.Predmet.ProtustrankaIDrugi_1">FILIP ČALIĆ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 ČALIĆ j.d.o.o. za ugostiteljstvo, OIB 23723717166, Pakoštanska ulica/3 B, 10000 Zagreb</izvorni_sadrzaj>
    <derivirana_varijabla naziv="DomainObject.Predmet.ProtustrankaIDrugiAdressOIB_1">FILIP ČALIĆ j.d.o.o. za ugostiteljstvo, OIB 23723717166, Pakoštanska ulica/3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ČALIĆ j.d.o.o. za ugostiteljstvo</item>
      <item>Filip Čalić</item>
    </izvorni_sadrzaj>
    <derivirana_varijabla naziv="DomainObject.Predmet.SudioniciListNaziv_1">
      <item>FINA Regionalni centar Zagreb</item>
      <item>FILIP ČALIĆ j.d.o.o. za ugostiteljstvo</item>
      <item>Filip Čalić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 ČALIĆ j.d.o.o. za ugostiteljstvo, OIB 23723717166, Pakoštanska ulica/3 B,10000 Zagreb</item>
      <item>Filip Čalić, OIB 68055268236, Pakoštanska ulica 3/B, Zagreb,10000 Zagreb</item>
    </izvorni_sadrzaj>
    <derivirana_varijabla naziv="DomainObject.Predmet.SudioniciListAdressOIB_1">
      <item>FINA Regionalni centar Zagreb, OIB 85821130368, Trg svibanjskih žrtava 1995. 1,10000 Zagreb</item>
      <item>FILIP ČALIĆ j.d.o.o. za ugostiteljstvo, OIB 23723717166, Pakoštanska ulica/3 B,10000 Zagreb</item>
      <item>Filip Čalić, OIB 68055268236, Pakoštanska ulica 3/B,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23723717166</item>
      <item>, OIB 68055268236</item>
    </izvorni_sadrzaj>
    <derivirana_varijabla naziv="DomainObject.Predmet.SudioniciListNazivOIB_1">
      <item>, OIB 85821130368</item>
      <item>, OIB 23723717166</item>
      <item>, OIB 68055268236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1931</properties:Characters>
  <properties:Lines>65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2018-02-05T12:11:00Z</dcterms:created>
  <dc:creator>Rebecca Boričević</dc:creator>
  <cp:lastModifiedBy>Marko Miklić</cp:lastModifiedBy>
  <dcterms:modified xmlns:xsi="http://www.w3.org/2001/XMLSchema-instance" xsi:type="dcterms:W3CDTF">2018-02-08T09:09:00Z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